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E39D9" w:rsidR="006F10FD" w:rsidRPr="00363168">
              <w:trPr>
                <w:jc w:val="right"/>
              </w:trPr>
              <w:tc>
                <w:tcPr>
                  <w:tcW w:type="dxa" w:w="3383"/>
                </w:tcPr>
                <w:p w:rsidRDefault="006F10FD" w:rsidP="008E39D9" w:rsidR="006F10FD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St-1180/2017-17</w:t>
                  </w:r>
                </w:p>
              </w:tc>
            </w:tr>
          </w:tbl>
          <w:p w:rsidRDefault="006F10FD" w:rsidP="008E39D9" w:rsidR="006F10FD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8E39D9" w:rsidR="006F10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6F10FD" w:rsidP="008E39D9" w:rsidR="006F10FD">
            <w:pPr>
              <w:pStyle w:val="VSVerzija"/>
              <w:jc w:val="right"/>
            </w:pPr>
          </w:p>
        </w:tc>
      </w:tr>
    </w:tbl>
    <w:p w14:textId="5d8644f" w14:paraId="5d8644f" w:rsidRDefault="006F10FD" w:rsidP="006F10FD" w:rsidR="006F10FD">
      <w:pPr>
        <w:jc w:val="center"/>
        <w15:collapsed w:val="false"/>
      </w:pPr>
      <w:r>
        <w:t>R E P U B L I K A  H R V A T S K A</w:t>
      </w:r>
    </w:p>
    <w:p w:rsidRDefault="006F10FD" w:rsidP="006F10FD" w:rsidR="006F10FD"/>
    <w:p w:rsidRDefault="006F10FD" w:rsidP="006F10FD" w:rsidR="006F10FD" w:rsidRPr="00BB04F8">
      <w:pPr>
        <w:jc w:val="center"/>
      </w:pPr>
      <w:r>
        <w:t xml:space="preserve">R J E Š E N J E </w:t>
      </w:r>
    </w:p>
    <w:p w:rsidRDefault="006F10FD" w:rsidP="006F10FD" w:rsidR="006F10FD" w:rsidRPr="00BB04F8">
      <w:pPr>
        <w:jc w:val="center"/>
        <w:rPr>
          <w:b/>
          <w:bCs/>
        </w:rPr>
      </w:pPr>
    </w:p>
    <w:p w:rsidRDefault="006F10FD" w:rsidP="006F10FD" w:rsidR="006F10FD" w:rsidRPr="00BB04F8">
      <w:pPr>
        <w:rPr>
          <w:b/>
          <w:bCs/>
        </w:rPr>
      </w:pPr>
    </w:p>
    <w:p w:rsidRDefault="006F10FD" w:rsidP="006F10FD" w:rsidR="006F10FD">
      <w:pPr>
        <w:jc w:val="both"/>
      </w:pPr>
      <w:r w:rsidRPr="00BB04F8">
        <w:tab/>
      </w:r>
      <w:r>
        <w:t>Trgovački sud u Osijeku, po sucu mr. sc. Mirjani Baran u stečajnom predmetu predlagatelja FINA RC Zagreb Podružnica Zagreb, Trg svibanjskih žrtava 1995. br. 1 povodom prijedloga za otvaranje stečajnog postupka nad dužnikom AGRARIAN SERVICE AND TRADE d.o.o. OIB: 09719546394, MBS: 080917587, Zagreb, Ivana Šibla 17, 9. studenog 2018.</w:t>
      </w:r>
    </w:p>
    <w:p w:rsidRDefault="00C45704" w:rsidP="00C45704" w:rsidR="00C45704" w:rsidRPr="00C45704"/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r i j e š i o    j e</w:t>
      </w:r>
      <w:r w:rsidRPr="00C45704">
        <w:t xml:space="preserve">                                              </w:t>
      </w:r>
    </w:p>
    <w:p w:rsidRDefault="00C45704" w:rsidP="00C45704" w:rsidR="00C45704" w:rsidRPr="00C45704">
      <w:pPr>
        <w:ind w:left="360"/>
        <w:jc w:val="both"/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OTVARA SE skraćeni stečajni postupak nad dužnikom </w:t>
      </w:r>
      <w:r w:rsidR="006F10FD">
        <w:t>AGRARIAN SERVICE AND TRADE d.o.o. OIB: 09719546394, MBS: 080917587, Zagreb, Ivana Šibla 17</w:t>
      </w:r>
      <w:r w:rsidRPr="00C45704">
        <w:t>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t>Za stečajnog upravitelja imenuje se MIRJANA VIDUKA VARENINA, OIB: 98866841784, Zagreb, Heinzelova 47b.</w:t>
      </w:r>
    </w:p>
    <w:p w:rsidRDefault="00361E02" w:rsidP="00361E02" w:rsidR="00361E02" w:rsidRPr="00C45704">
      <w:pPr>
        <w:ind w:left="1571"/>
        <w:contextualSpacing/>
        <w:jc w:val="both"/>
        <w:rPr>
          <w:bCs/>
        </w:rPr>
      </w:pPr>
    </w:p>
    <w:p w:rsidRDefault="00C45704" w:rsidP="00C45704" w:rsidR="00C45704" w:rsidRPr="00361E02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 xml:space="preserve">ZAKLJUČUJE SE skraćeni stečajni postupak nad dužnikom </w:t>
      </w:r>
      <w:r w:rsidR="006F10FD">
        <w:t>AGRARIAN SERVICE AND TRADE d.o.o. OIB: 09719546394, MBS: 080917587, Zagreb, Ivana Šibla 17</w:t>
      </w:r>
      <w:r w:rsidRPr="00C45704">
        <w:t>.</w:t>
      </w:r>
    </w:p>
    <w:p w:rsidRDefault="00361E02" w:rsidP="00361E02" w:rsidR="00361E02">
      <w:pPr>
        <w:pStyle w:val="Odlomakpopisa"/>
        <w:rPr>
          <w:bCs/>
        </w:rPr>
      </w:pPr>
    </w:p>
    <w:p w:rsidRDefault="00C45704" w:rsidP="00C45704" w:rsidR="00C45704" w:rsidRPr="00C45704">
      <w:pPr>
        <w:numPr>
          <w:ilvl w:val="0"/>
          <w:numId w:val="8"/>
        </w:numPr>
        <w:contextualSpacing/>
        <w:jc w:val="both"/>
        <w:rPr>
          <w:bCs/>
        </w:rPr>
      </w:pPr>
      <w:r w:rsidRPr="00C45704">
        <w:rPr>
          <w:bCs/>
        </w:rPr>
        <w:t>Ovo rješenje objavit će se na mrežnoj stranici e-Oglasna ploča sudova i dostaviti  registru nadležnom za dužnika.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jc w:val="center"/>
        <w:rPr>
          <w:bCs/>
        </w:rPr>
      </w:pPr>
      <w:r w:rsidRPr="00C45704">
        <w:rPr>
          <w:bCs/>
        </w:rPr>
        <w:t>Obrazloženje</w:t>
      </w:r>
    </w:p>
    <w:p w:rsidRDefault="00C45704" w:rsidP="00C45704" w:rsidR="00C45704" w:rsidRPr="00C45704">
      <w:pPr>
        <w:jc w:val="center"/>
        <w:rPr>
          <w:b/>
          <w:bCs/>
        </w:rPr>
      </w:pPr>
    </w:p>
    <w:p w:rsidRDefault="00C45704" w:rsidP="00C45704" w:rsidR="00C45704" w:rsidRPr="00C45704">
      <w:pPr>
        <w:jc w:val="both"/>
      </w:pPr>
      <w:r w:rsidRPr="00C45704">
        <w:t xml:space="preserve">           </w:t>
      </w:r>
      <w:r w:rsidRPr="00C45704">
        <w:tab/>
      </w:r>
      <w:r w:rsidRPr="00C45704">
        <w:tab/>
        <w:t xml:space="preserve">Financijske agencije FINA RC Zagreb Podružnica Zagreb, podnijela je dana </w:t>
      </w:r>
      <w:r w:rsidR="006F10FD">
        <w:t>28. studenog</w:t>
      </w:r>
      <w:r w:rsidRPr="00C45704">
        <w:t xml:space="preserve"> 201</w:t>
      </w:r>
      <w:r>
        <w:t>6</w:t>
      </w:r>
      <w:r w:rsidRPr="00C45704">
        <w:t>. zahtjev broj Klasa: 110-07/1</w:t>
      </w:r>
      <w:r>
        <w:t>6</w:t>
      </w:r>
      <w:r w:rsidRPr="00C45704">
        <w:t>-01/04, Ur. broj: 04-06-1</w:t>
      </w:r>
      <w:r>
        <w:t>6</w:t>
      </w:r>
      <w:r w:rsidRPr="00C45704">
        <w:t>-</w:t>
      </w:r>
      <w:r>
        <w:t>1</w:t>
      </w:r>
      <w:r w:rsidR="006F10FD">
        <w:t>2990</w:t>
      </w:r>
      <w:r w:rsidRPr="00C45704">
        <w:t xml:space="preserve">  Trgovačkom sudu u Zagrebu, prijedlog za ot</w:t>
      </w:r>
      <w:r>
        <w:t>vara</w:t>
      </w:r>
      <w:r w:rsidRPr="00C45704">
        <w:t xml:space="preserve">nje stečajnog postupka nad dužnikom </w:t>
      </w:r>
      <w:r w:rsidR="006F10FD">
        <w:t>AGRARIAN SERVICE AND TRADE d.o.o. OIB: 09719546394, MBS: 080917587, Zagreb, Ivana Šibla 17</w:t>
      </w:r>
      <w:r w:rsidRPr="00C45704">
        <w:t>.</w:t>
      </w:r>
    </w:p>
    <w:p w:rsidRDefault="00C45704" w:rsidP="00C45704" w:rsidR="00C45704" w:rsidRPr="00C45704">
      <w:pPr>
        <w:jc w:val="both"/>
        <w:rPr>
          <w:b/>
          <w:bCs/>
        </w:rPr>
      </w:pPr>
    </w:p>
    <w:p w:rsidRDefault="00C45704" w:rsidP="00C45704" w:rsidR="00C45704" w:rsidRPr="00C45704">
      <w:pPr>
        <w:ind w:firstLine="1428"/>
        <w:jc w:val="both"/>
      </w:pPr>
      <w:r w:rsidRPr="00C45704">
        <w:t>Rješenjem predsjednika Visokog  trgovačkog suda  RH broj 31 Su-</w:t>
      </w:r>
      <w:r>
        <w:t>525</w:t>
      </w:r>
      <w:r w:rsidRPr="00C45704">
        <w:t>/1</w:t>
      </w:r>
      <w:r>
        <w:t>7-10</w:t>
      </w:r>
      <w:r w:rsidRPr="00C45704">
        <w:t xml:space="preserve"> od </w:t>
      </w:r>
      <w:r>
        <w:t>26. lipnja</w:t>
      </w:r>
      <w:r w:rsidRPr="00C45704">
        <w:t xml:space="preserve"> 201</w:t>
      </w:r>
      <w:r>
        <w:t>7</w:t>
      </w:r>
      <w:r w:rsidRPr="00C45704">
        <w:t xml:space="preserve">. spis je ustupljen Trgovačkom sudu u Osijeku.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C45704" w:rsidP="00C45704" w:rsidR="00C45704">
      <w:pPr>
        <w:ind w:firstLine="1428"/>
        <w:jc w:val="both"/>
      </w:pPr>
    </w:p>
    <w:p w:rsidRDefault="006F10FD" w:rsidP="00C45704" w:rsidR="006F10FD">
      <w:pPr>
        <w:ind w:firstLine="1428"/>
        <w:jc w:val="both"/>
      </w:pPr>
    </w:p>
    <w:p w:rsidRDefault="006F10FD" w:rsidP="00C45704" w:rsidR="006F10FD" w:rsidRPr="00C45704">
      <w:pPr>
        <w:ind w:firstLine="1428"/>
        <w:jc w:val="both"/>
      </w:pPr>
    </w:p>
    <w:p w:rsidRDefault="00C45704" w:rsidP="00C45704" w:rsidR="00361E02">
      <w:pPr>
        <w:jc w:val="both"/>
      </w:pPr>
      <w:r w:rsidRPr="00C45704">
        <w:tab/>
      </w:r>
      <w:r w:rsidRPr="00C45704">
        <w:tab/>
        <w:t xml:space="preserve">Prema dopisu FINE od </w:t>
      </w:r>
      <w:r w:rsidR="006F10FD">
        <w:t>9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6F10FD">
        <w:t>24. studenog</w:t>
      </w:r>
      <w:r>
        <w:t xml:space="preserve"> 2016</w:t>
      </w:r>
      <w:r w:rsidRPr="00C45704">
        <w:t xml:space="preserve">. istovjetni s podacima u Očevidniku redoslijeda osnova za plaćanje i da dužnik </w:t>
      </w:r>
    </w:p>
    <w:p w:rsidRDefault="00C45704" w:rsidP="00C45704" w:rsidR="00C45704">
      <w:pPr>
        <w:jc w:val="both"/>
      </w:pPr>
      <w:r w:rsidRPr="00C45704">
        <w:t xml:space="preserve">na dan </w:t>
      </w:r>
      <w:r w:rsidR="006F10FD">
        <w:t>23. studenog</w:t>
      </w:r>
      <w:r>
        <w:t xml:space="preserve"> 2016</w:t>
      </w:r>
      <w:r w:rsidRPr="00C45704">
        <w:t xml:space="preserve">. u Očevidniku redoslijeda osnova za plaćanje ima neizvršene osnove za plaćanje u neprekinutom razdoblju od </w:t>
      </w:r>
      <w:r>
        <w:t>120</w:t>
      </w:r>
      <w:r w:rsidRPr="00C45704">
        <w:t xml:space="preserve"> dana  u ukupnom iznosu od </w:t>
      </w:r>
      <w:r w:rsidR="006F10FD">
        <w:t>14.512.809,81</w:t>
      </w:r>
      <w:r w:rsidRPr="00C45704">
        <w:t xml:space="preserve"> kn.</w:t>
      </w:r>
    </w:p>
    <w:p w:rsidRDefault="00C45704" w:rsidP="00C45704" w:rsidR="00C45704" w:rsidRPr="00C45704">
      <w:pPr>
        <w:jc w:val="both"/>
      </w:pPr>
    </w:p>
    <w:p w:rsidRDefault="00C45704" w:rsidP="00C45704" w:rsidR="00C45704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1.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6F10FD">
        <w:t>30.010</w:t>
      </w:r>
      <w:r w:rsidRPr="00C45704">
        <w:t>,00 kn. Na ročištu održanom 10. listopada 2018. stečajni upravitelj je ostao u cijelosti kod svojega izvješća a zastupnik ŽDO Osijek nije imao primjedbe na izvješće privremenog stečajnog upravitelja i suglasan je s istim.</w:t>
      </w:r>
    </w:p>
    <w:p w:rsidRDefault="00C45704" w:rsidP="00C45704" w:rsidR="00C45704" w:rsidRPr="00C45704">
      <w:pPr>
        <w:jc w:val="both"/>
      </w:pPr>
      <w:r w:rsidRPr="00C45704">
        <w:t xml:space="preserve"> </w:t>
      </w:r>
    </w:p>
    <w:p w:rsidRDefault="00C45704" w:rsidP="00C45704" w:rsidR="00C45704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6F10FD">
        <w:t>30.010</w:t>
      </w:r>
      <w:r w:rsidRPr="00C45704">
        <w:t xml:space="preserve">,00 kn, u smislu odredbe članka 114. stavak 1. SZ-a a za troškove i nagradu stečajnom upravitelju te naknadu FINI. </w:t>
      </w:r>
    </w:p>
    <w:p w:rsidRDefault="00C45704" w:rsidP="00C45704" w:rsidR="00C45704" w:rsidRPr="00C45704">
      <w:pPr>
        <w:ind w:firstLine="1428"/>
        <w:jc w:val="both"/>
      </w:pPr>
    </w:p>
    <w:p w:rsidRDefault="00C45704" w:rsidP="00C45704" w:rsidR="00C45704" w:rsidRPr="00C45704">
      <w:pPr>
        <w:ind w:firstLine="1416"/>
        <w:jc w:val="both"/>
      </w:pPr>
      <w:r w:rsidRPr="00C45704">
        <w:t xml:space="preserve">Sud je svojim rješenjem od 10. listopada 2018. pozvao osobe koje imaju pravni interes da se provede stečajni postupak nad ovim dužnikom na uplatu predujma u iznosu od </w:t>
      </w:r>
      <w:r w:rsidR="006F10FD">
        <w:t>30.010</w:t>
      </w:r>
      <w:r w:rsidRPr="00C45704">
        <w:t xml:space="preserve">,00 kn u roku od 15 dana. </w:t>
      </w:r>
    </w:p>
    <w:p w:rsidRDefault="00C45704" w:rsidP="00C45704" w:rsidR="00C45704" w:rsidRPr="00C45704">
      <w:pPr>
        <w:ind w:firstLine="708"/>
        <w:jc w:val="both"/>
      </w:pPr>
    </w:p>
    <w:p w:rsidRDefault="00C45704" w:rsidP="00C45704" w:rsidR="00C45704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4D5FAE">
        <w:t>14. listopada 2017</w:t>
      </w:r>
      <w:r w:rsidR="00361E02">
        <w:t xml:space="preserve">. te </w:t>
      </w:r>
      <w:r w:rsidR="004D5FAE">
        <w:t>9</w:t>
      </w:r>
      <w:r w:rsidR="00361E02">
        <w:t>.</w:t>
      </w:r>
      <w:r w:rsidR="004D5FAE">
        <w:t xml:space="preserve"> </w:t>
      </w:r>
      <w:r w:rsidR="00361E02">
        <w:t>kolovoza 2018</w:t>
      </w:r>
      <w:r w:rsidRPr="00C45704">
        <w:t xml:space="preserve">.; u Izvješće privremenog stečajnog upravitelja od </w:t>
      </w:r>
      <w:r w:rsidR="00361E02">
        <w:t>1</w:t>
      </w:r>
      <w:r w:rsidRPr="00C45704">
        <w:t>. listopada 2018.; u  Dopis Zemljišno knjižnog odjela od 19. rujna 2018.</w:t>
      </w:r>
      <w:r w:rsidR="00361E02">
        <w:t>;</w:t>
      </w:r>
      <w:r w:rsidRPr="00C45704">
        <w:t xml:space="preserve"> Uvjerenje Geodetskog ureda za katastar i geodetske poslove od 19. rujna 2018.; Dopis Hrvatskog zavoda za mirovinsko osiguranje od 20. rujna 2018.</w:t>
      </w:r>
      <w:r w:rsidR="00361E02">
        <w:t>; Uvjerenje Centra za vozila Hrvatske od 11. rujna 2018.</w:t>
      </w:r>
      <w:r w:rsidRPr="00C45704">
        <w:t xml:space="preserve"> 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361E02" w:rsidP="00C45704" w:rsidR="00361E02" w:rsidRPr="00C45704">
      <w:pPr>
        <w:ind w:firstLine="1416"/>
        <w:jc w:val="both"/>
      </w:pPr>
    </w:p>
    <w:p w:rsidRDefault="00C45704" w:rsidP="00C45704" w:rsidR="00C45704" w:rsidRPr="00C45704">
      <w:pPr>
        <w:jc w:val="center"/>
      </w:pPr>
      <w:r w:rsidRPr="00C45704">
        <w:t>U Osijeku 9. studenog 2018.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r w:rsidRPr="00C45704">
        <w:t xml:space="preserve">      Zapisničar:</w:t>
      </w:r>
      <w:r w:rsidRPr="00C45704">
        <w:tab/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Stečajni sudac</w:t>
      </w:r>
    </w:p>
    <w:p w:rsidRDefault="00C45704" w:rsidP="00C45704" w:rsidR="00C45704" w:rsidRPr="00C45704">
      <w:pPr>
        <w:rPr>
          <w:b/>
        </w:rPr>
      </w:pPr>
      <w:r w:rsidRPr="00C45704">
        <w:t>Snježana Andrijanić</w:t>
      </w:r>
    </w:p>
    <w:p w:rsidRDefault="00C45704" w:rsidP="00C45704" w:rsidR="00C45704" w:rsidRPr="00C45704">
      <w:pPr>
        <w:jc w:val="both"/>
      </w:pPr>
      <w:r w:rsidRPr="00C45704">
        <w:t xml:space="preserve"> </w:t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</w:r>
      <w:r w:rsidRPr="00C45704">
        <w:tab/>
        <w:t xml:space="preserve">                   mr. sc. MIRJANA BARAN</w:t>
      </w:r>
    </w:p>
    <w:p w:rsidRDefault="00C45704" w:rsidP="00C45704" w:rsidR="00C45704" w:rsidRPr="00C45704"/>
    <w:p w:rsidRDefault="00C45704" w:rsidP="00C45704" w:rsidR="00C45704"/>
    <w:p w:rsidRDefault="00361E02" w:rsidP="00C45704" w:rsidR="00361E02" w:rsidRPr="00C45704"/>
    <w:p w:rsidRDefault="00C45704" w:rsidP="00C45704" w:rsidR="00C45704" w:rsidRPr="00C45704">
      <w:r w:rsidRPr="00C45704">
        <w:t>UPUTA O PRAVNOM LIJEKU:</w:t>
      </w:r>
    </w:p>
    <w:p w:rsidRDefault="00C45704" w:rsidP="00C45704" w:rsidR="00C45704" w:rsidRPr="00C45704">
      <w:pPr>
        <w:jc w:val="both"/>
      </w:pPr>
      <w:r w:rsidRPr="00C45704">
        <w:t>Protiv ovog rješenja može nezadovoljna stranka uložiti žalbu Visokom trgovačkom sudu Republike Hrvatske u Zagrebu u roku od 8 dana pismeno u 3 primjerka putem ovoga suda.</w:t>
      </w:r>
    </w:p>
    <w:p w:rsidRDefault="00C45704" w:rsidP="00C45704" w:rsidR="00C45704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/>
    <w:p w:rsidRDefault="00361E02" w:rsidP="00C45704" w:rsidR="00361E02" w:rsidRPr="00C45704"/>
    <w:p w:rsidRDefault="00C45704" w:rsidP="00C45704" w:rsidR="00C45704" w:rsidRPr="00C45704">
      <w:r w:rsidRPr="00C45704">
        <w:t>DNA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 xml:space="preserve">Predlagatelj  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Dužnik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Stečajni upravitelj</w:t>
      </w:r>
    </w:p>
    <w:p w:rsidRDefault="00C45704" w:rsidP="00361E02" w:rsidR="00361E02" w:rsidRPr="00C45704">
      <w:pPr>
        <w:numPr>
          <w:ilvl w:val="0"/>
          <w:numId w:val="9"/>
        </w:numPr>
      </w:pPr>
      <w:r w:rsidRPr="00C45704">
        <w:t>e-Oglasna ploča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registar suda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Riješeno istodobno otvaranjem i zaklj.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Ministarstvo pravosuđa – nakon pravomoćnosti</w:t>
      </w:r>
    </w:p>
    <w:p w:rsidRDefault="00C45704" w:rsidP="00C45704" w:rsidR="00C45704" w:rsidRPr="00C45704">
      <w:pPr>
        <w:numPr>
          <w:ilvl w:val="0"/>
          <w:numId w:val="9"/>
        </w:numPr>
      </w:pPr>
      <w:r w:rsidRPr="00C45704">
        <w:t>K. 15/12</w:t>
      </w: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C45704" w:rsidP="00C45704" w:rsidR="00C45704" w:rsidRPr="00C45704">
      <w:pPr>
        <w:jc w:val="center"/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DE4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6F10FD">
      <w:t>1180</w:t>
    </w:r>
    <w:r w:rsidR="00242672">
      <w:t>/</w:t>
    </w:r>
    <w:r>
      <w:t>201</w:t>
    </w:r>
    <w:r w:rsidR="002426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43563"/>
    <w:rsid w:val="00152A7A"/>
    <w:rsid w:val="001716CD"/>
    <w:rsid w:val="00173293"/>
    <w:rsid w:val="001839F9"/>
    <w:rsid w:val="001D7DC0"/>
    <w:rsid w:val="001E315F"/>
    <w:rsid w:val="001F3355"/>
    <w:rsid w:val="00242672"/>
    <w:rsid w:val="00246ED6"/>
    <w:rsid w:val="002555BE"/>
    <w:rsid w:val="00274EC6"/>
    <w:rsid w:val="003110DD"/>
    <w:rsid w:val="00361BFF"/>
    <w:rsid w:val="00361E02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4D5FAE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10FD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704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B3DE4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3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2018.</izvorni_sadrzaj>
    <derivirana_varijabla naziv="DomainObject.Predmet.DatumRjesavanja_1">12.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St-1180/2017</izvorni_sadrzaj>
    <derivirana_varijabla naziv="DomainObject.Predmet.OznakaBroj_1">St-1180/2017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AGRARIAN SERVICE AND TRADE d.o.o.</izvorni_sadrzaj>
    <derivirana_varijabla naziv="DomainObject.Predmet.ProtustrankaFormated_1">  AGRARIAN SERVICE AND TRADE d.o.o.</derivirana_varijabla>
  </DomainObject.Predmet.ProtustrankaFormated>
  <DomainObject.Predmet.ProtustrankaFormatedOIB>
    <izvorni_sadrzaj>  AGRARIAN SERVICE AND TRADE d.o.o., OIB 09719546394</izvorni_sadrzaj>
    <derivirana_varijabla naziv="DomainObject.Predmet.ProtustrankaFormatedOIB_1">  AGRARIAN SERVICE AND TRADE d.o.o., OIB 09719546394</derivirana_varijabla>
  </DomainObject.Predmet.ProtustrankaFormatedOIB>
  <DomainObject.Predmet.ProtustrankaFormatedWithAdress>
    <izvorni_sadrzaj> AGRARIAN SERVICE AND TRADE d.o.o., Ivana Šibla 17, 10000 Zagreb</izvorni_sadrzaj>
    <derivirana_varijabla naziv="DomainObject.Predmet.ProtustrankaFormatedWithAdress_1"> AGRARIAN SERVICE AND TRADE d.o.o., Ivana Šibla 17, 10000 Zagreb</derivirana_varijabla>
  </DomainObject.Predmet.ProtustrankaFormatedWithAdress>
  <DomainObject.Predmet.ProtustrankaFormatedWithAdressOIB>
    <izvorni_sadrzaj> AGRARIAN SERVICE AND TRADE d.o.o., OIB 09719546394, Ivana Šibla 17, 10000 Zagreb</izvorni_sadrzaj>
    <derivirana_varijabla naziv="DomainObject.Predmet.ProtustrankaFormatedWithAdressOIB_1"> AGRARIAN SERVICE AND TRADE d.o.o., OIB 09719546394, Ivana Šibla 17, 10000 Zagreb</derivirana_varijabla>
  </DomainObject.Predmet.ProtustrankaFormatedWithAdressOIB>
  <DomainObject.Predmet.ProtustrankaWithAdress>
    <izvorni_sadrzaj>AGRARIAN SERVICE AND TRADE d.o.o. Ivana Šibla 17, 10000 Zagreb</izvorni_sadrzaj>
    <derivirana_varijabla naziv="DomainObject.Predmet.ProtustrankaWithAdress_1">AGRARIAN SERVICE AND TRADE d.o.o. Ivana Šibla 17, 10000 Zagreb</derivirana_varijabla>
  </DomainObject.Predmet.ProtustrankaWithAdress>
  <DomainObject.Predmet.ProtustrankaWithAdressOIB>
    <izvorni_sadrzaj>AGRARIAN SERVICE AND TRADE d.o.o., OIB 09719546394, Ivana Šibla 17, 10000 Zagreb</izvorni_sadrzaj>
    <derivirana_varijabla naziv="DomainObject.Predmet.ProtustrankaWithAdressOIB_1">AGRARIAN SERVICE AND TRADE d.o.o., OIB 09719546394, Ivana Šibla 17, 10000 Zagreb</derivirana_varijabla>
  </DomainObject.Predmet.ProtustrankaWithAdressOIB>
  <DomainObject.Predmet.ProtustrankaNazivFormated>
    <izvorni_sadrzaj>AGRARIAN SERVICE AND TRADE d.o.o.</izvorni_sadrzaj>
    <derivirana_varijabla naziv="DomainObject.Predmet.ProtustrankaNazivFormated_1">AGRARIAN SERVICE AND TRADE d.o.o.</derivirana_varijabla>
  </DomainObject.Predmet.ProtustrankaNazivFormated>
  <DomainObject.Predmet.ProtustrankaNazivFormatedOIB>
    <izvorni_sadrzaj>AGRARIAN SERVICE AND TRADE d.o.o., OIB 09719546394</izvorni_sadrzaj>
    <derivirana_varijabla naziv="DomainObject.Predmet.ProtustrankaNazivFormatedOIB_1">AGRARIAN SERVICE AND TRADE d.o.o., OIB 09719546394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AGRARIAN SERVICE AND TRADE d.o.o.</item>
    </izvorni_sadrzaj>
    <derivirana_varijabla naziv="DomainObject.Predmet.ProtuStrankaListFormated_1">
      <item>AGRARIAN SERVICE AND TRADE d.o.o.</item>
    </derivirana_varijabla>
  </DomainObject.Predmet.ProtuStrankaListFormated>
  <DomainObject.Predmet.ProtuStrankaListFormatedOIB>
    <izvorni_sadrzaj>
      <item>AGRARIAN SERVICE AND TRADE d.o.o., OIB 09719546394</item>
    </izvorni_sadrzaj>
    <derivirana_varijabla naziv="DomainObject.Predmet.ProtuStrankaListFormatedOIB_1">
      <item>AGRARIAN SERVICE AND TRADE d.o.o., OIB 09719546394</item>
    </derivirana_varijabla>
  </DomainObject.Predmet.ProtuStrankaListFormatedOIB>
  <DomainObject.Predmet.ProtuStrankaListFormatedWithAdress>
    <izvorni_sadrzaj>
      <item>AGRARIAN SERVICE AND TRADE d.o.o., Ivana Šibla 17, 10000 Zagreb</item>
    </izvorni_sadrzaj>
    <derivirana_varijabla naziv="DomainObject.Predmet.ProtuStrankaListFormatedWithAdress_1">
      <item>AGRARIAN SERVICE AND TRADE d.o.o., Ivana Šibla 17, 10000 Zagreb</item>
    </derivirana_varijabla>
  </DomainObject.Predmet.ProtuStrankaListFormatedWithAdress>
  <DomainObject.Predmet.ProtuStrankaListFormatedWithAdressOIB>
    <izvorni_sadrzaj>
      <item>AGRARIAN SERVICE AND TRADE d.o.o., OIB 09719546394, Ivana Šibla 17, 10000 Zagreb</item>
    </izvorni_sadrzaj>
    <derivirana_varijabla naziv="DomainObject.Predmet.ProtuStrankaListFormatedWithAdressOIB_1">
      <item>AGRARIAN SERVICE AND TRADE d.o.o., OIB 09719546394, Ivana Šibla 17, 10000 Zagreb</item>
    </derivirana_varijabla>
  </DomainObject.Predmet.ProtuStrankaListFormatedWithAdressOIB>
  <DomainObject.Predmet.ProtuStrankaListNazivFormated>
    <izvorni_sadrzaj>
      <item>AGRARIAN SERVICE AND TRADE d.o.o.</item>
    </izvorni_sadrzaj>
    <derivirana_varijabla naziv="DomainObject.Predmet.ProtuStrankaListNazivFormated_1">
      <item>AGRARIAN SERVICE AND TRADE d.o.o.</item>
    </derivirana_varijabla>
  </DomainObject.Predmet.ProtuStrankaListNazivFormated>
  <DomainObject.Predmet.ProtuStrankaListNazivFormatedOIB>
    <izvorni_sadrzaj>
      <item>AGRARIAN SERVICE AND TRADE d.o.o., OIB 09719546394</item>
    </izvorni_sadrzaj>
    <derivirana_varijabla naziv="DomainObject.Predmet.ProtuStrankaListNazivFormatedOIB_1">
      <item>AGRARIAN SERVICE AND TRADE d.o.o., OIB 09719546394</item>
    </derivirana_varijabla>
  </DomainObject.Predmet.ProtuStrankaListNazivFormatedOIB>
  <DomainObject.Predmet.OstaliListFormated>
    <izvorni_sadrzaj>
      <item>Antonio Rogić</item>
      <item>ŽDO</item>
    </izvorni_sadrzaj>
    <derivirana_varijabla naziv="DomainObject.Predmet.OstaliListFormated_1">
      <item>Antonio Rogić</item>
      <item>ŽDO</item>
    </derivirana_varijabla>
  </DomainObject.Predmet.OstaliListFormated>
  <DomainObject.Predmet.OstaliListFormatedOIB>
    <izvorni_sadrzaj>
      <item>Antonio Rogić, OIB 98483230124</item>
      <item>ŽDO</item>
    </izvorni_sadrzaj>
    <derivirana_varijabla naziv="DomainObject.Predmet.OstaliListFormatedOIB_1">
      <item>Antonio Rogić, OIB 98483230124</item>
      <item>ŽDO</item>
    </derivirana_varijabla>
  </DomainObject.Predmet.OstaliListFormatedOIB>
  <DomainObject.Predmet.OstaliListFormatedWithAdress>
    <izvorni_sadrzaj>
      <item>Antonio Rogić, Bedem Ljubavi 1991. 3, 43000 Bjelovar</item>
      <item>ŽDO</item>
    </izvorni_sadrzaj>
    <derivirana_varijabla naziv="DomainObject.Predmet.OstaliListFormatedWithAdress_1">
      <item>Antonio Rogić, Bedem Ljubavi 1991. 3, 43000 Bjelovar</item>
      <item>ŽDO</item>
    </derivirana_varijabla>
  </DomainObject.Predmet.OstaliListFormatedWithAdress>
  <DomainObject.Predmet.OstaliListFormatedWithAdressOIB>
    <izvorni_sadrzaj>
      <item>Antonio Rogić, OIB 98483230124, Bedem Ljubavi 1991. 3, 43000 Bjelovar</item>
      <item>ŽDO</item>
    </izvorni_sadrzaj>
    <derivirana_varijabla naziv="DomainObject.Predmet.OstaliListFormatedWithAdressOIB_1">
      <item>Antonio Rogić, OIB 98483230124, Bedem Ljubavi 1991. 3, 43000 Bjelovar</item>
      <item>ŽDO</item>
    </derivirana_varijabla>
  </DomainObject.Predmet.OstaliListFormatedWithAdressOIB>
  <DomainObject.Predmet.OstaliListNazivFormated>
    <izvorni_sadrzaj>
      <item>Antonio Rogić</item>
      <item>ŽDO</item>
    </izvorni_sadrzaj>
    <derivirana_varijabla naziv="DomainObject.Predmet.OstaliListNazivFormated_1">
      <item>Antonio Rogić</item>
      <item>ŽDO</item>
    </derivirana_varijabla>
  </DomainObject.Predmet.OstaliListNazivFormated>
  <DomainObject.Predmet.OstaliListNazivFormatedOIB>
    <izvorni_sadrzaj>
      <item>Antonio Rogić, OIB 98483230124</item>
      <item>ŽDO</item>
    </izvorni_sadrzaj>
    <derivirana_varijabla naziv="DomainObject.Predmet.OstaliListNazivFormatedOIB_1">
      <item>Antonio Rogić, OIB 98483230124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AGRARIAN SERVICE AND TRADE d.o.o.</izvorni_sadrzaj>
    <derivirana_varijabla naziv="DomainObject.Predmet.ProtustrankaIDrugi_1">AGRARIAN SERVICE AND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AGRARIAN SERVICE AND TRADE d.o.o., OIB 09719546394, Ivana Šibla 17, 10000 Zagreb</izvorni_sadrzaj>
    <derivirana_varijabla naziv="DomainObject.Predmet.ProtustrankaIDrugiAdressOIB_1">AGRARIAN SERVICE AND TRADE d.o.o., OIB 09719546394,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2018.</izvorni_sadrzaj>
    <derivirana_varijabla naziv="DomainObject.Predmet.OdlukaRjesenje.DatumDonosenjaOdluke_1">9.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St-1180/2017-17</izvorni_sadrzaj>
    <derivirana_varijabla naziv="DomainObject.Predmet.OdlukaRjesenje.Oznaka_1">St-1180/2017-17</derivirana_varijabla>
  </DomainObject.Predmet.OdlukaRjesenje.Oznaka>
  <DomainObject.Predmet.SudioniciListNaziv>
    <izvorni_sadrzaj>
      <item>FINA Regionalni centar Zagreb</item>
      <item>AGRARIAN SERVICE AND TRADE d.o.o.</item>
      <item>Antonio Rogić</item>
      <item>ŽDO</item>
    </izvorni_sadrzaj>
    <derivirana_varijabla naziv="DomainObject.Predmet.SudioniciListNaziv_1">
      <item>FINA Regionalni centar Zagreb</item>
      <item>AGRARIAN SERVICE AND TRADE d.o.o.</item>
      <item>Antonio Rogić</item>
      <item>ŽDO</item>
    </derivirana_varijabla>
  </DomainObject.Predmet.SudioniciListNaziv>
  <DomainObject.Predmet.SudioniciListAdressOIB>
    <izvorni_sadrzaj>
      <item>FINA Regionalni centar Zagreb, OIB 85821130368, Trg svibanjskih žrtava 1995. 1,10000 Zagreb</item>
      <item>AGRARIAN SERVICE AND TRADE d.o.o., OIB 09719546394, Ivana Šibla 17,10000 Zagreb</item>
      <item>Antonio Rogić, OIB 98483230124, Bedem Ljubavi 1991. 3,43000 Bjelovar</item>
      <item>ŽDO</item>
    </izvorni_sadrzaj>
    <derivirana_varijabla naziv="DomainObject.Predmet.SudioniciListAdressOIB_1">
      <item>FINA Regionalni centar Zagreb, OIB 85821130368, Trg svibanjskih žrtava 1995. 1,10000 Zagreb</item>
      <item>AGRARIAN SERVICE AND TRADE d.o.o., OIB 09719546394, Ivana Šibla 17,10000 Zagreb</item>
      <item>Antonio Rogić, OIB 98483230124, Bedem Ljubavi 1991. 3,43000 Bjelovar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09719546394</item>
      <item>, OIB 98483230124</item>
      <item>, OIB null</item>
    </izvorni_sadrzaj>
    <derivirana_varijabla naziv="DomainObject.Predmet.SudioniciListNazivOIB_1">
      <item>, OIB 85821130368</item>
      <item>, OIB 09719546394</item>
      <item>, OIB 98483230124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St-1180/2017-15</izvorni_sadrzaj>
    <derivirana_varijabla naziv="DomainObject.PredzadnjaOdlukaIzPredmeta.Oznaka_1">St-1180/2017-15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A130A-114F-4C24-987C-337AB9231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3902</properties:Characters>
  <properties:Lines>123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2018-11-09T09:01:00Z</dcterms:created>
  <dc:creator>Snježana Andrijanić</dc:creator>
  <cp:lastModifiedBy>Snježana Andrijanić</cp:lastModifiedBy>
  <cp:lastPrinted>2018-11-09T09:01:00Z</cp:lastPrinted>
  <dcterms:modified xmlns:xsi="http://www.w3.org/2001/XMLSchema-instance" xsi:type="dcterms:W3CDTF">2018-11-13T13:10:00Z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(St-1180-17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