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10a1" w14:paraId="6f110a1" w:rsidRDefault="002625F2" w:rsidP="002625F2" w:rsidR="002625F2" w:rsidRPr="00F61A14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2625F2" w:rsidP="002625F2" w:rsidR="002625F2" w:rsidRPr="00F61A14"/>
    <w:p w:rsidRDefault="002625F2" w:rsidP="002625F2" w:rsidR="002625F2" w:rsidRPr="00F61A14"/>
    <w:p w:rsidRDefault="002625F2" w:rsidP="002625F2" w:rsidR="002625F2" w:rsidRPr="00F61A14"/>
    <w:p w:rsidRDefault="002625F2" w:rsidP="002625F2" w:rsidR="002625F2" w:rsidRPr="00F61A14">
      <w:pPr>
        <w:rPr>
          <w:b/>
        </w:rPr>
      </w:pPr>
      <w:r w:rsidRPr="00F61A14">
        <w:rPr>
          <w:b/>
        </w:rPr>
        <w:t>REPUBLIKA HRVATSKA</w:t>
      </w:r>
    </w:p>
    <w:p w:rsidRDefault="002625F2" w:rsidP="002625F2" w:rsidR="00506BA3" w:rsidRPr="00F61A14">
      <w:pPr>
        <w:rPr>
          <w:b/>
        </w:rPr>
      </w:pPr>
      <w:r w:rsidRPr="00F61A14">
        <w:rPr>
          <w:b/>
        </w:rPr>
        <w:t>TRGOVAČKI SUD U ZADRU</w:t>
      </w:r>
    </w:p>
    <w:p w:rsidRDefault="0093159F" w:rsidP="002625F2" w:rsidR="00506BA3" w:rsidRPr="00F61A14">
      <w:r w:rsidRPr="00F61A14">
        <w:t>D</w:t>
      </w:r>
      <w:r w:rsidR="00506BA3" w:rsidRPr="00F61A14">
        <w:t>r. Franje Tuđmana 35</w:t>
      </w:r>
    </w:p>
    <w:p w:rsidRDefault="00506BA3" w:rsidP="002625F2" w:rsidR="002625F2" w:rsidRPr="00F61A14">
      <w:r w:rsidRPr="00F61A14">
        <w:t>Zadar</w:t>
      </w:r>
      <w:r w:rsidR="002625F2" w:rsidRPr="00F61A14">
        <w:tab/>
      </w:r>
      <w:r w:rsidR="002625F2" w:rsidRPr="00F61A14">
        <w:tab/>
      </w:r>
      <w:r w:rsidR="002625F2" w:rsidRPr="00F61A14">
        <w:tab/>
      </w:r>
      <w:r w:rsidR="002625F2" w:rsidRPr="00F61A14">
        <w:tab/>
      </w:r>
      <w:r w:rsidR="001C2992" w:rsidRPr="00F61A14">
        <w:t xml:space="preserve">                       </w:t>
      </w:r>
    </w:p>
    <w:p w:rsidRDefault="008E7E50" w:rsidP="008E7E50" w:rsidR="008E7E50" w:rsidRPr="00F61A14">
      <w:pPr>
        <w:jc w:val="center"/>
        <w:rPr>
          <w:b/>
        </w:rPr>
      </w:pPr>
      <w:r w:rsidRPr="00F61A14">
        <w:rPr>
          <w:b/>
        </w:rPr>
        <w:t xml:space="preserve"> R E P U B L I K A   H R V A T S K A </w:t>
      </w:r>
    </w:p>
    <w:p w:rsidRDefault="007D1F87" w:rsidP="002625F2" w:rsidR="007D1F87" w:rsidRPr="00F61A14">
      <w:pPr>
        <w:rPr>
          <w:b/>
        </w:rPr>
      </w:pPr>
    </w:p>
    <w:p w:rsidRDefault="002625F2" w:rsidP="002F5BB5" w:rsidR="002625F2" w:rsidRPr="00F61A14">
      <w:pPr>
        <w:jc w:val="center"/>
        <w:rPr>
          <w:b/>
        </w:rPr>
      </w:pPr>
      <w:r w:rsidRPr="00F61A14">
        <w:rPr>
          <w:b/>
        </w:rPr>
        <w:t>R J E Š E N J E</w:t>
      </w:r>
    </w:p>
    <w:p w:rsidRDefault="00506BA3" w:rsidP="00506BA3" w:rsidR="00506BA3" w:rsidRPr="00F61A14">
      <w:pPr>
        <w:rPr>
          <w:b/>
          <w:bCs/>
        </w:rPr>
      </w:pPr>
    </w:p>
    <w:p w:rsidRDefault="00506BA3" w:rsidP="00573948" w:rsidR="007D1F87" w:rsidRPr="00F61A14">
      <w:pPr>
        <w:jc w:val="both"/>
      </w:pPr>
      <w:r w:rsidRPr="00F61A14">
        <w:tab/>
        <w:t xml:space="preserve"> Trgovački sud u Zadru, po </w:t>
      </w:r>
      <w:r w:rsidR="0093159F" w:rsidRPr="00F61A14">
        <w:t>s</w:t>
      </w:r>
      <w:r w:rsidR="00736DA4" w:rsidRPr="00F61A14">
        <w:t>utkinji</w:t>
      </w:r>
      <w:r w:rsidRPr="00F61A14">
        <w:t xml:space="preserve"> Ana Markač, u stečajnom postupku nad stečajnim dužnikom</w:t>
      </w:r>
      <w:r w:rsidR="00F61A14" w:rsidRPr="00F61A14">
        <w:t xml:space="preserve"> ARHITEKTONSKI STUDIO PENAT d.o.o. </w:t>
      </w:r>
      <w:r w:rsidR="00F61A14">
        <w:t xml:space="preserve">u stečaju, </w:t>
      </w:r>
      <w:r w:rsidR="00F61A14" w:rsidRPr="00F61A14">
        <w:t xml:space="preserve">Zadar, Braće </w:t>
      </w:r>
      <w:proofErr w:type="spellStart"/>
      <w:r w:rsidR="00F61A14" w:rsidRPr="00F61A14">
        <w:t>Vranjanin</w:t>
      </w:r>
      <w:proofErr w:type="spellEnd"/>
      <w:r w:rsidR="00F61A14" w:rsidRPr="00F61A14">
        <w:t xml:space="preserve"> 2, OIB: 48810960584, kojeg zastupa stečajni upravitelj Savo Filipović iz </w:t>
      </w:r>
      <w:proofErr w:type="spellStart"/>
      <w:r w:rsidR="00F61A14" w:rsidRPr="00F61A14">
        <w:t>Dramlja</w:t>
      </w:r>
      <w:proofErr w:type="spellEnd"/>
      <w:r w:rsidR="00F61A14" w:rsidRPr="00F61A14">
        <w:t>,</w:t>
      </w:r>
      <w:r w:rsidR="00FE27BB" w:rsidRPr="00F61A14">
        <w:t xml:space="preserve"> </w:t>
      </w:r>
      <w:r w:rsidRPr="00F61A14">
        <w:t xml:space="preserve">dana </w:t>
      </w:r>
      <w:r w:rsidR="00F61A14">
        <w:t>10</w:t>
      </w:r>
      <w:r w:rsidR="00FE27BB" w:rsidRPr="00F61A14">
        <w:t xml:space="preserve">. </w:t>
      </w:r>
      <w:r w:rsidR="00F61A14">
        <w:t>veljače 2017</w:t>
      </w:r>
      <w:r w:rsidR="00FE27BB" w:rsidRPr="00F61A14">
        <w:t>.</w:t>
      </w:r>
      <w:r w:rsidRPr="00F61A14">
        <w:t xml:space="preserve">,  </w:t>
      </w:r>
    </w:p>
    <w:p w:rsidRDefault="008109EB" w:rsidP="002625F2" w:rsidR="008109EB" w:rsidRPr="00F61A14">
      <w:pPr>
        <w:jc w:val="center"/>
        <w:rPr>
          <w:b/>
        </w:rPr>
      </w:pPr>
    </w:p>
    <w:p w:rsidRDefault="002625F2" w:rsidP="002625F2" w:rsidR="002625F2" w:rsidRPr="00F61A14">
      <w:pPr>
        <w:jc w:val="center"/>
        <w:rPr>
          <w:b/>
        </w:rPr>
      </w:pPr>
      <w:r w:rsidRPr="00F61A14">
        <w:rPr>
          <w:b/>
        </w:rPr>
        <w:t>r i j e š i o   j e</w:t>
      </w:r>
    </w:p>
    <w:p w:rsidRDefault="008109EB" w:rsidP="008109EB" w:rsidR="008109EB" w:rsidRPr="00F61A14">
      <w:pPr>
        <w:jc w:val="both"/>
        <w:rPr>
          <w:b/>
        </w:rPr>
      </w:pPr>
    </w:p>
    <w:p w:rsidRDefault="00F61A14" w:rsidP="00573948" w:rsidR="003A646E" w:rsidRPr="00F61A14">
      <w:pPr>
        <w:jc w:val="both"/>
      </w:pPr>
      <w:r>
        <w:t>1</w:t>
      </w:r>
      <w:r w:rsidR="00573948" w:rsidRPr="00F61A14">
        <w:t>.</w:t>
      </w:r>
      <w:r w:rsidR="00573948" w:rsidRPr="00F61A14">
        <w:tab/>
      </w:r>
      <w:r w:rsidR="003A646E" w:rsidRPr="00F61A14">
        <w:t>Saziva se skupština vjerovnika za d</w:t>
      </w:r>
      <w:r w:rsidR="002C6608" w:rsidRPr="00F61A14">
        <w:t xml:space="preserve">an </w:t>
      </w:r>
      <w:r w:rsidRPr="00F61A14">
        <w:t>28</w:t>
      </w:r>
      <w:r w:rsidR="00FE27BB" w:rsidRPr="00F61A14">
        <w:t xml:space="preserve">. </w:t>
      </w:r>
      <w:r w:rsidRPr="00F61A14">
        <w:t>veljače</w:t>
      </w:r>
      <w:r w:rsidR="00FE27BB" w:rsidRPr="00F61A14">
        <w:t xml:space="preserve"> </w:t>
      </w:r>
      <w:r w:rsidR="003A646E" w:rsidRPr="00F61A14">
        <w:t>201</w:t>
      </w:r>
      <w:r w:rsidRPr="00F61A14">
        <w:t>7</w:t>
      </w:r>
      <w:r w:rsidR="003A646E" w:rsidRPr="00F61A14">
        <w:t xml:space="preserve">. u </w:t>
      </w:r>
      <w:r w:rsidRPr="00F61A14">
        <w:t>11</w:t>
      </w:r>
      <w:r w:rsidR="008109EB" w:rsidRPr="00F61A14">
        <w:t>,</w:t>
      </w:r>
      <w:r w:rsidRPr="00F61A14">
        <w:t>15</w:t>
      </w:r>
      <w:r w:rsidR="00FE27BB" w:rsidRPr="00F61A14">
        <w:t xml:space="preserve"> </w:t>
      </w:r>
      <w:r w:rsidR="00581A2C" w:rsidRPr="00F61A14">
        <w:t>sati</w:t>
      </w:r>
      <w:r w:rsidR="003A646E" w:rsidRPr="00F61A14">
        <w:t>, koja</w:t>
      </w:r>
      <w:r w:rsidR="00FE27BB" w:rsidRPr="00F61A14">
        <w:t xml:space="preserve"> će se održati u sudnici broj </w:t>
      </w:r>
      <w:r w:rsidRPr="00F61A14">
        <w:t>14</w:t>
      </w:r>
      <w:r w:rsidR="00FE27BB" w:rsidRPr="00F61A14">
        <w:t xml:space="preserve">/I, </w:t>
      </w:r>
      <w:r w:rsidR="003A646E" w:rsidRPr="00F61A14">
        <w:t>Trgovačkog suda u Zadru, Ulica dr. Franje Tuđmana 35, sa slijedećim dnevnim redom:</w:t>
      </w:r>
    </w:p>
    <w:p w:rsidRDefault="001512EC" w:rsidP="001512EC" w:rsidR="001512EC" w:rsidRPr="00F61A14">
      <w:pPr>
        <w:jc w:val="both"/>
      </w:pPr>
    </w:p>
    <w:p w:rsidRDefault="00F61A14" w:rsidP="00F61A14" w:rsidR="00F61A14">
      <w:pPr>
        <w:jc w:val="both"/>
      </w:pPr>
      <w:r>
        <w:t>a)</w:t>
      </w:r>
      <w:r>
        <w:tab/>
        <w:t xml:space="preserve">Davanje odobrenja stečajnom upravitelju za pokretanje dviju parnica protiv dvaju dužnikovih dužnika radi podmirenja obveza prema stečajnoj masi i to: </w:t>
      </w:r>
    </w:p>
    <w:p w:rsidRDefault="00F61A14" w:rsidP="00F61A14" w:rsidR="00F61A14">
      <w:pPr>
        <w:jc w:val="both"/>
      </w:pPr>
    </w:p>
    <w:p w:rsidRDefault="00F61A14" w:rsidP="00F61A14" w:rsidR="00F61A14">
      <w:pPr>
        <w:jc w:val="both"/>
      </w:pPr>
      <w:r>
        <w:tab/>
        <w:t>- GORKI ČIMBUR iz Zadra, Marka Marulića 1, za iznos od 215.298,09 kn</w:t>
      </w:r>
    </w:p>
    <w:p w:rsidRDefault="00F61A14" w:rsidP="00F61A14" w:rsidR="00F61A14">
      <w:pPr>
        <w:jc w:val="both"/>
      </w:pPr>
      <w:r>
        <w:tab/>
        <w:t>- MAJA ČIMBUR iz Zadra, Marka Marulića 1, za iznos od 214.515,18 kn</w:t>
      </w:r>
    </w:p>
    <w:p w:rsidRDefault="00FE27BB" w:rsidP="00F61A14" w:rsidR="00FE27BB" w:rsidRPr="00F61A14">
      <w:pPr>
        <w:pStyle w:val="Odlomakpopisa"/>
        <w:ind w:left="1065"/>
        <w:jc w:val="both"/>
      </w:pPr>
      <w:r w:rsidRPr="00F61A14">
        <w:t xml:space="preserve"> </w:t>
      </w:r>
    </w:p>
    <w:p w:rsidRDefault="008109EB" w:rsidP="00F61A14" w:rsidR="00581A2C" w:rsidRPr="00F61A14">
      <w:pPr>
        <w:jc w:val="both"/>
      </w:pPr>
      <w:r w:rsidRPr="00F61A14">
        <w:t>b</w:t>
      </w:r>
      <w:r w:rsidR="00FE27BB" w:rsidRPr="00F61A14">
        <w:t>)</w:t>
      </w:r>
      <w:r w:rsidR="00FE27BB" w:rsidRPr="00F61A14">
        <w:tab/>
      </w:r>
      <w:r w:rsidR="00F61A14">
        <w:t>Davanje odobrenja stečajnom upravitelju da dio imovine koji nije pod založnim pravom (pokretnine i oprema dužnika) proda neposrednom pogodbom i pojedinačno.</w:t>
      </w:r>
    </w:p>
    <w:p w:rsidRDefault="001512EC" w:rsidP="00F61A14" w:rsidR="001512EC" w:rsidRPr="00F61A14">
      <w:pPr>
        <w:jc w:val="both"/>
      </w:pPr>
    </w:p>
    <w:p w:rsidRDefault="00F61A14" w:rsidP="00573948" w:rsidR="003A646E" w:rsidRPr="00F61A14">
      <w:pPr>
        <w:jc w:val="both"/>
      </w:pPr>
      <w:r>
        <w:t>2</w:t>
      </w:r>
      <w:r w:rsidR="00573948" w:rsidRPr="00F61A14">
        <w:t>.</w:t>
      </w:r>
      <w:r w:rsidR="00573948" w:rsidRPr="00F61A14">
        <w:tab/>
      </w:r>
      <w:r w:rsidR="003A646E" w:rsidRPr="00F61A14">
        <w:t>Na skupštinu vjerovnika pozivaju se svi vjerovnici stečajnog dužnika.</w:t>
      </w:r>
    </w:p>
    <w:p w:rsidRDefault="003A646E" w:rsidP="003A646E" w:rsidR="003A646E" w:rsidRPr="00F61A14">
      <w:pPr>
        <w:ind w:left="720"/>
        <w:jc w:val="both"/>
      </w:pPr>
    </w:p>
    <w:p w:rsidRDefault="00F61A14" w:rsidP="00573948" w:rsidR="002625F2" w:rsidRPr="00F61A14">
      <w:pPr>
        <w:jc w:val="both"/>
      </w:pPr>
      <w:r>
        <w:t>3</w:t>
      </w:r>
      <w:r w:rsidR="00573948" w:rsidRPr="00F61A14">
        <w:t>.</w:t>
      </w:r>
      <w:r w:rsidR="00573948" w:rsidRPr="00F61A14">
        <w:tab/>
      </w:r>
      <w:r w:rsidR="003A646E" w:rsidRPr="00F61A14">
        <w:t>Ovo rješenje objavit</w:t>
      </w:r>
      <w:r w:rsidR="00A4305E" w:rsidRPr="00F61A14">
        <w:t xml:space="preserve"> će se na </w:t>
      </w:r>
      <w:r w:rsidR="00736DA4" w:rsidRPr="00F61A14">
        <w:t xml:space="preserve">mrežnoj </w:t>
      </w:r>
      <w:r>
        <w:t xml:space="preserve">stranici </w:t>
      </w:r>
      <w:r w:rsidR="00736DA4" w:rsidRPr="00F61A14">
        <w:t xml:space="preserve">e-Oglasna ploča sudova </w:t>
      </w:r>
      <w:r w:rsidR="003A646E" w:rsidRPr="00F61A14">
        <w:t xml:space="preserve">te svim vjerovnicima služi kao </w:t>
      </w:r>
      <w:r>
        <w:t xml:space="preserve">poziv </w:t>
      </w:r>
      <w:r w:rsidR="008109EB" w:rsidRPr="00F61A14">
        <w:t xml:space="preserve">na </w:t>
      </w:r>
      <w:r w:rsidR="003A646E" w:rsidRPr="00F61A14">
        <w:t xml:space="preserve">zakazanu skupštinu. </w:t>
      </w:r>
    </w:p>
    <w:p w:rsidRDefault="008109EB" w:rsidP="00F61A14" w:rsidR="008109EB" w:rsidRPr="00F61A14"/>
    <w:p w:rsidRDefault="002625F2" w:rsidP="00E153B9" w:rsidR="003A646E" w:rsidRPr="00F61A14">
      <w:pPr>
        <w:ind w:left="705"/>
        <w:jc w:val="center"/>
      </w:pPr>
      <w:r w:rsidRPr="00F61A14">
        <w:t>U Zadru</w:t>
      </w:r>
      <w:r w:rsidR="0093159F" w:rsidRPr="00F61A14">
        <w:t xml:space="preserve"> </w:t>
      </w:r>
      <w:r w:rsidR="00F61A14">
        <w:t>10</w:t>
      </w:r>
      <w:r w:rsidR="00FE27BB" w:rsidRPr="00F61A14">
        <w:t xml:space="preserve">. </w:t>
      </w:r>
      <w:r w:rsidR="00F61A14">
        <w:t>veljače</w:t>
      </w:r>
      <w:r w:rsidR="00FE27BB" w:rsidRPr="00F61A14">
        <w:t xml:space="preserve"> </w:t>
      </w:r>
      <w:r w:rsidR="00A4305E" w:rsidRPr="00F61A14">
        <w:t>201</w:t>
      </w:r>
      <w:r w:rsidR="00F61A14">
        <w:t>7</w:t>
      </w:r>
      <w:r w:rsidR="00A4305E" w:rsidRPr="00F61A14">
        <w:t xml:space="preserve">. </w:t>
      </w:r>
    </w:p>
    <w:p w:rsidRDefault="002625F2" w:rsidP="002625F2" w:rsidR="002625F2" w:rsidRPr="00F61A14">
      <w:pPr>
        <w:ind w:left="705"/>
        <w:jc w:val="both"/>
      </w:pPr>
    </w:p>
    <w:p w:rsidRDefault="00FD44C7" w:rsidP="008109EB" w:rsidR="003C3475" w:rsidRPr="00F61A14">
      <w:pPr>
        <w:jc w:val="right"/>
      </w:pPr>
      <w:r w:rsidRPr="00F61A14">
        <w:tab/>
      </w:r>
      <w:r w:rsidRPr="00F61A14">
        <w:tab/>
      </w:r>
      <w:r w:rsidRPr="00F61A14">
        <w:tab/>
      </w:r>
      <w:r w:rsidR="00711160" w:rsidRPr="00F61A14">
        <w:tab/>
      </w:r>
      <w:r w:rsidR="00711160" w:rsidRPr="00F61A14">
        <w:tab/>
      </w:r>
      <w:r w:rsidR="00711160" w:rsidRPr="00F61A14">
        <w:tab/>
        <w:t xml:space="preserve">   </w:t>
      </w:r>
      <w:r w:rsidR="006A19A9" w:rsidRPr="00F61A14">
        <w:t xml:space="preserve">   </w:t>
      </w:r>
      <w:r w:rsidR="00711160" w:rsidRPr="00F61A14">
        <w:t xml:space="preserve">  </w:t>
      </w:r>
      <w:r w:rsidR="003C3475" w:rsidRPr="00F61A14">
        <w:t>S</w:t>
      </w:r>
      <w:r w:rsidR="00A4305E" w:rsidRPr="00F61A14">
        <w:t>utkinja</w:t>
      </w:r>
      <w:r w:rsidR="002625F2" w:rsidRPr="00F61A14">
        <w:t xml:space="preserve"> </w:t>
      </w:r>
    </w:p>
    <w:p w:rsidRDefault="003C3475" w:rsidP="008109EB" w:rsidR="0093159F" w:rsidRPr="00F61A14">
      <w:pPr>
        <w:jc w:val="right"/>
        <w:rPr>
          <w:b/>
        </w:rPr>
      </w:pPr>
      <w:r w:rsidRPr="00F61A14">
        <w:tab/>
      </w:r>
      <w:r w:rsidRPr="00F61A14">
        <w:tab/>
      </w:r>
      <w:r w:rsidRPr="00F61A14">
        <w:tab/>
      </w:r>
      <w:r w:rsidRPr="00F61A14">
        <w:tab/>
      </w:r>
      <w:r w:rsidRPr="00F61A14">
        <w:tab/>
      </w:r>
      <w:r w:rsidR="00A4305E" w:rsidRPr="00F61A14">
        <w:t xml:space="preserve">  </w:t>
      </w:r>
      <w:r w:rsidR="00711160" w:rsidRPr="00F61A14">
        <w:t xml:space="preserve">                    </w:t>
      </w:r>
      <w:r w:rsidR="00FD44C7" w:rsidRPr="00F61A14">
        <w:t xml:space="preserve">            </w:t>
      </w:r>
      <w:r w:rsidR="00711160" w:rsidRPr="00F61A14">
        <w:t xml:space="preserve">     </w:t>
      </w:r>
      <w:r w:rsidR="006A19A9" w:rsidRPr="00F61A14">
        <w:t xml:space="preserve"> </w:t>
      </w:r>
      <w:r w:rsidR="00711160" w:rsidRPr="00F61A14">
        <w:t xml:space="preserve"> </w:t>
      </w:r>
      <w:r w:rsidR="008109EB" w:rsidRPr="00F61A14">
        <w:t xml:space="preserve">      </w:t>
      </w:r>
      <w:r w:rsidR="000F42AA" w:rsidRPr="00F61A14">
        <w:t>Ana Markač</w:t>
      </w:r>
    </w:p>
    <w:p w:rsidRDefault="00B35DCF" w:rsidP="006B1509" w:rsidR="00B35DCF" w:rsidRPr="00F61A14"/>
    <w:p w:rsidRDefault="008109EB" w:rsidP="006B1509" w:rsidR="008109EB" w:rsidRPr="00F61A14"/>
    <w:p w:rsidRDefault="006B1509" w:rsidP="006B1509" w:rsidR="006B1509" w:rsidRPr="00F61A14">
      <w:r w:rsidRPr="00F61A14">
        <w:t>POUKA O PRAVNOM LIJEKU</w:t>
      </w:r>
    </w:p>
    <w:p w:rsidRDefault="006B1509" w:rsidP="006B1509" w:rsidR="006B1509" w:rsidRPr="00F61A14">
      <w:r w:rsidRPr="00F61A14">
        <w:t>Protiv ovog rješenja nije dopuštena žalba</w:t>
      </w:r>
      <w:r w:rsidR="0093159F" w:rsidRPr="00F61A14">
        <w:t>.</w:t>
      </w:r>
    </w:p>
    <w:p w:rsidRDefault="008109EB" w:rsidP="00257357" w:rsidR="008109EB" w:rsidRPr="00F61A14"/>
    <w:p w:rsidRDefault="00257357" w:rsidP="00257357" w:rsidR="00257357" w:rsidRPr="00F61A14">
      <w:r w:rsidRPr="00F61A14">
        <w:t xml:space="preserve">Dostaviti : </w:t>
      </w:r>
    </w:p>
    <w:p w:rsidRDefault="00257357" w:rsidP="00257357" w:rsidR="00257357" w:rsidRPr="00F61A14">
      <w:pPr>
        <w:numPr>
          <w:ilvl w:val="0"/>
          <w:numId w:val="30"/>
        </w:numPr>
      </w:pPr>
      <w:r w:rsidRPr="00F61A14">
        <w:t>stečajnom upravitelju</w:t>
      </w:r>
      <w:r w:rsidR="0093159F" w:rsidRPr="00F61A14">
        <w:t xml:space="preserve"> </w:t>
      </w:r>
      <w:r w:rsidR="00F61A14">
        <w:t xml:space="preserve">Sava Filipović iz </w:t>
      </w:r>
      <w:proofErr w:type="spellStart"/>
      <w:r w:rsidR="000D7A19">
        <w:t>Dramlja</w:t>
      </w:r>
      <w:proofErr w:type="spellEnd"/>
      <w:r w:rsidR="00F61A14">
        <w:t xml:space="preserve">, Braće </w:t>
      </w:r>
      <w:proofErr w:type="spellStart"/>
      <w:r w:rsidR="00F61A14">
        <w:t>Košuljandić</w:t>
      </w:r>
      <w:proofErr w:type="spellEnd"/>
      <w:r w:rsidR="00F61A14">
        <w:t xml:space="preserve"> 100/a</w:t>
      </w:r>
    </w:p>
    <w:p w:rsidRDefault="000F42AA" w:rsidP="00257357" w:rsidR="00257357" w:rsidRPr="00F61A14">
      <w:pPr>
        <w:numPr>
          <w:ilvl w:val="0"/>
          <w:numId w:val="30"/>
        </w:numPr>
      </w:pPr>
      <w:r w:rsidRPr="00F61A14">
        <w:t>e-</w:t>
      </w:r>
      <w:r w:rsidR="00F61A14">
        <w:t>O</w:t>
      </w:r>
      <w:r w:rsidR="00257357" w:rsidRPr="00F61A14">
        <w:t>glasna ploča</w:t>
      </w:r>
      <w:r w:rsidR="001512EC" w:rsidRPr="00F61A14">
        <w:t xml:space="preserve"> suda </w:t>
      </w:r>
    </w:p>
    <w:p w:rsidRDefault="00B209D2" w:rsidP="003C3475" w:rsidR="00442402" w:rsidRPr="00F61A14">
      <w:pPr>
        <w:numPr>
          <w:ilvl w:val="0"/>
          <w:numId w:val="30"/>
        </w:numPr>
      </w:pPr>
      <w:r w:rsidRPr="00F61A14">
        <w:t>u</w:t>
      </w:r>
      <w:r w:rsidR="00257357" w:rsidRPr="00F61A14">
        <w:t xml:space="preserve"> spis</w:t>
      </w:r>
    </w:p>
    <w:sectPr w:rsidSect="00B35DCF" w:rsidR="00442402" w:rsidRPr="00F61A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56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1A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C35BC0" w:rsidRPr="00C35BC0">
      <w:rPr>
        <w:sz w:val="22"/>
        <w:szCs w:val="22"/>
      </w:rPr>
      <w:t xml:space="preserve"> </w:t>
    </w:r>
    <w:r w:rsidR="00C35BC0">
      <w:rPr>
        <w:sz w:val="22"/>
        <w:szCs w:val="22"/>
      </w:rPr>
      <w:t>St-211/16-41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109E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C35BC0">
      <w:rPr>
        <w:sz w:val="22"/>
        <w:szCs w:val="22"/>
      </w:rPr>
      <w:t xml:space="preserve"> St-211/16-41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2C0D3B"/>
    <w:multiLevelType w:val="hybridMultilevel"/>
    <w:tmpl w:val="DE2E446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2">
    <w:nsid w:val="30C53EAF"/>
    <w:multiLevelType w:val="hybridMultilevel"/>
    <w:tmpl w:val="1B4A5004"/>
    <w:lvl w:tplc="1046C41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4001787"/>
    <w:multiLevelType w:val="hybridMultilevel"/>
    <w:tmpl w:val="389C047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8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4B222017"/>
    <w:multiLevelType w:val="hybridMultilevel"/>
    <w:tmpl w:val="09147F24"/>
    <w:lvl w:tplc="50F64FFC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2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0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1"/>
  </w:num>
  <w:num w:numId="2">
    <w:abstractNumId w:val="14"/>
  </w:num>
  <w:num w:numId="3">
    <w:abstractNumId w:val="1"/>
  </w:num>
  <w:num w:numId="4">
    <w:abstractNumId w:val="36"/>
  </w:num>
  <w:num w:numId="5">
    <w:abstractNumId w:val="0"/>
  </w:num>
  <w:num w:numId="6">
    <w:abstractNumId w:val="26"/>
  </w:num>
  <w:num w:numId="7">
    <w:abstractNumId w:val="28"/>
  </w:num>
  <w:num w:numId="8">
    <w:abstractNumId w:val="9"/>
  </w:num>
  <w:num w:numId="9">
    <w:abstractNumId w:val="4"/>
  </w:num>
  <w:num w:numId="10">
    <w:abstractNumId w:val="8"/>
  </w:num>
  <w:num w:numId="11">
    <w:abstractNumId w:val="34"/>
  </w:num>
  <w:num w:numId="12">
    <w:abstractNumId w:val="40"/>
  </w:num>
  <w:num w:numId="13">
    <w:abstractNumId w:val="5"/>
  </w:num>
  <w:num w:numId="14">
    <w:abstractNumId w:val="42"/>
  </w:num>
  <w:num w:numId="15">
    <w:abstractNumId w:val="16"/>
  </w:num>
  <w:num w:numId="16">
    <w:abstractNumId w:val="15"/>
  </w:num>
  <w:num w:numId="17">
    <w:abstractNumId w:val="17"/>
  </w:num>
  <w:num w:numId="18">
    <w:abstractNumId w:val="33"/>
  </w:num>
  <w:num w:numId="19">
    <w:abstractNumId w:val="37"/>
  </w:num>
  <w:num w:numId="20">
    <w:abstractNumId w:val="35"/>
  </w:num>
  <w:num w:numId="21">
    <w:abstractNumId w:val="21"/>
  </w:num>
  <w:num w:numId="22">
    <w:abstractNumId w:val="10"/>
  </w:num>
  <w:num w:numId="23">
    <w:abstractNumId w:val="19"/>
  </w:num>
  <w:num w:numId="24">
    <w:abstractNumId w:val="38"/>
  </w:num>
  <w:num w:numId="25">
    <w:abstractNumId w:val="13"/>
  </w:num>
  <w:num w:numId="26">
    <w:abstractNumId w:val="27"/>
  </w:num>
  <w:num w:numId="27">
    <w:abstractNumId w:val="7"/>
  </w:num>
  <w:num w:numId="28">
    <w:abstractNumId w:val="39"/>
  </w:num>
  <w:num w:numId="29">
    <w:abstractNumId w:val="3"/>
  </w:num>
  <w:num w:numId="30">
    <w:abstractNumId w:val="20"/>
  </w:num>
  <w:num w:numId="31">
    <w:abstractNumId w:val="11"/>
  </w:num>
  <w:num w:numId="32">
    <w:abstractNumId w:val="29"/>
  </w:num>
  <w:num w:numId="33">
    <w:abstractNumId w:val="6"/>
  </w:num>
  <w:num w:numId="34">
    <w:abstractNumId w:val="25"/>
  </w:num>
  <w:num w:numId="35">
    <w:abstractNumId w:val="24"/>
  </w:num>
  <w:num w:numId="36">
    <w:abstractNumId w:val="32"/>
  </w:num>
  <w:num w:numId="37">
    <w:abstractNumId w:val="12"/>
  </w:num>
  <w:num w:numId="38">
    <w:abstractNumId w:val="31"/>
  </w:num>
  <w:num w:numId="39">
    <w:abstractNumId w:val="2"/>
  </w:num>
  <w:num w:numId="40">
    <w:abstractNumId w:val="30"/>
  </w:num>
  <w:num w:numId="41">
    <w:abstractNumId w:val="18"/>
  </w:num>
  <w:num w:numId="42">
    <w:abstractNumId w:val="22"/>
  </w:num>
  <w:num w:numId="43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6B84"/>
    <w:rsid w:val="000549BE"/>
    <w:rsid w:val="000D7A19"/>
    <w:rsid w:val="000F42AA"/>
    <w:rsid w:val="000F625C"/>
    <w:rsid w:val="00107CE9"/>
    <w:rsid w:val="001352BB"/>
    <w:rsid w:val="001512EC"/>
    <w:rsid w:val="001541BE"/>
    <w:rsid w:val="00156C17"/>
    <w:rsid w:val="001854DB"/>
    <w:rsid w:val="001C11A5"/>
    <w:rsid w:val="001C2992"/>
    <w:rsid w:val="00211676"/>
    <w:rsid w:val="0021209F"/>
    <w:rsid w:val="00225348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769F4"/>
    <w:rsid w:val="00395E19"/>
    <w:rsid w:val="003A646E"/>
    <w:rsid w:val="003C3475"/>
    <w:rsid w:val="003E616D"/>
    <w:rsid w:val="003F5557"/>
    <w:rsid w:val="00442402"/>
    <w:rsid w:val="00474038"/>
    <w:rsid w:val="004D491B"/>
    <w:rsid w:val="005001B5"/>
    <w:rsid w:val="005017EF"/>
    <w:rsid w:val="00503E6D"/>
    <w:rsid w:val="00506BA3"/>
    <w:rsid w:val="00512E5F"/>
    <w:rsid w:val="00573948"/>
    <w:rsid w:val="00577EAC"/>
    <w:rsid w:val="00581A2C"/>
    <w:rsid w:val="005B2080"/>
    <w:rsid w:val="006044EF"/>
    <w:rsid w:val="006066A9"/>
    <w:rsid w:val="00627032"/>
    <w:rsid w:val="006407F3"/>
    <w:rsid w:val="0069457F"/>
    <w:rsid w:val="006A17E0"/>
    <w:rsid w:val="006A19A9"/>
    <w:rsid w:val="006B1509"/>
    <w:rsid w:val="006C224A"/>
    <w:rsid w:val="006C72A2"/>
    <w:rsid w:val="006E3442"/>
    <w:rsid w:val="00711160"/>
    <w:rsid w:val="00736DA4"/>
    <w:rsid w:val="007576DC"/>
    <w:rsid w:val="00770BE8"/>
    <w:rsid w:val="00771D93"/>
    <w:rsid w:val="00777C26"/>
    <w:rsid w:val="007C055A"/>
    <w:rsid w:val="007C6F20"/>
    <w:rsid w:val="007D1F87"/>
    <w:rsid w:val="008109EB"/>
    <w:rsid w:val="00846E91"/>
    <w:rsid w:val="00863BF2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B15C6"/>
    <w:rsid w:val="00A21947"/>
    <w:rsid w:val="00A323C3"/>
    <w:rsid w:val="00A4305E"/>
    <w:rsid w:val="00A61AB7"/>
    <w:rsid w:val="00A84E61"/>
    <w:rsid w:val="00A94599"/>
    <w:rsid w:val="00AB4FF4"/>
    <w:rsid w:val="00AB6A0A"/>
    <w:rsid w:val="00AF3B46"/>
    <w:rsid w:val="00B209D2"/>
    <w:rsid w:val="00B329B6"/>
    <w:rsid w:val="00B35DCF"/>
    <w:rsid w:val="00B55B3E"/>
    <w:rsid w:val="00B62201"/>
    <w:rsid w:val="00B75313"/>
    <w:rsid w:val="00BD0C69"/>
    <w:rsid w:val="00C1021F"/>
    <w:rsid w:val="00C14C01"/>
    <w:rsid w:val="00C302FA"/>
    <w:rsid w:val="00C35BC0"/>
    <w:rsid w:val="00C871E8"/>
    <w:rsid w:val="00CA39B7"/>
    <w:rsid w:val="00CA700A"/>
    <w:rsid w:val="00CC0ED4"/>
    <w:rsid w:val="00CD36F9"/>
    <w:rsid w:val="00D268AC"/>
    <w:rsid w:val="00D70C06"/>
    <w:rsid w:val="00D81720"/>
    <w:rsid w:val="00DA67F5"/>
    <w:rsid w:val="00DD4A87"/>
    <w:rsid w:val="00E02015"/>
    <w:rsid w:val="00E153B9"/>
    <w:rsid w:val="00E22BE2"/>
    <w:rsid w:val="00E22C30"/>
    <w:rsid w:val="00E267C3"/>
    <w:rsid w:val="00E533D5"/>
    <w:rsid w:val="00E80389"/>
    <w:rsid w:val="00E9363E"/>
    <w:rsid w:val="00EB69CA"/>
    <w:rsid w:val="00EC24A2"/>
    <w:rsid w:val="00ED3BA5"/>
    <w:rsid w:val="00F61A14"/>
    <w:rsid w:val="00F80D07"/>
    <w:rsid w:val="00F8426D"/>
    <w:rsid w:val="00F84864"/>
    <w:rsid w:val="00F97087"/>
    <w:rsid w:val="00FC650C"/>
    <w:rsid w:val="00FC657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C6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F2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F20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F20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F20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C6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F2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F20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F20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F20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 31.08.2016.
PRIJAVE TRAŽBINA U ORMARU U</izvorni_sadrzaj>
    <derivirana_varijabla naziv="DomainObject.Predmet.PrimjedbaSuca_1">Kopija dijela spisa po žalbi na VTS 31.08.2016.
PRIJAVE TRAŽBINA U ORMARU U</derivirana_varijabla>
  </DomainObject.Predmet.PrimjedbaSuca>
  <DomainObject.Predmet.ProtustrankaFormated>
    <izvorni_sadrzaj>  ARHITEKTONSKI STUDIO PENAT projektiranje i inženjering d.o.o.</izvorni_sadrzaj>
    <derivirana_varijabla naziv="DomainObject.Predmet.ProtustrankaFormated_1">  ARHITEKTONSKI STUDIO PENAT projektiranje i inženjering d.o.o.</derivirana_varijabla>
  </DomainObject.Predmet.ProtustrankaFormated>
  <DomainObject.Predmet.ProtustrankaFormatedOIB>
    <izvorni_sadrzaj>  ARHITEKTONSKI STUDIO PENAT projektiranje i inženjering d.o.o., OIB 48810960584</izvorni_sadrzaj>
    <derivirana_varijabla naziv="DomainObject.Predmet.ProtustrankaFormatedOIB_1">  ARHITEKTONSKI STUDIO PENAT projektiranje i inženjering d.o.o., OIB 48810960584</derivirana_varijabla>
  </DomainObject.Predmet.ProtustrankaFormatedOIB>
  <DomainObject.Predmet.ProtustrankaFormatedWithAdress>
    <izvorni_sadrzaj> ARHITEKTONSKI STUDIO PENAT projektiranje i inženjering d.o.o., Braće Vranjanin 2, 23000 Zadar</izvorni_sadrzaj>
    <derivirana_varijabla naziv="DomainObject.Predmet.ProtustrankaFormatedWithAdress_1"> ARHITEKTONSKI STUDIO PENAT projektiranje i inženjering d.o.o., Braće Vranjanin 2, 23000 Zadar</derivirana_varijabla>
  </DomainObject.Predmet.ProtustrankaFormatedWithAdress>
  <DomainObject.Predmet.ProtustrankaFormatedWithAdressOIB>
    <izvorni_sadrzaj> ARHITEKTONSKI STUDIO PENAT projektiranje i inženjering d.o.o., OIB 48810960584, Braće Vranjanin 2, 23000 Zadar</izvorni_sadrzaj>
    <derivirana_varijabla naziv="DomainObject.Predmet.ProtustrankaFormatedWithAdressOIB_1"> ARHITEKTONSKI STUDIO PENAT projektiranje i inženjering d.o.o., OIB 48810960584, Braće Vranjanin 2, 23000 Zadar</derivirana_varijabla>
  </DomainObject.Predmet.ProtustrankaFormatedWithAdressOIB>
  <DomainObject.Predmet.ProtustrankaWithAdress>
    <izvorni_sadrzaj>ARHITEKTONSKI STUDIO PENAT projektiranje i inženjering d.o.o. Braće Vranjanin 2, 23000 Zadar</izvorni_sadrzaj>
    <derivirana_varijabla naziv="DomainObject.Predmet.ProtustrankaWithAdress_1">ARHITEKTONSKI STUDIO PENAT projektiranje i inženjering d.o.o. Braće Vranjanin 2, 23000 Zadar</derivirana_varijabla>
  </DomainObject.Predmet.ProtustrankaWithAdress>
  <DomainObject.Predmet.ProtustrankaWithAdressOIB>
    <izvorni_sadrzaj>ARHITEKTONSKI STUDIO PENAT projektiranje i inženjering d.o.o., OIB 48810960584, Braće Vranjanin 2, 23000 Zadar</izvorni_sadrzaj>
    <derivirana_varijabla naziv="DomainObject.Predmet.ProtustrankaWithAdressOIB_1">ARHITEKTONSKI STUDIO PENAT projektiranje i inženjering d.o.o., OIB 48810960584, Braće Vranjanin 2, 23000 Zadar</derivirana_varijabla>
  </DomainObject.Predmet.ProtustrankaWithAdressOIB>
  <DomainObject.Predmet.ProtustrankaNazivFormated>
    <izvorni_sadrzaj>ARHITEKTONSKI STUDIO PENAT projektiranje i inženjering d.o.o.</izvorni_sadrzaj>
    <derivirana_varijabla naziv="DomainObject.Predmet.ProtustrankaNazivFormated_1">ARHITEKTONSKI STUDIO PENAT projektiranje i inženjering d.o.o.</derivirana_varijabla>
  </DomainObject.Predmet.ProtustrankaNazivFormated>
  <DomainObject.Predmet.ProtustrankaNazivFormatedOIB>
    <izvorni_sadrzaj>ARHITEKTONSKI STUDIO PENAT projektiranje i inženjering d.o.o., OIB 48810960584</izvorni_sadrzaj>
    <derivirana_varijabla naziv="DomainObject.Predmet.ProtustrankaNazivFormatedOIB_1">ARHITEKTONSKI STUDIO PENAT projektiranje i inženjering d.o.o., OIB 48810960584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196457.88</izvorni_sadrzaj>
    <derivirana_varijabla naziv="DomainObject.Predmet.TrenutnaVrijednost_1">196457.88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ARHITEKTONSKI STUDIO PENAT projektiranje i inženjering d.o.o.</item>
    </izvorni_sadrzaj>
    <derivirana_varijabla naziv="DomainObject.Predmet.ProtuStrankaListFormated_1">
      <item>ARHITEKTONSKI STUDIO PENAT projektiranje i inženjering d.o.o.</item>
    </derivirana_varijabla>
  </DomainObject.Predmet.ProtuStrankaListFormated>
  <DomainObject.Predmet.ProtuStrankaListFormatedOIB>
    <izvorni_sadrzaj>
      <item>ARHITEKTONSKI STUDIO PENAT projektiranje i inženjering d.o.o., OIB 48810960584</item>
    </izvorni_sadrzaj>
    <derivirana_varijabla naziv="DomainObject.Predmet.ProtuStrankaListFormatedOIB_1">
      <item>ARHITEKTONSKI STUDIO PENAT projektiranje i inženjering d.o.o., OIB 48810960584</item>
    </derivirana_varijabla>
  </DomainObject.Predmet.ProtuStrankaListFormatedOIB>
  <DomainObject.Predmet.ProtuStrankaListFormatedWithAdress>
    <izvorni_sadrzaj>
      <item>ARHITEKTONSKI STUDIO PENAT projektiranje i inženjering d.o.o., Braće Vranjanin 2, 23000 Zadar</item>
    </izvorni_sadrzaj>
    <derivirana_varijabla naziv="DomainObject.Predmet.ProtuStrankaListFormatedWithAdress_1">
      <item>ARHITEKTONSKI STUDIO PENAT projektiranje i inženjering d.o.o., Braće Vranjanin 2, 23000 Zadar</item>
    </derivirana_varijabla>
  </DomainObject.Predmet.ProtuStrankaListFormatedWithAdress>
  <DomainObject.Predmet.ProtuStrankaListFormatedWithAdressOIB>
    <izvorni_sadrzaj>
      <item>ARHITEKTONSKI STUDIO PENAT projektiranje i inženjering d.o.o., OIB 48810960584, Braće Vranjanin 2, 23000 Zadar</item>
    </izvorni_sadrzaj>
    <derivirana_varijabla naziv="DomainObject.Predmet.ProtuStrankaListFormatedWithAdressOIB_1">
      <item>ARHITEKTONSKI STUDIO PENAT projektiranje i inženjering d.o.o., OIB 48810960584, Braće Vranjanin 2, 23000 Zadar</item>
    </derivirana_varijabla>
  </DomainObject.Predmet.ProtuStrankaListFormatedWithAdressOIB>
  <DomainObject.Predmet.ProtuStrankaListNazivFormated>
    <izvorni_sadrzaj>
      <item>ARHITEKTONSKI STUDIO PENAT projektiranje i inženjering d.o.o.</item>
    </izvorni_sadrzaj>
    <derivirana_varijabla naziv="DomainObject.Predmet.ProtuStrankaListNazivFormated_1">
      <item>ARHITEKTONSKI STUDIO PENAT projektiranje i inženjering d.o.o.</item>
    </derivirana_varijabla>
  </DomainObject.Predmet.ProtuStrankaListNazivFormated>
  <DomainObject.Predmet.ProtuStrankaListNazivFormatedOIB>
    <izvorni_sadrzaj>
      <item>ARHITEKTONSKI STUDIO PENAT projektiranje i inženjering d.o.o., OIB 48810960584</item>
    </izvorni_sadrzaj>
    <derivirana_varijabla naziv="DomainObject.Predmet.ProtuStrankaListNazivFormatedOIB_1">
      <item>ARHITEKTONSKI STUDIO PENAT projektiranje i inženjering d.o.o., OIB 48810960584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ARHITEKTONSKI STUDIO PENAT projektiranje i inženjering d.o.o.</izvorni_sadrzaj>
    <derivirana_varijabla naziv="DomainObject.Predmet.ProtustrankaIDrugi_1">ARHITEKTONSKI STUDIO PENAT projektiranje i inženjering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ARHITEKTONSKI STUDIO PENAT projektiranje i inženjering d.o.o., OIB 48810960584, Braće Vranjanin 2, 23000 Zadar</izvorni_sadrzaj>
    <derivirana_varijabla naziv="DomainObject.Predmet.ProtustrankaIDrugiAdressOIB_1">ARHITEKTONSKI STUDIO PENAT projektiranje i inženjering d.o.o., OIB 48810960584, Braće Vranjanin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ARHITEKTONSKI STUDIO PENAT projektiranje i inženjering d.o.o.</item>
    </izvorni_sadrzaj>
    <derivirana_varijabla naziv="DomainObject.Predmet.SudioniciListNaziv_1">
      <item>FINA</item>
      <item>ARHITEKTONSKI STUDIO PENAT projektiranje i inženjering d.o.o.</item>
    </derivirana_varijabla>
  </DomainObject.Predmet.SudioniciListNaziv>
  <DomainObject.Predmet.SudioniciListAdressOIB>
    <izvorni_sadrzaj>
      <item>FINA, OIB 85821130368</item>
      <item>ARHITEKTONSKI STUDIO PENAT projektiranje i inženjering d.o.o., OIB 48810960584, Braće Vranjanin 2,23000 Zadar</item>
    </izvorni_sadrzaj>
    <derivirana_varijabla naziv="DomainObject.Predmet.SudioniciListAdressOIB_1">
      <item>FINA, OIB 85821130368</item>
      <item>ARHITEKTONSKI STUDIO PENAT projektiranje i inženjering d.o.o., OIB 48810960584, Braće Vranjanin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48810960584</item>
    </izvorni_sadrzaj>
    <derivirana_varijabla naziv="DomainObject.Predmet.SudioniciListNazivOIB_1">
      <item>, OIB 85821130368</item>
      <item>, OIB 48810960584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05E981-C9F1-4449-8C52-D8AA8D65E8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1231</properties:Characters>
  <properties:Lines>50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2017-02-10T13:17:00Z</dcterms:created>
  <dc:creator>Ardena Bajlo</dc:creator>
  <cp:lastModifiedBy>Marijana Žuža</cp:lastModifiedBy>
  <cp:lastPrinted>2017-02-10T13:36:00Z</cp:lastPrinted>
  <dcterms:modified xmlns:xsi="http://www.w3.org/2001/XMLSchema-instance" xsi:type="dcterms:W3CDTF">2017-02-10T14:04:00Z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