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1a88" w14:paraId="5a21a88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66441A" w:rsidR="00477870" w:rsidRPr="008E3AC3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7C79A0">
        <w:rPr>
          <w:b/>
          <w:sz w:val="22"/>
          <w:szCs w:val="22"/>
        </w:rPr>
        <w:t>-1099</w:t>
      </w:r>
      <w:r w:rsidR="005F021E">
        <w:rPr>
          <w:b/>
          <w:sz w:val="22"/>
          <w:szCs w:val="22"/>
        </w:rPr>
        <w:t>/16</w:t>
      </w: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right"/>
        <w:rPr>
          <w:b/>
          <w:sz w:val="22"/>
          <w:szCs w:val="22"/>
        </w:rPr>
      </w:pPr>
    </w:p>
    <w:p w:rsidRDefault="009C113E" w:rsidP="0066441A" w:rsidR="009C113E">
      <w:pPr>
        <w:jc w:val="right"/>
        <w:rPr>
          <w:b/>
          <w:sz w:val="22"/>
          <w:szCs w:val="22"/>
        </w:rPr>
      </w:pPr>
    </w:p>
    <w:p w:rsidRDefault="007E6213" w:rsidP="0066441A" w:rsidR="007E6213" w:rsidRPr="00D562A6">
      <w:pPr>
        <w:jc w:val="right"/>
        <w:rPr>
          <w:b/>
          <w:sz w:val="22"/>
          <w:szCs w:val="22"/>
        </w:rPr>
      </w:pPr>
    </w:p>
    <w:p w:rsidRDefault="005D7D56" w:rsidP="009C113E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66441A" w:rsidP="009C113E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>
      <w:pPr>
        <w:jc w:val="center"/>
        <w:rPr>
          <w:b/>
          <w:sz w:val="22"/>
          <w:szCs w:val="22"/>
        </w:rPr>
      </w:pPr>
    </w:p>
    <w:p w:rsidRDefault="009C113E" w:rsidP="0066441A" w:rsidR="009C113E" w:rsidRPr="00D562A6">
      <w:pPr>
        <w:jc w:val="center"/>
        <w:rPr>
          <w:b/>
          <w:sz w:val="22"/>
          <w:szCs w:val="22"/>
        </w:rPr>
      </w:pPr>
    </w:p>
    <w:p w:rsidRDefault="0066441A" w:rsidP="00C44866" w:rsidR="00C44866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Trgovački sud u Splitu, Stalna služba u Dubrovniku, u ime Republike </w:t>
      </w:r>
      <w:r w:rsidR="00C44866">
        <w:rPr>
          <w:sz w:val="22"/>
          <w:szCs w:val="22"/>
        </w:rPr>
        <w:t>Hrvatske, po stečajnom</w:t>
      </w:r>
    </w:p>
    <w:p w:rsidRDefault="0066441A" w:rsidP="00C44866" w:rsidR="00C44866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 xml:space="preserve">, kao sucu pojedincu, u stečajnom postupku nad stečajnim </w:t>
      </w:r>
    </w:p>
    <w:p w:rsidRDefault="0066441A" w:rsidP="00C44866" w:rsidR="00D07754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dužnikom</w:t>
      </w:r>
      <w:r w:rsidR="00D07754">
        <w:rPr>
          <w:sz w:val="22"/>
          <w:szCs w:val="22"/>
        </w:rPr>
        <w:t xml:space="preserve"> NATURALIS d.o.o. Dubrovnik, I. G. Kovačića 81, OIB: 81914701055, dana 12.</w:t>
      </w:r>
    </w:p>
    <w:p w:rsidRDefault="00D07754" w:rsidP="00C44866" w:rsidR="00D07754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>prosinca 2016.g.</w:t>
      </w:r>
    </w:p>
    <w:p w:rsidRDefault="00C44866" w:rsidP="00D07754" w:rsidR="00C4486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7E6213" w:rsidP="0066441A" w:rsidR="007E6213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>Razrješuje se</w:t>
      </w:r>
      <w:r w:rsidR="00077917">
        <w:rPr>
          <w:bCs/>
          <w:sz w:val="22"/>
          <w:szCs w:val="22"/>
        </w:rPr>
        <w:t xml:space="preserve"> </w:t>
      </w:r>
      <w:r w:rsidR="009A6CFA">
        <w:rPr>
          <w:bCs/>
          <w:sz w:val="22"/>
          <w:szCs w:val="22"/>
        </w:rPr>
        <w:t xml:space="preserve"> Srđana Morpurgo, Split, Trg Mihovila Pavlinovića 2., OIB: 53284085908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</w:t>
      </w:r>
      <w:r w:rsidR="007E6213" w:rsidRPr="007E6213">
        <w:rPr>
          <w:sz w:val="22"/>
          <w:szCs w:val="22"/>
        </w:rPr>
        <w:t xml:space="preserve"> </w:t>
      </w:r>
      <w:r w:rsidR="00D07754">
        <w:rPr>
          <w:sz w:val="22"/>
          <w:szCs w:val="22"/>
        </w:rPr>
        <w:t>NATURALIS d.o.o. Dubrovnik, I. G. Kovačića 81, OIB: 81914701055</w:t>
      </w:r>
      <w:r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</w:t>
      </w:r>
      <w:r w:rsidR="009A6CFA">
        <w:rPr>
          <w:bCs/>
          <w:sz w:val="22"/>
          <w:szCs w:val="22"/>
        </w:rPr>
        <w:t>Josip Hrga</w:t>
      </w:r>
      <w:r w:rsidR="008E3AC3">
        <w:rPr>
          <w:bCs/>
          <w:sz w:val="22"/>
          <w:szCs w:val="22"/>
        </w:rPr>
        <w:t xml:space="preserve">, </w:t>
      </w:r>
      <w:r w:rsidR="00077917">
        <w:rPr>
          <w:bCs/>
          <w:sz w:val="22"/>
          <w:szCs w:val="22"/>
        </w:rPr>
        <w:t>Split</w:t>
      </w:r>
      <w:r w:rsidR="008E3AC3">
        <w:rPr>
          <w:bCs/>
          <w:sz w:val="22"/>
          <w:szCs w:val="22"/>
        </w:rPr>
        <w:t xml:space="preserve">, </w:t>
      </w:r>
      <w:r w:rsidR="009A6CFA">
        <w:rPr>
          <w:bCs/>
          <w:sz w:val="22"/>
          <w:szCs w:val="22"/>
        </w:rPr>
        <w:t>Bihaćka 15/III</w:t>
      </w:r>
      <w:r w:rsidR="006724B9">
        <w:rPr>
          <w:bCs/>
          <w:sz w:val="22"/>
          <w:szCs w:val="22"/>
        </w:rPr>
        <w:t>.,</w:t>
      </w:r>
      <w:r w:rsidR="008E3AC3">
        <w:rPr>
          <w:bCs/>
          <w:sz w:val="22"/>
          <w:szCs w:val="22"/>
        </w:rPr>
        <w:t xml:space="preserve"> OIB: </w:t>
      </w:r>
      <w:r w:rsidR="009A6CFA">
        <w:rPr>
          <w:bCs/>
          <w:sz w:val="22"/>
          <w:szCs w:val="22"/>
        </w:rPr>
        <w:t>15662494844</w:t>
      </w:r>
      <w:r w:rsidR="004005EA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7E6213" w:rsidP="0066441A" w:rsidR="007E6213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024A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 w:rsidR="006724B9">
        <w:rPr>
          <w:sz w:val="22"/>
          <w:szCs w:val="22"/>
        </w:rPr>
        <w:t xml:space="preserve">zbog </w:t>
      </w:r>
      <w:r w:rsidR="00077917">
        <w:rPr>
          <w:sz w:val="22"/>
          <w:szCs w:val="22"/>
        </w:rPr>
        <w:t>zdravstvenog stanja</w:t>
      </w:r>
      <w:r>
        <w:rPr>
          <w:sz w:val="22"/>
          <w:szCs w:val="22"/>
        </w:rPr>
        <w:t xml:space="preserve"> ne može kvalitet</w:t>
      </w:r>
      <w:r w:rsidR="00077917">
        <w:rPr>
          <w:sz w:val="22"/>
          <w:szCs w:val="22"/>
        </w:rPr>
        <w:t xml:space="preserve">no obavljati dužnost </w:t>
      </w:r>
      <w:r>
        <w:rPr>
          <w:sz w:val="22"/>
          <w:szCs w:val="22"/>
        </w:rPr>
        <w:t>stečajnog upravitelja.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4005EA">
        <w:rPr>
          <w:sz w:val="22"/>
          <w:szCs w:val="22"/>
        </w:rPr>
        <w:t xml:space="preserve">. Stečajnog zakona </w:t>
      </w:r>
      <w:r w:rsidR="00091961">
        <w:rPr>
          <w:sz w:val="22"/>
          <w:szCs w:val="22"/>
        </w:rPr>
        <w:t xml:space="preserve">dosadašnji stečajni upravitelj </w:t>
      </w:r>
      <w:r w:rsidR="009A6CFA">
        <w:rPr>
          <w:bCs/>
          <w:sz w:val="22"/>
          <w:szCs w:val="22"/>
        </w:rPr>
        <w:t>Srđana Morpurgo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9A6CFA">
        <w:rPr>
          <w:bCs/>
          <w:sz w:val="22"/>
          <w:szCs w:val="22"/>
        </w:rPr>
        <w:t>Srđana Morpurgo</w:t>
      </w:r>
      <w:r w:rsidR="009A6CFA" w:rsidRPr="00D562A6"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9A6CFA">
        <w:rPr>
          <w:sz w:val="22"/>
          <w:szCs w:val="22"/>
        </w:rPr>
        <w:t>Josip Hrga</w:t>
      </w:r>
      <w:r w:rsidR="008E3AC3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7E6213" w:rsidP="0066441A" w:rsidR="007E6213" w:rsidRPr="00D562A6">
      <w:pPr>
        <w:ind w:firstLine="709"/>
        <w:jc w:val="both"/>
        <w:rPr>
          <w:sz w:val="22"/>
          <w:szCs w:val="22"/>
        </w:rPr>
      </w:pP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07754">
        <w:rPr>
          <w:sz w:val="22"/>
          <w:szCs w:val="22"/>
        </w:rPr>
        <w:t>12</w:t>
      </w:r>
      <w:r w:rsidR="009C113E">
        <w:rPr>
          <w:sz w:val="22"/>
          <w:szCs w:val="22"/>
        </w:rPr>
        <w:t>. prosinca</w:t>
      </w:r>
      <w:r w:rsidR="005D7D56">
        <w:rPr>
          <w:sz w:val="22"/>
          <w:szCs w:val="22"/>
        </w:rPr>
        <w:t xml:space="preserve"> 2016</w:t>
      </w:r>
      <w:r w:rsidR="0066441A" w:rsidRPr="00D562A6">
        <w:rPr>
          <w:sz w:val="22"/>
          <w:szCs w:val="22"/>
        </w:rPr>
        <w:t>. godine</w:t>
      </w:r>
    </w:p>
    <w:p w:rsidRDefault="007E6213" w:rsidP="007E6213" w:rsidR="007E6213" w:rsidRPr="007E6213"/>
    <w:p w:rsidRDefault="00D5367B" w:rsidP="00D5367B" w:rsidR="00D5367B" w:rsidRPr="00D5367B"/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E6213">
        <w:rPr>
          <w:b/>
          <w:sz w:val="22"/>
          <w:szCs w:val="22"/>
        </w:rPr>
        <w:t>Diana Butigan Granić</w:t>
      </w:r>
    </w:p>
    <w:p w:rsidRDefault="007E6213" w:rsidP="0066441A" w:rsidR="007E6213" w:rsidRPr="00D562A6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8E3AC3" w:rsidP="0066441A" w:rsidR="008E3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7E6213" w:rsidR="001527C2">
      <w:headerReference w:type="even" r:id="rId11"/>
      <w:headerReference w:type="default" r:id="rId12"/>
      <w:pgSz w:h="16838" w:w="11906"/>
      <w:pgMar w:gutter="0" w:footer="720" w:header="720" w:left="1797" w:bottom="1302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4B1AA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6724B9">
      <w:rPr>
        <w:b/>
        <w:sz w:val="22"/>
        <w:szCs w:val="22"/>
      </w:rPr>
      <w:t>7-St-1</w:t>
    </w:r>
    <w:r w:rsidR="007C79A0">
      <w:rPr>
        <w:b/>
        <w:sz w:val="22"/>
        <w:szCs w:val="22"/>
      </w:rPr>
      <w:t>099</w:t>
    </w:r>
    <w:r w:rsidR="00515EA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77917"/>
    <w:rsid w:val="00091961"/>
    <w:rsid w:val="001527C2"/>
    <w:rsid w:val="001A593D"/>
    <w:rsid w:val="0024724F"/>
    <w:rsid w:val="0027199F"/>
    <w:rsid w:val="00396B81"/>
    <w:rsid w:val="003A0DC9"/>
    <w:rsid w:val="003B3FD0"/>
    <w:rsid w:val="003E36F7"/>
    <w:rsid w:val="004005EA"/>
    <w:rsid w:val="00477870"/>
    <w:rsid w:val="004B1AA0"/>
    <w:rsid w:val="00515EA3"/>
    <w:rsid w:val="005D7D56"/>
    <w:rsid w:val="005F021E"/>
    <w:rsid w:val="00621674"/>
    <w:rsid w:val="00660BDD"/>
    <w:rsid w:val="0066441A"/>
    <w:rsid w:val="006724B9"/>
    <w:rsid w:val="00693C5A"/>
    <w:rsid w:val="00756D2D"/>
    <w:rsid w:val="007C79A0"/>
    <w:rsid w:val="007E6213"/>
    <w:rsid w:val="0080081A"/>
    <w:rsid w:val="00835016"/>
    <w:rsid w:val="00847437"/>
    <w:rsid w:val="00853132"/>
    <w:rsid w:val="008A2FBF"/>
    <w:rsid w:val="008E3AC3"/>
    <w:rsid w:val="009349D4"/>
    <w:rsid w:val="00971B5C"/>
    <w:rsid w:val="0099236A"/>
    <w:rsid w:val="009A6CFA"/>
    <w:rsid w:val="009C113E"/>
    <w:rsid w:val="009D2B5A"/>
    <w:rsid w:val="009E5C75"/>
    <w:rsid w:val="00A44B17"/>
    <w:rsid w:val="00C171B6"/>
    <w:rsid w:val="00C44866"/>
    <w:rsid w:val="00CE61FD"/>
    <w:rsid w:val="00D07754"/>
    <w:rsid w:val="00D5367B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AA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AA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AA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AA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AA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AA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AA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AA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društvo s ograničenom odgovornošću za turizam i usluge</izvorni_sadrzaj>
    <derivirana_varijabla naziv="DomainObject.Predmet.ProtustrankaFormated_1">  NATURALIS društvo s ograničenom odgovornošću za turizam i usluge</derivirana_varijabla>
  </DomainObject.Predmet.ProtustrankaFormated>
  <DomainObject.Predmet.ProtustrankaFormatedOIB>
    <izvorni_sadrzaj>  NATURALIS društvo s ograničenom odgovornošću za turizam i usluge, OIB 81914701055</izvorni_sadrzaj>
    <derivirana_varijabla naziv="DomainObject.Predmet.ProtustrankaFormatedOIB_1">  NATURALIS društvo s ograničenom odgovornošću za turizam i usluge, OIB 81914701055</derivirana_varijabla>
  </DomainObject.Predmet.ProtustrankaFormatedOIB>
  <DomainObject.Predmet.ProtustrankaFormatedWithAdress>
    <izvorni_sadrzaj> NATURALIS društvo s ograničenom odgovornošću za turizam i usluge, Ivana Gorana Kovačića 81, 20000 Dubrovnik</izvorni_sadrzaj>
    <derivirana_varijabla naziv="DomainObject.Predmet.ProtustrankaFormatedWithAdress_1"> NATURALIS društvo s ograničenom odgovornošću za turizam i usluge, Ivana Gorana Kovačića 81, 20000 Dubrovnik</derivirana_varijabla>
  </DomainObject.Predmet.ProtustrankaFormatedWithAdress>
  <DomainObject.Predmet.ProtustrankaFormatedWithAdressOIB>
    <izvorni_sadrzaj> NATURALIS društvo s ograničenom odgovornošću za turizam i usluge, OIB 81914701055, Ivana Gorana Kovačića 81, 20000 Dubrovnik</izvorni_sadrzaj>
    <derivirana_varijabla naziv="DomainObject.Predmet.ProtustrankaFormatedWithAdressOIB_1"> NATURALIS društvo s ograničenom odgovornošću za turizam i usluge, OIB 81914701055, Ivana Gorana Kovačića 81, 20000 Dubrovnik</derivirana_varijabla>
  </DomainObject.Predmet.ProtustrankaFormatedWithAdressOIB>
  <DomainObject.Predmet.ProtustrankaWithAdress>
    <izvorni_sadrzaj>NATURALIS društvo s ograničenom odgovornošću za turizam i usluge Ivana Gorana Kovačića 81, 20000 Dubrovnik</izvorni_sadrzaj>
    <derivirana_varijabla naziv="DomainObject.Predmet.ProtustrankaWithAdress_1">NATURALIS društvo s ograničenom odgovornošću za turizam i usluge Ivana Gorana Kovačića 81, 20000 Dubrovnik</derivirana_varijabla>
  </DomainObject.Predmet.ProtustrankaWithAdress>
  <DomainObject.Predmet.ProtustrankaWithAdressOIB>
    <izvorni_sadrzaj>NATURALIS društvo s ograničenom odgovornošću za turizam i usluge, OIB 81914701055, Ivana Gorana Kovačića 81, 20000 Dubrovnik</izvorni_sadrzaj>
    <derivirana_varijabla naziv="DomainObject.Predmet.ProtustrankaWithAdressOIB_1">NATURALIS društvo s ograničenom odgovornošću za turizam i usluge, OIB 81914701055, Ivana Gorana Kovačića 81, 20000 Dubrovnik</derivirana_varijabla>
  </DomainObject.Predmet.ProtustrankaWithAdressOIB>
  <DomainObject.Predmet.ProtustrankaNazivFormated>
    <izvorni_sadrzaj>NATURALIS društvo s ograničenom odgovornošću za turizam i usluge</izvorni_sadrzaj>
    <derivirana_varijabla naziv="DomainObject.Predmet.ProtustrankaNazivFormated_1">NATURALIS društvo s ograničenom odgovornošću za turizam i usluge</derivirana_varijabla>
  </DomainObject.Predmet.ProtustrankaNazivFormated>
  <DomainObject.Predmet.ProtustrankaNazivFormatedOIB>
    <izvorni_sadrzaj>NATURALIS društvo s ograničenom odgovornošću za turizam i usluge, OIB 81914701055</izvorni_sadrzaj>
    <derivirana_varijabla naziv="DomainObject.Predmet.ProtustrankaNazivFormatedOIB_1">NATURALIS društvo s ograničenom odgovornošću za turizam i usluge, OIB 81914701055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5199.59</izvorni_sadrzaj>
    <derivirana_varijabla naziv="DomainObject.Predmet.TrenutnaVrijednost_1">5199.59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NATURALIS društvo s ograničenom odgovornošću za turizam i usluge</item>
    </izvorni_sadrzaj>
    <derivirana_varijabla naziv="DomainObject.Predmet.ProtuStrankaListFormated_1">
      <item>NATURALIS društvo s ograničenom odgovornošću za turizam i usluge</item>
    </derivirana_varijabla>
  </DomainObject.Predmet.ProtuStrankaListFormated>
  <DomainObject.Predmet.ProtuStrankaListFormatedOIB>
    <izvorni_sadrzaj>
      <item>NATURALIS društvo s ograničenom odgovornošću za turizam i usluge, OIB 81914701055</item>
    </izvorni_sadrzaj>
    <derivirana_varijabla naziv="DomainObject.Predmet.ProtuStrankaListFormatedOIB_1">
      <item>NATURALIS društvo s ograničenom odgovornošću za turizam i usluge, OIB 81914701055</item>
    </derivirana_varijabla>
  </DomainObject.Predmet.ProtuStrankaListFormatedOIB>
  <DomainObject.Predmet.ProtuStrankaListFormatedWithAdress>
    <izvorni_sadrzaj>
      <item>NATURALIS društvo s ograničenom odgovornošću za turizam i usluge, Ivana Gorana Kovačića 81, 20000 Dubrovnik</item>
    </izvorni_sadrzaj>
    <derivirana_varijabla naziv="DomainObject.Predmet.ProtuStrankaListFormatedWithAdress_1">
      <item>NATURALIS društvo s ograničenom odgovornošću za turizam i usluge, Ivana Gorana Kovačića 81, 20000 Dubrovnik</item>
    </derivirana_varijabla>
  </DomainObject.Predmet.ProtuStrankaListFormatedWithAdress>
  <DomainObject.Predmet.ProtuStrankaListFormatedWithAdressOIB>
    <izvorni_sadrzaj>
      <item>NATURALIS društvo s ograničenom odgovornošću za turizam i usluge, OIB 81914701055, Ivana Gorana Kovačića 81, 20000 Dubrovnik</item>
    </izvorni_sadrzaj>
    <derivirana_varijabla naziv="DomainObject.Predmet.ProtuStrankaListFormatedWithAdressOIB_1">
      <item>NATURALIS društvo s ograničenom odgovornošću za turizam i usluge, OIB 81914701055, Ivana Gorana Kovačića 81, 20000 Dubrovnik</item>
    </derivirana_varijabla>
  </DomainObject.Predmet.ProtuStrankaListFormatedWithAdressOIB>
  <DomainObject.Predmet.ProtuStrankaListNazivFormated>
    <izvorni_sadrzaj>
      <item>NATURALIS društvo s ograničenom odgovornošću za turizam i usluge</item>
    </izvorni_sadrzaj>
    <derivirana_varijabla naziv="DomainObject.Predmet.ProtuStrankaListNazivFormated_1">
      <item>NATURALIS društvo s ograničenom odgovornošću za turizam i usluge</item>
    </derivirana_varijabla>
  </DomainObject.Predmet.ProtuStrankaListNazivFormated>
  <DomainObject.Predmet.ProtuStrankaListNazivFormatedOIB>
    <izvorni_sadrzaj>
      <item>NATURALIS društvo s ograničenom odgovornošću za turizam i usluge, OIB 81914701055</item>
    </izvorni_sadrzaj>
    <derivirana_varijabla naziv="DomainObject.Predmet.ProtuStrankaListNazivFormatedOIB_1">
      <item>NATURALIS društvo s ograničenom odgovornošću za turizam i usluge, OIB 81914701055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NATURALIS društvo s ograničenom odgovornošću za turizam i usluge</izvorni_sadrzaj>
    <derivirana_varijabla naziv="DomainObject.Predmet.ProtustrankaIDrugi_1">NATURALIS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NATURALIS društvo s ograničenom odgovornošću za turizam i usluge, OIB 81914701055, Ivana Gorana Kovačića 81, 20000 Dubrovnik</izvorni_sadrzaj>
    <derivirana_varijabla naziv="DomainObject.Predmet.ProtustrankaIDrugiAdressOIB_1">NATURALIS društvo s ograničenom odgovornošću za turizam i usluge, OIB 81914701055, Ivana Gorana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NATURALIS društvo s ograničenom odgovornošću za turizam i usluge</item>
    </izvorni_sadrzaj>
    <derivirana_varijabla naziv="DomainObject.Predmet.SudioniciListNaziv_1">
      <item>FINA RC Split, Podružnica Dubrovnik</item>
      <item>NATURALIS društvo s ograničenom odgovornošću za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NATURALIS društvo s ograničenom odgovornošću za turizam i usluge, OIB 81914701055, Ivana Gorana Kovačića 81,20000 Dubrovnik</item>
    </izvorni_sadrzaj>
    <derivirana_varijabla naziv="DomainObject.Predmet.SudioniciListAdressOIB_1">
      <item>FINA RC Split, Podružnica Dubrovnik, OIB 85821130368, Vukovarska 2,20000 Dubrovnik</item>
      <item>NATURALIS društvo s ograničenom odgovornošću za turizam i usluge, OIB 81914701055, Ivana Gorana 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81914701055</item>
    </izvorni_sadrzaj>
    <derivirana_varijabla naziv="DomainObject.Predmet.SudioniciListNazivOIB_1">
      <item>, OIB 85821130368</item>
      <item>, OIB 81914701055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275</properties:Words>
  <properties:Characters>1533</properties:Characters>
  <properties:Lines>67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2016-12-12T08:15:00Z</dcterms:created>
  <dc:creator>dbutigan</dc:creator>
  <cp:lastModifiedBy>Mara Marčinko</cp:lastModifiedBy>
  <cp:lastPrinted>2016-12-12T09:50:00Z</cp:lastPrinted>
  <dcterms:modified xmlns:xsi="http://www.w3.org/2001/XMLSchema-instance" xsi:type="dcterms:W3CDTF">2016-12-12T09:52:00Z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