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43f6" w14:paraId="9a843f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</w:t>
      </w:r>
      <w:r w:rsidR="00BE259C">
        <w:t>77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BE259C" w:rsidRPr="00BE259C">
        <w:t>DONAU LAB d.o.o za trgovinu, popravak i održavanje laboratorijske opreme i savjetovanje, Zagreb, Ljubljanica 7,  MBS: 080208310, OIB 44751482347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BE259C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BE259C" w:rsidRPr="00BE259C">
        <w:t>DONAU LAB d.o.o za trgovinu, popravak i održavanje laboratorijske opreme i savjetovanje, Zagreb, Ljubljanica 7,  MBS: 080208310, OIB 44751482347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BE259C">
        <w:t>Damir Cincar, Osijek,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BE259C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E259C" w:rsidRPr="00BE259C">
        <w:t>DONAU LAB d.o.o za trgovinu, popravak i održavanje laboratorijske opreme i savjetovanje, Zagreb, Ljubljanica 7,  MBS: 080208310, OIB 44751482347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481F9A">
        <w:t>29</w:t>
      </w:r>
      <w:r w:rsidR="00FD2895">
        <w:t xml:space="preserve">. </w:t>
      </w:r>
      <w:r w:rsidR="00481F9A">
        <w:t>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81F9A" w:rsidRPr="00BE259C">
        <w:t>DONAU LAB d.o.o za trgovinu, popravak i održavanje laboratorijske opreme i savjetovanje, Zagreb, Ljubljanica 7,  MBS: 080208310, OIB 44751482347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</w:t>
      </w:r>
      <w:r w:rsidR="00481F9A">
        <w:t>77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2412">
        <w:t>10</w:t>
      </w:r>
      <w:r w:rsidR="00481F9A">
        <w:t>77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3960E7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960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60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0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0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960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60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0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0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DONAU LAB d.o.o.</izvorni_sadrzaj>
    <derivirana_varijabla naziv="DomainObject.Predmet.ProtustrankaFormated_1">  DONAU LAB d.o.o.</derivirana_varijabla>
  </DomainObject.Predmet.ProtustrankaFormated>
  <DomainObject.Predmet.ProtustrankaFormatedOIB>
    <izvorni_sadrzaj>  DONAU LAB d.o.o., OIB 44751482347</izvorni_sadrzaj>
    <derivirana_varijabla naziv="DomainObject.Predmet.ProtustrankaFormatedOIB_1">  DONAU LAB d.o.o., OIB 44751482347</derivirana_varijabla>
  </DomainObject.Predmet.ProtustrankaFormatedOIB>
  <DomainObject.Predmet.ProtustrankaFormatedWithAdress>
    <izvorni_sadrzaj> DONAU LAB d.o.o., Ljubljanica 7, 10000 Zagreb</izvorni_sadrzaj>
    <derivirana_varijabla naziv="DomainObject.Predmet.ProtustrankaFormatedWithAdress_1"> DONAU LAB d.o.o., Ljubljanica 7, 10000 Zagreb</derivirana_varijabla>
  </DomainObject.Predmet.ProtustrankaFormatedWithAdress>
  <DomainObject.Predmet.ProtustrankaFormatedWithAdressOIB>
    <izvorni_sadrzaj> DONAU LAB d.o.o., OIB 44751482347, Ljubljanica 7, 10000 Zagreb</izvorni_sadrzaj>
    <derivirana_varijabla naziv="DomainObject.Predmet.ProtustrankaFormatedWithAdressOIB_1"> DONAU LAB d.o.o., OIB 44751482347, Ljubljanica 7, 10000 Zagreb</derivirana_varijabla>
  </DomainObject.Predmet.ProtustrankaFormatedWithAdressOIB>
  <DomainObject.Predmet.ProtustrankaWithAdress>
    <izvorni_sadrzaj>DONAU LAB d.o.o. Ljubljanica 7, 10000 Zagreb</izvorni_sadrzaj>
    <derivirana_varijabla naziv="DomainObject.Predmet.ProtustrankaWithAdress_1">DONAU LAB d.o.o. Ljubljanica 7, 10000 Zagreb</derivirana_varijabla>
  </DomainObject.Predmet.ProtustrankaWithAdress>
  <DomainObject.Predmet.ProtustrankaWithAdressOIB>
    <izvorni_sadrzaj>DONAU LAB d.o.o., OIB 44751482347, Ljubljanica 7, 10000 Zagreb</izvorni_sadrzaj>
    <derivirana_varijabla naziv="DomainObject.Predmet.ProtustrankaWithAdressOIB_1">DONAU LAB d.o.o., OIB 44751482347, Ljubljanica 7, 10000 Zagreb</derivirana_varijabla>
  </DomainObject.Predmet.ProtustrankaWithAdressOIB>
  <DomainObject.Predmet.ProtustrankaNazivFormated>
    <izvorni_sadrzaj>DONAU LAB d.o.o.</izvorni_sadrzaj>
    <derivirana_varijabla naziv="DomainObject.Predmet.ProtustrankaNazivFormated_1">DONAU LAB d.o.o.</derivirana_varijabla>
  </DomainObject.Predmet.ProtustrankaNazivFormated>
  <DomainObject.Predmet.ProtustrankaNazivFormatedOIB>
    <izvorni_sadrzaj>DONAU LAB d.o.o., OIB 44751482347</izvorni_sadrzaj>
    <derivirana_varijabla naziv="DomainObject.Predmet.ProtustrankaNazivFormatedOIB_1">DONAU LAB d.o.o., OIB 44751482347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DONAU LAB d.o.o.</item>
    </izvorni_sadrzaj>
    <derivirana_varijabla naziv="DomainObject.Predmet.ProtuStrankaListFormated_1">
      <item>DONAU LAB d.o.o.</item>
    </derivirana_varijabla>
  </DomainObject.Predmet.ProtuStrankaListFormated>
  <DomainObject.Predmet.ProtuStrankaListFormatedOIB>
    <izvorni_sadrzaj>
      <item>DONAU LAB d.o.o., OIB 44751482347</item>
    </izvorni_sadrzaj>
    <derivirana_varijabla naziv="DomainObject.Predmet.ProtuStrankaListFormatedOIB_1">
      <item>DONAU LAB d.o.o., OIB 44751482347</item>
    </derivirana_varijabla>
  </DomainObject.Predmet.ProtuStrankaListFormatedOIB>
  <DomainObject.Predmet.ProtuStrankaListFormatedWithAdress>
    <izvorni_sadrzaj>
      <item>DONAU LAB d.o.o., Ljubljanica 7, 10000 Zagreb</item>
    </izvorni_sadrzaj>
    <derivirana_varijabla naziv="DomainObject.Predmet.ProtuStrankaListFormatedWithAdress_1">
      <item>DONAU LAB d.o.o., Ljubljanica 7, 10000 Zagreb</item>
    </derivirana_varijabla>
  </DomainObject.Predmet.ProtuStrankaListFormatedWithAdress>
  <DomainObject.Predmet.ProtuStrankaListFormatedWithAdressOIB>
    <izvorni_sadrzaj>
      <item>DONAU LAB d.o.o., OIB 44751482347, Ljubljanica 7, 10000 Zagreb</item>
    </izvorni_sadrzaj>
    <derivirana_varijabla naziv="DomainObject.Predmet.ProtuStrankaListFormatedWithAdressOIB_1">
      <item>DONAU LAB d.o.o., OIB 44751482347, Ljubljanica 7, 10000 Zagreb</item>
    </derivirana_varijabla>
  </DomainObject.Predmet.ProtuStrankaListFormatedWithAdressOIB>
  <DomainObject.Predmet.ProtuStrankaListNazivFormated>
    <izvorni_sadrzaj>
      <item>DONAU LAB d.o.o.</item>
    </izvorni_sadrzaj>
    <derivirana_varijabla naziv="DomainObject.Predmet.ProtuStrankaListNazivFormated_1">
      <item>DONAU LAB d.o.o.</item>
    </derivirana_varijabla>
  </DomainObject.Predmet.ProtuStrankaListNazivFormated>
  <DomainObject.Predmet.ProtuStrankaListNazivFormatedOIB>
    <izvorni_sadrzaj>
      <item>DONAU LAB d.o.o., OIB 44751482347</item>
    </izvorni_sadrzaj>
    <derivirana_varijabla naziv="DomainObject.Predmet.ProtuStrankaListNazivFormatedOIB_1">
      <item>DONAU LAB d.o.o., OIB 44751482347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DONAU LAB d.o.o.</izvorni_sadrzaj>
    <derivirana_varijabla naziv="DomainObject.Predmet.ProtustrankaIDrugi_1">DONAU 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DONAU LAB d.o.o., OIB 44751482347, Ljubljanica 7, 10000 Zagreb</izvorni_sadrzaj>
    <derivirana_varijabla naziv="DomainObject.Predmet.ProtustrankaIDrugiAdressOIB_1">DONAU LAB d.o.o., OIB 44751482347, Ljubljanica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DONAU LAB d.o.o.</item>
      <item>FINA Regionalni centar Zagreb</item>
    </izvorni_sadrzaj>
    <derivirana_varijabla naziv="DomainObject.Predmet.SudioniciListNaziv_1">
      <item>DONAU LAB d.o.o.</item>
      <item>FINA Regionalni centar Zagreb</item>
    </derivirana_varijabla>
  </DomainObject.Predmet.SudioniciListNaziv>
  <DomainObject.Predmet.SudioniciListAdressOIB>
    <izvorni_sadrzaj>
      <item>DONAU LAB d.o.o., OIB 44751482347, Ljubljanica 7,10000 Zagreb</item>
      <item>FINA Regionalni centar Zagreb, OIB 85821130368, Trg svibanjskih žrtava 1995. 1,10000 Zagreb</item>
    </izvorni_sadrzaj>
    <derivirana_varijabla naziv="DomainObject.Predmet.SudioniciListAdressOIB_1">
      <item>DONAU LAB d.o.o., OIB 44751482347, Ljubljanica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44751482347</item>
      <item>, OIB 85821130368</item>
    </izvorni_sadrzaj>
    <derivirana_varijabla naziv="DomainObject.Predmet.SudioniciListNazivOIB_1">
      <item>, OIB 44751482347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2391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2016-06-28T09:46:00Z</dcterms:created>
  <dc:creator>korisnik</dc:creator>
  <cp:lastModifiedBy>Žana Bem</cp:lastModifiedBy>
  <cp:lastPrinted>2016-06-27T07:33:00Z</cp:lastPrinted>
  <dcterms:modified xmlns:xsi="http://www.w3.org/2001/XMLSchema-instance" xsi:type="dcterms:W3CDTF">2016-06-28T09:48:00Z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