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578a" w14:paraId="48a578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6210F">
        <w:t>3358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6210F">
        <w:t>ANUŠKA d.o.o. Zagreb, Sortina 39, OIB 23788260795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6210F">
        <w:t>ANUŠKA d.o.o. Zagreb, Sortina 39, OIB 23788260795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A6210F">
        <w:t>10,17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85083F">
        <w:t>Jasna Hromadko, Zagreb, Zelengorska br. 1, OIB 22088644509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6210F">
        <w:t>ANUŠKA d.o.o. Zagreb, Sortina 39, OIB 23788260795</w:t>
      </w:r>
      <w:r w:rsidR="0085083F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6210F">
        <w:t>ANUŠKA d.o.o. Zagreb, Sortina 39, OIB 23788260795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A6210F">
        <w:t>ANUŠKA d.o.o. Zagreb, Sortina 39, OIB 23788260795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85083F">
        <w:t>1</w:t>
      </w:r>
      <w:r w:rsidR="00A6210F">
        <w:t>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85083F">
        <w:t>1</w:t>
      </w:r>
      <w:r w:rsidR="009C5541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85083F">
        <w:t>1</w:t>
      </w:r>
      <w:r w:rsidR="00A904A8">
        <w:t>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627E0" w:rsidR="0074016B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E627E0" w:rsidP="00E627E0" w:rsidR="00E627E0">
      <w:pPr>
        <w:jc w:val="right"/>
      </w:pPr>
    </w:p>
    <w:p w:rsidRDefault="00E627E0" w:rsidP="00E627E0" w:rsidR="00E627E0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85083F">
        <w:t>Jasna Hromadko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C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6210F">
      <w:t>3358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34C48"/>
    <w:rsid w:val="00652AC8"/>
    <w:rsid w:val="00683588"/>
    <w:rsid w:val="006932F0"/>
    <w:rsid w:val="006E7C62"/>
    <w:rsid w:val="0072132F"/>
    <w:rsid w:val="0074016B"/>
    <w:rsid w:val="007429CF"/>
    <w:rsid w:val="00756733"/>
    <w:rsid w:val="00757A14"/>
    <w:rsid w:val="007668DE"/>
    <w:rsid w:val="007A2F2C"/>
    <w:rsid w:val="00841D1C"/>
    <w:rsid w:val="0085083F"/>
    <w:rsid w:val="00874E6C"/>
    <w:rsid w:val="008939A2"/>
    <w:rsid w:val="008F5E8C"/>
    <w:rsid w:val="00924530"/>
    <w:rsid w:val="0092537E"/>
    <w:rsid w:val="0094791B"/>
    <w:rsid w:val="0097396D"/>
    <w:rsid w:val="009A0E71"/>
    <w:rsid w:val="009C5541"/>
    <w:rsid w:val="00A26EB7"/>
    <w:rsid w:val="00A6210F"/>
    <w:rsid w:val="00A904A8"/>
    <w:rsid w:val="00A940BE"/>
    <w:rsid w:val="00AC3E6B"/>
    <w:rsid w:val="00AD755D"/>
    <w:rsid w:val="00B1314F"/>
    <w:rsid w:val="00B52D06"/>
    <w:rsid w:val="00B71F98"/>
    <w:rsid w:val="00B72DAE"/>
    <w:rsid w:val="00BA5EF8"/>
    <w:rsid w:val="00BB7AB2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57BA5"/>
    <w:rsid w:val="00E627E0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3358</izvorni_sadrzaj>
    <derivirana_varijabla naziv="DomainObject.Predmet.Broj_1">3358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St-3358/2015</izvorni_sadrzaj>
    <derivirana_varijabla naziv="DomainObject.Predmet.OznakaBroj_1">St-3358/2015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ANUŠKA d.o.o.</izvorni_sadrzaj>
    <derivirana_varijabla naziv="DomainObject.Predmet.ProtustrankaFormated_1">  ANUŠKA d.o.o.</derivirana_varijabla>
  </DomainObject.Predmet.ProtustrankaFormated>
  <DomainObject.Predmet.ProtustrankaFormatedOIB>
    <izvorni_sadrzaj>  ANUŠKA d.o.o., OIB 23788260795</izvorni_sadrzaj>
    <derivirana_varijabla naziv="DomainObject.Predmet.ProtustrankaFormatedOIB_1">  ANUŠKA d.o.o., OIB 23788260795</derivirana_varijabla>
  </DomainObject.Predmet.ProtustrankaFormatedOIB>
  <DomainObject.Predmet.ProtustrankaFormatedWithAdress>
    <izvorni_sadrzaj> ANUŠKA d.o.o., Sortina 39, 10000 Zagreb</izvorni_sadrzaj>
    <derivirana_varijabla naziv="DomainObject.Predmet.ProtustrankaFormatedWithAdress_1"> ANUŠKA d.o.o., Sortina 39, 10000 Zagreb</derivirana_varijabla>
  </DomainObject.Predmet.ProtustrankaFormatedWithAdress>
  <DomainObject.Predmet.ProtustrankaFormatedWithAdressOIB>
    <izvorni_sadrzaj> ANUŠKA d.o.o., OIB 23788260795, Sortina 39, 10000 Zagreb</izvorni_sadrzaj>
    <derivirana_varijabla naziv="DomainObject.Predmet.ProtustrankaFormatedWithAdressOIB_1"> ANUŠKA d.o.o., OIB 23788260795, Sortina 39, 10000 Zagreb</derivirana_varijabla>
  </DomainObject.Predmet.ProtustrankaFormatedWithAdressOIB>
  <DomainObject.Predmet.ProtustrankaWithAdress>
    <izvorni_sadrzaj>ANUŠKA d.o.o. Sortina 39, 10000 Zagreb</izvorni_sadrzaj>
    <derivirana_varijabla naziv="DomainObject.Predmet.ProtustrankaWithAdress_1">ANUŠKA d.o.o. Sortina 39, 10000 Zagreb</derivirana_varijabla>
  </DomainObject.Predmet.ProtustrankaWithAdress>
  <DomainObject.Predmet.ProtustrankaWithAdressOIB>
    <izvorni_sadrzaj>ANUŠKA d.o.o., OIB 23788260795, Sortina 39, 10000 Zagreb</izvorni_sadrzaj>
    <derivirana_varijabla naziv="DomainObject.Predmet.ProtustrankaWithAdressOIB_1">ANUŠKA d.o.o., OIB 23788260795, Sortina 39, 10000 Zagreb</derivirana_varijabla>
  </DomainObject.Predmet.ProtustrankaWithAdressOIB>
  <DomainObject.Predmet.ProtustrankaNazivFormated>
    <izvorni_sadrzaj>ANUŠKA d.o.o.</izvorni_sadrzaj>
    <derivirana_varijabla naziv="DomainObject.Predmet.ProtustrankaNazivFormated_1">ANUŠKA d.o.o.</derivirana_varijabla>
  </DomainObject.Predmet.ProtustrankaNazivFormated>
  <DomainObject.Predmet.ProtustrankaNazivFormatedOIB>
    <izvorni_sadrzaj>ANUŠKA d.o.o., OIB 23788260795</izvorni_sadrzaj>
    <derivirana_varijabla naziv="DomainObject.Predmet.ProtustrankaNazivFormatedOIB_1">ANUŠKA d.o.o., OIB 23788260795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ANUŠKA d.o.o.</item>
    </izvorni_sadrzaj>
    <derivirana_varijabla naziv="DomainObject.Predmet.ProtuStrankaListFormated_1">
      <item>ANUŠKA d.o.o.</item>
    </derivirana_varijabla>
  </DomainObject.Predmet.ProtuStrankaListFormated>
  <DomainObject.Predmet.ProtuStrankaListFormatedOIB>
    <izvorni_sadrzaj>
      <item>ANUŠKA d.o.o., OIB 23788260795</item>
    </izvorni_sadrzaj>
    <derivirana_varijabla naziv="DomainObject.Predmet.ProtuStrankaListFormatedOIB_1">
      <item>ANUŠKA d.o.o., OIB 23788260795</item>
    </derivirana_varijabla>
  </DomainObject.Predmet.ProtuStrankaListFormatedOIB>
  <DomainObject.Predmet.ProtuStrankaListFormatedWithAdress>
    <izvorni_sadrzaj>
      <item>ANUŠKA d.o.o., Sortina 39, 10000 Zagreb</item>
    </izvorni_sadrzaj>
    <derivirana_varijabla naziv="DomainObject.Predmet.ProtuStrankaListFormatedWithAdress_1">
      <item>ANUŠKA d.o.o., Sortina 39, 10000 Zagreb</item>
    </derivirana_varijabla>
  </DomainObject.Predmet.ProtuStrankaListFormatedWithAdress>
  <DomainObject.Predmet.ProtuStrankaListFormatedWithAdressOIB>
    <izvorni_sadrzaj>
      <item>ANUŠKA d.o.o., OIB 23788260795, Sortina 39, 10000 Zagreb</item>
    </izvorni_sadrzaj>
    <derivirana_varijabla naziv="DomainObject.Predmet.ProtuStrankaListFormatedWithAdressOIB_1">
      <item>ANUŠKA d.o.o., OIB 23788260795, Sortina 39, 10000 Zagreb</item>
    </derivirana_varijabla>
  </DomainObject.Predmet.ProtuStrankaListFormatedWithAdressOIB>
  <DomainObject.Predmet.ProtuStrankaListNazivFormated>
    <izvorni_sadrzaj>
      <item>ANUŠKA d.o.o.</item>
    </izvorni_sadrzaj>
    <derivirana_varijabla naziv="DomainObject.Predmet.ProtuStrankaListNazivFormated_1">
      <item>ANUŠKA d.o.o.</item>
    </derivirana_varijabla>
  </DomainObject.Predmet.ProtuStrankaListNazivFormated>
  <DomainObject.Predmet.ProtuStrankaListNazivFormatedOIB>
    <izvorni_sadrzaj>
      <item>ANUŠKA d.o.o., OIB 23788260795</item>
    </izvorni_sadrzaj>
    <derivirana_varijabla naziv="DomainObject.Predmet.ProtuStrankaListNazivFormatedOIB_1">
      <item>ANUŠKA d.o.o., OIB 23788260795</item>
    </derivirana_varijabla>
  </DomainObject.Predmet.ProtuStrankaListNazivFormatedOIB>
  <DomainObject.Predmet.OstaliListFormated>
    <izvorni_sadrzaj>
      <item>Nevenka Tomašević-antunović</item>
      <item>Liudmila Tarakanova</item>
    </izvorni_sadrzaj>
    <derivirana_varijabla naziv="DomainObject.Predmet.OstaliListFormated_1">
      <item>Nevenka Tomašević-antunović</item>
      <item>Liudmila Tarakanova</item>
    </derivirana_varijabla>
  </DomainObject.Predmet.OstaliListFormated>
  <DomainObject.Predmet.OstaliListFormatedOIB>
    <izvorni_sadrzaj>
      <item>Nevenka Tomašević-antunović, OIB 65684817209</item>
      <item>Liudmila Tarakanova, OIB 84561510456</item>
    </izvorni_sadrzaj>
    <derivirana_varijabla naziv="DomainObject.Predmet.OstaliListFormatedOIB_1">
      <item>Nevenka Tomašević-antunović, OIB 65684817209</item>
      <item>Liudmila Tarakanova, OIB 84561510456</item>
    </derivirana_varijabla>
  </DomainObject.Predmet.OstaliListFormatedOIB>
  <DomainObject.Predmet.OstaliListFormatedWithAdress>
    <izvorni_sadrzaj>
      <item>Nevenka Tomašević-antunović, Sortina 39, 10000 Zagreb</item>
      <item>Liudmila Tarakanova, Knipovicha  067, Murmansk</item>
    </izvorni_sadrzaj>
    <derivirana_varijabla naziv="DomainObject.Predmet.OstaliListFormatedWithAdress_1">
      <item>Nevenka Tomašević-antunović, Sortina 39, 10000 Zagreb</item>
      <item>Liudmila Tarakanova, Knipovicha  067, Murmansk</item>
    </derivirana_varijabla>
  </DomainObject.Predmet.OstaliListFormatedWithAdress>
  <DomainObject.Predmet.OstaliListFormatedWithAdressOIB>
    <izvorni_sadrzaj>
      <item>Nevenka Tomašević-antunović, OIB 65684817209, Sortina 39, 10000 Zagreb</item>
      <item>Liudmila Tarakanova, OIB 84561510456, Knipovicha  067, Murmansk</item>
    </izvorni_sadrzaj>
    <derivirana_varijabla naziv="DomainObject.Predmet.OstaliListFormatedWithAdressOIB_1">
      <item>Nevenka Tomašević-antunović, OIB 65684817209, Sortina 39, 10000 Zagreb</item>
      <item>Liudmila Tarakanova, OIB 84561510456, Knipovicha  067, Murmansk</item>
    </derivirana_varijabla>
  </DomainObject.Predmet.OstaliListFormatedWithAdressOIB>
  <DomainObject.Predmet.OstaliListNazivFormated>
    <izvorni_sadrzaj>
      <item>Nevenka Tomašević-antunović</item>
      <item>Liudmila Tarakanova</item>
    </izvorni_sadrzaj>
    <derivirana_varijabla naziv="DomainObject.Predmet.OstaliListNazivFormated_1">
      <item>Nevenka Tomašević-antunović</item>
      <item>Liudmila Tarakanova</item>
    </derivirana_varijabla>
  </DomainObject.Predmet.OstaliListNazivFormated>
  <DomainObject.Predmet.OstaliListNazivFormatedOIB>
    <izvorni_sadrzaj>
      <item>Nevenka Tomašević-antunović, OIB 65684817209</item>
      <item>Liudmila Tarakanova, OIB 84561510456</item>
    </izvorni_sadrzaj>
    <derivirana_varijabla naziv="DomainObject.Predmet.OstaliListNazivFormatedOIB_1">
      <item>Nevenka Tomašević-antunović, OIB 65684817209</item>
      <item>Liudmila Tarakanova, OIB 84561510456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ANUŠKA d.o.o.</izvorni_sadrzaj>
    <derivirana_varijabla naziv="DomainObject.Predmet.ProtustrankaIDrugi_1">ANUŠKA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ANUŠKA d.o.o., OIB 23788260795, Sortina 39, 10000 Zagreb</izvorni_sadrzaj>
    <derivirana_varijabla naziv="DomainObject.Predmet.ProtustrankaIDrugiAdressOIB_1">ANUŠKA d.o.o., OIB 23788260795, Sortina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ANUŠKA d.o.o.</item>
      <item>Nevenka Tomašević-antunović</item>
      <item>Liudmila Tarakanova</item>
    </izvorni_sadrzaj>
    <derivirana_varijabla naziv="DomainObject.Predmet.SudioniciListNaziv_1">
      <item>FINA Regionalni centar Zagreb</item>
      <item>ANUŠKA d.o.o.</item>
      <item>Nevenka Tomašević-antunović</item>
      <item>Liudmila Tarakanova</item>
    </derivirana_varijabla>
  </DomainObject.Predmet.SudioniciListNaziv>
  <DomainObject.Predmet.SudioniciListAdressOIB>
    <izvorni_sadrzaj>
      <item>FINA Regionalni centar Zagreb, OIB 85821130368, Trg svibanjskih žrtava  1995. 1,10000 Zagreb</item>
      <item>ANUŠKA d.o.o., OIB 23788260795, Sortina 39,10000 Zagreb</item>
      <item>Nevenka Tomašević-antunović, OIB 65684817209, Sortina 39,10000 Zagreb</item>
      <item>Liudmila Tarakanova, OIB 84561510456, Knipovicha  067,Murmansk</item>
    </izvorni_sadrzaj>
    <derivirana_varijabla naziv="DomainObject.Predmet.SudioniciListAdressOIB_1">
      <item>FINA Regionalni centar Zagreb, OIB 85821130368, Trg svibanjskih žrtava  1995. 1,10000 Zagreb</item>
      <item>ANUŠKA d.o.o., OIB 23788260795, Sortina 39,10000 Zagreb</item>
      <item>Nevenka Tomašević-antunović, OIB 65684817209, Sortina 39,10000 Zagreb</item>
      <item>Liudmila Tarakanova, OIB 84561510456, Knipovicha  067,Murmansk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23788260795</item>
      <item>, OIB 65684817209</item>
      <item>, OIB 84561510456</item>
    </izvorni_sadrzaj>
    <derivirana_varijabla naziv="DomainObject.Predmet.SudioniciListNazivOIB_1">
      <item>, OIB 85821130368</item>
      <item>, OIB 23788260795</item>
      <item>, OIB 65684817209</item>
      <item>, OIB 84561510456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3115</properties:Characters>
  <properties:Lines>89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2016-02-24T08:17:00Z</dcterms:created>
  <dc:creator>gboljkovac</dc:creator>
  <cp:lastModifiedBy>Goranka Boljkovac</cp:lastModifiedBy>
  <cp:lastPrinted>2016-02-24T09:16:00Z</cp:lastPrinted>
  <dcterms:modified xmlns:xsi="http://www.w3.org/2001/XMLSchema-instance" xsi:type="dcterms:W3CDTF">2016-02-24T09:17:00Z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