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21b02a" w14:paraId="e21b02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C1DE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0E7923">
              <w:t>586</w:t>
            </w:r>
            <w:r w:rsidR="005C1DE1">
              <w:t>/17-6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0E7923">
        <w:rPr>
          <w:rFonts w:hAnsi="Times New Roman" w:ascii="Times New Roman"/>
          <w:sz w:val="24"/>
          <w:szCs w:val="24"/>
        </w:rPr>
        <w:t>DANI TEAM j.d.o.o., OIB: 00736693211, sa sjedištem u Martinska 107, 40315 Mursko Središće</w:t>
      </w:r>
      <w:r w:rsidR="005C1DE1">
        <w:rPr>
          <w:rFonts w:hAnsi="Times New Roman" w:ascii="Times New Roman"/>
          <w:sz w:val="24"/>
          <w:szCs w:val="24"/>
        </w:rPr>
        <w:t>, dana 14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="005C1DE1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0E7923">
        <w:rPr>
          <w:rFonts w:hAnsi="Times New Roman" w:ascii="Times New Roman"/>
          <w:sz w:val="24"/>
          <w:szCs w:val="24"/>
        </w:rPr>
        <w:t>DANI TEAM j.d.o.o., OIB: 00736693211, sa sjedištem u Martinska 107, 40315 Mursko Središće</w:t>
      </w:r>
      <w:r w:rsidR="008A088C">
        <w:rPr>
          <w:rFonts w:hAnsi="Times New Roman" w:ascii="Times New Roman"/>
          <w:sz w:val="24"/>
          <w:szCs w:val="24"/>
        </w:rPr>
        <w:t>, s danom 1</w:t>
      </w:r>
      <w:r w:rsidR="005C1DE1">
        <w:rPr>
          <w:rFonts w:hAnsi="Times New Roman" w:ascii="Times New Roman"/>
          <w:sz w:val="24"/>
          <w:szCs w:val="24"/>
        </w:rPr>
        <w:t>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 w:rsidRPr="00800E29">
        <w:rPr>
          <w:rFonts w:hAnsi="Times New Roman" w:ascii="Times New Roman"/>
          <w:sz w:val="24"/>
          <w:szCs w:val="24"/>
        </w:rPr>
        <w:t>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0E7923" w:rsidRPr="000E7923">
        <w:rPr>
          <w:rFonts w:hAnsi="Times New Roman" w:ascii="Times New Roman"/>
          <w:sz w:val="24"/>
          <w:szCs w:val="24"/>
        </w:rPr>
        <w:t>Jugoslav Puran, OIB: 70582689973, Josipa Jelačića 12, Bjelovar</w:t>
      </w:r>
      <w:r w:rsidR="00995CCA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0E7923">
        <w:rPr>
          <w:rFonts w:hAnsi="Times New Roman" w:ascii="Times New Roman"/>
          <w:sz w:val="24"/>
          <w:szCs w:val="24"/>
        </w:rPr>
        <w:t>DANI TEAM j.d.o.o., OIB: 00736693211, sa sjedištem u Martinska 107, 40315 Mursko Središće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0E7923">
        <w:rPr>
          <w:rFonts w:hAnsi="Times New Roman" w:ascii="Times New Roman"/>
          <w:sz w:val="24"/>
          <w:szCs w:val="24"/>
        </w:rPr>
        <w:t>DANI TEAM j.d.o.o., OIB: 00736693211, sa sjedištem u Martinska 107, 40315 Mursko Središće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95CCA">
        <w:rPr>
          <w:rFonts w:hAnsi="Times New Roman" w:ascii="Times New Roman"/>
          <w:sz w:val="24"/>
          <w:szCs w:val="24"/>
        </w:rPr>
        <w:t>Varaždin je dana 2</w:t>
      </w:r>
      <w:r w:rsidR="000E7923">
        <w:rPr>
          <w:rFonts w:hAnsi="Times New Roman" w:ascii="Times New Roman"/>
          <w:sz w:val="24"/>
          <w:szCs w:val="24"/>
        </w:rPr>
        <w:t>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studenog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A088C">
        <w:rPr>
          <w:rFonts w:hAnsi="Times New Roman" w:ascii="Times New Roman"/>
          <w:sz w:val="24"/>
          <w:szCs w:val="24"/>
        </w:rPr>
        <w:t>u 1</w:t>
      </w:r>
      <w:r w:rsidR="005C1DE1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0E7923">
        <w:rPr>
          <w:rFonts w:hAnsi="Times New Roman" w:ascii="Times New Roman"/>
          <w:sz w:val="24"/>
          <w:szCs w:val="24"/>
        </w:rPr>
        <w:t>DANI TEAM j.d.o.o., sa sjedištem u Martinska 107, 40315 Mursko Središće</w:t>
      </w:r>
      <w:r w:rsidR="00484C98" w:rsidRPr="00484C9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0E7923">
        <w:rPr>
          <w:rFonts w:hAnsi="Times New Roman" w:ascii="Times New Roman"/>
          <w:sz w:val="24"/>
          <w:szCs w:val="24"/>
        </w:rPr>
        <w:t>Darko Živković, Železna Gora, Železna Gora 194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5C1DE1">
        <w:rPr>
          <w:rFonts w:hAnsi="Times New Roman" w:ascii="Times New Roman"/>
          <w:sz w:val="24"/>
          <w:szCs w:val="24"/>
        </w:rPr>
        <w:t>Čakovec</w:t>
      </w:r>
      <w:r w:rsidR="00484C98">
        <w:rPr>
          <w:rFonts w:hAnsi="Times New Roman" w:ascii="Times New Roman"/>
          <w:sz w:val="24"/>
          <w:szCs w:val="24"/>
        </w:rPr>
        <w:t xml:space="preserve">, </w:t>
      </w:r>
      <w:r w:rsidR="005C1DE1">
        <w:rPr>
          <w:rFonts w:hAnsi="Times New Roman" w:ascii="Times New Roman"/>
          <w:sz w:val="24"/>
          <w:szCs w:val="24"/>
        </w:rPr>
        <w:t>Otokara Keršovanija 11</w:t>
      </w:r>
      <w:r w:rsidR="002A1C67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0E7923" w:rsidRPr="000E7923">
        <w:rPr>
          <w:rFonts w:hAnsi="Times New Roman" w:ascii="Times New Roman"/>
          <w:sz w:val="24"/>
          <w:szCs w:val="24"/>
        </w:rPr>
        <w:t>Jugoslav Puran, Josipa Jelačića 12, Bjelovar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B9C" w:rsidP="00501147" w:rsidR="001A7B9C">
      <w:pPr>
        <w:spacing w:lineRule="auto" w:line="240" w:after="0"/>
      </w:pPr>
      <w:r>
        <w:separator/>
      </w:r>
    </w:p>
  </w:endnote>
  <w:endnote w:id="0" w:type="continuationSeparator">
    <w:p w:rsidRDefault="001A7B9C" w:rsidP="00501147" w:rsidR="001A7B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B9C" w:rsidP="00501147" w:rsidR="001A7B9C">
      <w:pPr>
        <w:spacing w:lineRule="auto" w:line="240" w:after="0"/>
      </w:pPr>
      <w:r>
        <w:separator/>
      </w:r>
    </w:p>
  </w:footnote>
  <w:footnote w:id="0" w:type="continuationSeparator">
    <w:p w:rsidRDefault="001A7B9C" w:rsidP="00501147" w:rsidR="001A7B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72BF8">
      <w:rPr>
        <w:rFonts w:hAnsi="Times New Roman" w:ascii="Times New Roman"/>
        <w:noProof/>
        <w:sz w:val="24"/>
        <w:szCs w:val="24"/>
      </w:rPr>
      <w:t>Poslovni broj: 9 St-586/17-6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72BF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0E7923"/>
    <w:rsid w:val="00140FA0"/>
    <w:rsid w:val="00194888"/>
    <w:rsid w:val="001A7B9C"/>
    <w:rsid w:val="001F6DF0"/>
    <w:rsid w:val="002222B9"/>
    <w:rsid w:val="00237FCE"/>
    <w:rsid w:val="00275804"/>
    <w:rsid w:val="002971D6"/>
    <w:rsid w:val="002A1C67"/>
    <w:rsid w:val="002C1041"/>
    <w:rsid w:val="002D2FC4"/>
    <w:rsid w:val="002D697F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1147"/>
    <w:rsid w:val="00544F5D"/>
    <w:rsid w:val="005C1DE1"/>
    <w:rsid w:val="005E1D89"/>
    <w:rsid w:val="005F633B"/>
    <w:rsid w:val="00643EDB"/>
    <w:rsid w:val="00645147"/>
    <w:rsid w:val="00685195"/>
    <w:rsid w:val="006D3C63"/>
    <w:rsid w:val="006F04BE"/>
    <w:rsid w:val="00741600"/>
    <w:rsid w:val="00757A30"/>
    <w:rsid w:val="007802E2"/>
    <w:rsid w:val="0078776D"/>
    <w:rsid w:val="007A409A"/>
    <w:rsid w:val="00800E29"/>
    <w:rsid w:val="008659E3"/>
    <w:rsid w:val="00872BF8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995CCA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B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B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B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B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B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B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B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B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 TEAM jednostavno društvo s ograničenom odgovornošću za građevinarstvo zastupanog po punomoćniku Darko Živković</izvorni_sadrzaj>
    <derivirana_varijabla naziv="DomainObject.Predmet.ProtustrankaFormated_1">  DANI TEAM jednostavno društvo s ograničenom odgovornošću za građevinarstvo zastupanog po punomoćniku Darko Živković</derivirana_varijabla>
  </DomainObject.Predmet.ProtustrankaFormated>
  <DomainObject.Predmet.ProtustrankaFormatedOIB>
    <izvorni_sadrzaj>  DANI TEAM jednostavno društvo s ograničenom odgovornošću za građevinarstvo, OIB 00736693211 zastupanog po punomoćniku Darko Živković</izvorni_sadrzaj>
    <derivirana_varijabla naziv="DomainObject.Predmet.ProtustrankaFormatedOIB_1">  DANI TEAM jednostavno društvo s ograničenom odgovornošću za građevinarstvo, OIB 00736693211 zastupanog po punomoćniku Darko Živković</derivirana_varijabla>
  </DomainObject.Predmet.ProtustrankaFormatedOIB>
  <DomainObject.Predmet.ProtustrankaFormatedWithAdress>
    <izvorni_sadrzaj> DANI TEAM jednostavno društvo s ograničenom odgovornošću za građevinarstvo, Martinska 107, 40315 Mursko Središće zastupanog po punomoćniku Darko Živković</izvorni_sadrzaj>
    <derivirana_varijabla naziv="DomainObject.Predmet.ProtustrankaFormatedWithAdress_1"> DANI TEAM jednostavno društvo s ograničenom odgovornošću za građevinarstvo, Martinska 107, 40315 Mursko Središće zastupanog po punomoćniku Darko Živković</derivirana_varijabla>
  </DomainObject.Predmet.ProtustrankaFormatedWithAdress>
  <DomainObject.Predmet.ProtustrankaFormatedWithAdressOIB>
    <izvorni_sadrzaj> DANI TEAM jednostavno društvo s ograničenom odgovornošću za građevinarstvo, OIB 00736693211, Martinska 107, 40315 Mursko Središće zastupanog po punomoćniku Darko Živković</izvorni_sadrzaj>
    <derivirana_varijabla naziv="DomainObject.Predmet.ProtustrankaFormatedWithAdressOIB_1"> DANI TEAM jednostavno društvo s ograničenom odgovornošću za građevinarstvo, OIB 00736693211, Martinska 107, 40315 Mursko Središće zastupanog po punomoćniku Darko Živković</derivirana_varijabla>
  </DomainObject.Predmet.ProtustrankaFormatedWithAdressOIB>
  <DomainObject.Predmet.ProtustrankaWithAdress>
    <izvorni_sadrzaj>DANI TEAM jednostavno društvo s ograničenom odgovornošću za građevinarstvo Martinska 107, 40315 Mursko Središće</izvorni_sadrzaj>
    <derivirana_varijabla naziv="DomainObject.Predmet.ProtustrankaWithAdress_1">DANI TEAM jednostavno društvo s ograničenom odgovornošću za građevinarstvo Martinska 107, 40315 Mursko Središće</derivirana_varijabla>
  </DomainObject.Predmet.ProtustrankaWithAdress>
  <DomainObject.Predmet.ProtustrankaWithAdressOIB>
    <izvorni_sadrzaj>DANI TEAM jednostavno društvo s ograničenom odgovornošću za građevinarstvo, OIB 00736693211, Martinska 107, 40315 Mursko Središće</izvorni_sadrzaj>
    <derivirana_varijabla naziv="DomainObject.Predmet.ProtustrankaWithAdressOIB_1">DANI TEAM jednostavno društvo s ograničenom odgovornošću za građevinarstvo, OIB 00736693211, Martinska 107, 40315 Mursko Središće</derivirana_varijabla>
  </DomainObject.Predmet.ProtustrankaWithAdressOIB>
  <DomainObject.Predmet.ProtustrankaNazivFormated>
    <izvorni_sadrzaj>DANI TEAM jednostavno društvo s ograničenom odgovornošću za građevinarstvo</izvorni_sadrzaj>
    <derivirana_varijabla naziv="DomainObject.Predmet.ProtustrankaNazivFormated_1">DANI TEAM jednostavno društvo s ograničenom odgovornošću za građevinarstvo</derivirana_varijabla>
  </DomainObject.Predmet.ProtustrankaNazivFormated>
  <DomainObject.Predmet.ProtustrankaNazivFormatedOIB>
    <izvorni_sadrzaj>DANI TEAM jednostavno društvo s ograničenom odgovornošću za građevinarstvo, OIB 00736693211</izvorni_sadrzaj>
    <derivirana_varijabla naziv="DomainObject.Predmet.ProtustrankaNazivFormatedOIB_1">DANI TEAM jednostavno društvo s ograničenom odgovornošću za građevinarstvo, OIB 00736693211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58594.36</izvorni_sadrzaj>
    <derivirana_varijabla naziv="DomainObject.Predmet.TrenutnaVrijednost_1">58594.36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 TEAM jednostavno društvo s ograničenom odgovornošću za građevinarstvo zastupanog po punomoćniku Darko Živković</item>
    </izvorni_sadrzaj>
    <derivirana_varijabla naziv="DomainObject.Predmet.ProtuStrankaListFormated_1">
      <item>DANI TEAM jednostavno društvo s ograničenom odgovornošću za građevinarstvo zastupanog po punomoćniku Darko Živković</item>
    </derivirana_varijabla>
  </DomainObject.Predmet.ProtuStrankaListFormated>
  <DomainObject.Predmet.ProtuStrankaListFormatedOIB>
    <izvorni_sadrzaj>
      <item>DANI TEAM jednostavno društvo s ograničenom odgovornošću za građevinarstvo, OIB 00736693211 zastupanog po punomoćniku Darko Živković</item>
    </izvorni_sadrzaj>
    <derivirana_varijabla naziv="DomainObject.Predmet.ProtuStrankaListFormatedOIB_1">
      <item>DANI TEAM jednostavno društvo s ograničenom odgovornošću za građevinarstvo, OIB 00736693211 zastupanog po punomoćniku Darko Živković</item>
    </derivirana_varijabla>
  </DomainObject.Predmet.ProtuStrankaListFormatedOIB>
  <DomainObject.Predmet.ProtuStrankaListFormatedWithAdress>
    <izvorni_sadrzaj>
      <item>DANI TEAM jednostavno društvo s ograničenom odgovornošću za građevinarstvo, Martinska 107, 40315 Mursko Središće zastupanog po punomoćniku Darko Živković</item>
    </izvorni_sadrzaj>
    <derivirana_varijabla naziv="DomainObject.Predmet.ProtuStrankaListFormatedWithAdress_1">
      <item>DANI TEAM jednostavno društvo s ograničenom odgovornošću za građevinarstvo, Martinska 107, 40315 Mursko Središće zastupanog po punomoćniku Darko Živković</item>
    </derivirana_varijabla>
  </DomainObject.Predmet.ProtuStrankaListFormatedWithAdress>
  <DomainObject.Predmet.ProtuStrankaListFormatedWithAdressOIB>
    <izvorni_sadrzaj>
      <item>DANI TEAM jednostavno društvo s ograničenom odgovornošću za građevinarstvo, OIB 00736693211, Martinska 107, 40315 Mursko Središće zastupanog po punomoćniku Darko Živković</item>
    </izvorni_sadrzaj>
    <derivirana_varijabla naziv="DomainObject.Predmet.ProtuStrankaListFormatedWithAdressOIB_1">
      <item>DANI TEAM jednostavno društvo s ograničenom odgovornošću za građevinarstvo, OIB 00736693211, Martinska 107, 40315 Mursko Središće zastupanog po punomoćniku Darko Živković</item>
    </derivirana_varijabla>
  </DomainObject.Predmet.ProtuStrankaListFormatedWithAdressOIB>
  <DomainObject.Predmet.ProtuStrankaListNazivFormated>
    <izvorni_sadrzaj>
      <item>DANI TEAM jednostavno društvo s ograničenom odgovornošću za građevinarstvo</item>
    </izvorni_sadrzaj>
    <derivirana_varijabla naziv="DomainObject.Predmet.ProtuStrankaListNazivFormated_1">
      <item>DANI TEAM jednostavno društvo s ograničenom odgovornošću za građevinarstvo</item>
    </derivirana_varijabla>
  </DomainObject.Predmet.ProtuStrankaListNazivFormated>
  <DomainObject.Predmet.ProtuStrankaListNazivFormatedOIB>
    <izvorni_sadrzaj>
      <item>DANI TEAM jednostavno društvo s ograničenom odgovornošću za građevinarstvo, OIB 00736693211</item>
    </izvorni_sadrzaj>
    <derivirana_varijabla naziv="DomainObject.Predmet.ProtuStrankaListNazivFormatedOIB_1">
      <item>DANI TEAM jednostavno društvo s ograničenom odgovornošću za građevinarstvo, OIB 00736693211</item>
    </derivirana_varijabla>
  </DomainObject.Predmet.ProtuStrankaListNazivFormatedOIB>
  <DomainObject.Predmet.OstaliListFormated>
    <izvorni_sadrzaj>
      <item>Sudski registar</item>
      <item>Darko Živković punomoćnik sudionika u postupku DANI TEAM jednostavno društvo s ograničenom odgovornošću za građevinarstvo</item>
    </izvorni_sadrzaj>
    <derivirana_varijabla naziv="DomainObject.Predmet.OstaliListFormated_1">
      <item>Sudski registar</item>
      <item>Darko Živković punomoćnik sudionika u postupku DANI TEAM jednostavno društvo s ograničenom odgovornošću za građevinarstvo</item>
    </derivirana_varijabla>
  </DomainObject.Predmet.OstaliListFormated>
  <DomainObject.Predmet.OstaliListFormatedOIB>
    <izvorni_sadrzaj>
      <item>Sudski registar</item>
      <item>Darko Živković, OIB 95638373102 punomoćnik sudionika u postupku DANI TEAM jednostavno društvo s ograničenom odgovornošću za građevinarstvo</item>
    </izvorni_sadrzaj>
    <derivirana_varijabla naziv="DomainObject.Predmet.OstaliListFormatedOIB_1">
      <item>Sudski registar</item>
      <item>Darko Živković, OIB 95638373102 punomoćnik sudionika u postupku DANI TEAM jednostavno društvo s ograničenom odgovornošću za građevinarstvo</item>
    </derivirana_varijabla>
  </DomainObject.Predmet.OstaliListFormatedOIB>
  <DomainObject.Predmet.OstaliListFormatedWithAdress>
    <izvorni_sadrzaj>
      <item>Sudski registar</item>
      <item>Darko Živković, Železna Gora 194, 40313 Železna Gora punomoćnik sudionika u postupku DANI TEAM jednostavno društvo s ograničenom odgovornošću za građevinarstvo</item>
    </izvorni_sadrzaj>
    <derivirana_varijabla naziv="DomainObject.Predmet.OstaliListFormatedWithAdress_1">
      <item>Sudski registar</item>
      <item>Darko Živković, Železna Gora 194, 40313 Železna Gora punomoćnik sudionika u postupku DANI TEAM jednostavno društvo s ograničenom odgovornošću za građevinarstvo</item>
    </derivirana_varijabla>
  </DomainObject.Predmet.OstaliListFormatedWithAdress>
  <DomainObject.Predmet.OstaliListFormatedWithAdressOIB>
    <izvorni_sadrzaj>
      <item>Sudski registar</item>
      <item>Darko Živković, OIB 95638373102, Železna Gora 194, 40313 Železna Gora punomoćnik sudionika u postupku DANI TEAM jednostavno društvo s ograničenom odgovornošću za građevinarstvo</item>
    </izvorni_sadrzaj>
    <derivirana_varijabla naziv="DomainObject.Predmet.OstaliListFormatedWithAdressOIB_1">
      <item>Sudski registar</item>
      <item>Darko Živković, OIB 95638373102, Železna Gora 194, 40313 Železna Gora punomoćnik sudionika u postupku DANI TEAM jednostavno društvo s ograničenom odgovornošću za građevinarstvo</item>
    </derivirana_varijabla>
  </DomainObject.Predmet.OstaliListFormatedWithAdressOIB>
  <DomainObject.Predmet.OstaliListNazivFormated>
    <izvorni_sadrzaj>
      <item>Sudski registar</item>
      <item>Darko Živković</item>
    </izvorni_sadrzaj>
    <derivirana_varijabla naziv="DomainObject.Predmet.OstaliListNazivFormated_1">
      <item>Sudski registar</item>
      <item>Darko Živković</item>
    </derivirana_varijabla>
  </DomainObject.Predmet.OstaliListNazivFormated>
  <DomainObject.Predmet.OstaliListNazivFormatedOIB>
    <izvorni_sadrzaj>
      <item>Sudski registar</item>
      <item>Darko Živković, OIB 95638373102</item>
    </izvorni_sadrzaj>
    <derivirana_varijabla naziv="DomainObject.Predmet.OstaliListNazivFormatedOIB_1">
      <item>Sudski registar</item>
      <item>Darko Živković, OIB 95638373102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 TEAM jednostavno društvo s ograničenom odgovornošću za građevinarstvo</izvorni_sadrzaj>
    <derivirana_varijabla naziv="DomainObject.Predmet.ProtustrankaIDrugi_1">DANI TEAM jednostavno društvo s ograničenom odgovornošću za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DANI TEAM jednostavno društvo s ograničenom odgovornošću za građevinarstvo, OIB 00736693211, Martinska 107, 40315 Mursko Središće</izvorni_sadrzaj>
    <derivirana_varijabla naziv="DomainObject.Predmet.ProtustrankaIDrugiAdressOIB_1">DANI TEAM jednostavno društvo s ograničenom odgovornošću za građevinarstvo, OIB 00736693211, Martinska 107,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DANI TEAM jednostavno društvo s ograničenom odgovornošću za građevinarstvo</item>
      <item>Sudski registar</item>
      <item>Darko Živković</item>
    </izvorni_sadrzaj>
    <derivirana_varijabla naziv="DomainObject.Predmet.SudioniciListNaziv_1">
      <item>Financijska agencija</item>
      <item>DANI TEAM jednostavno društvo s ograničenom odgovornošću za građevinarstvo</item>
      <item>Sudski registar</item>
      <item>Darko Živković</item>
    </derivirana_varijabla>
  </DomainObject.Predmet.SudioniciListNaziv>
  <DomainObject.Predmet.SudioniciListAdressOIB>
    <izvorni_sadrzaj>
      <item>Financijska agencija, OIB 85821130368, Ulica grada Vukovara 70,10000 Zagreb</item>
      <item>DANI TEAM jednostavno društvo s ograničenom odgovornošću za građevinarstvo, OIB 00736693211, Martinska 107,40315 Mursko Središće</item>
      <item>Sudski registar</item>
      <item>Darko Živković, OIB 95638373102, Železna Gora 194,40313 Železna Gora</item>
    </izvorni_sadrzaj>
    <derivirana_varijabla naziv="DomainObject.Predmet.SudioniciListAdressOIB_1">
      <item>Financijska agencija, OIB 85821130368, Ulica grada Vukovara 70,10000 Zagreb</item>
      <item>DANI TEAM jednostavno društvo s ograničenom odgovornošću za građevinarstvo, OIB 00736693211, Martinska 107,40315 Mursko Središće</item>
      <item>Sudski registar</item>
      <item>Darko Živković, OIB 95638373102, Železna Gora 194,40313 Železna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00736693211</item>
      <item>, OIB null</item>
      <item>, OIB 95638373102</item>
    </izvorni_sadrzaj>
    <derivirana_varijabla naziv="DomainObject.Predmet.SudioniciListNazivOIB_1">
      <item>, OIB 85821130368</item>
      <item>, OIB 00736693211</item>
      <item>, OIB null</item>
      <item>, OIB 95638373102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D26B8-7035-4452-AE32-FBB2BB5C6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3044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2018-02-14T09:14:00Z</dcterms:created>
  <dc:creator>Mirjana Mlinarić</dc:creator>
  <cp:lastModifiedBy>Marko Makaj</cp:lastModifiedBy>
  <cp:lastPrinted>2018-02-14T08:59:00Z</cp:lastPrinted>
  <dcterms:modified xmlns:xsi="http://www.w3.org/2001/XMLSchema-instance" xsi:type="dcterms:W3CDTF">2018-02-14T09:15:00Z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