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b6fa" w14:paraId="bb6b6fa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7A1A7C">
        <w:rPr>
          <w:rFonts w:cs="Times New Roman"/>
        </w:rPr>
        <w:t>MEJ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7A1A7C">
        <w:rPr>
          <w:rFonts w:cs="Times New Roman"/>
        </w:rPr>
        <w:t>Križevci</w:t>
      </w:r>
      <w:r w:rsidR="000B778A">
        <w:rPr>
          <w:rFonts w:cs="Times New Roman"/>
        </w:rPr>
        <w:t xml:space="preserve">, </w:t>
      </w:r>
      <w:r w:rsidR="007A1A7C">
        <w:rPr>
          <w:rFonts w:cs="Times New Roman"/>
        </w:rPr>
        <w:t>Obrtnička ulica 29</w:t>
      </w:r>
      <w:r w:rsidR="000B778A">
        <w:rPr>
          <w:rFonts w:cs="Times New Roman"/>
        </w:rPr>
        <w:t xml:space="preserve">, OIB: </w:t>
      </w:r>
      <w:r w:rsidR="007A1A7C" w:rsidRPr="007A1A7C">
        <w:rPr>
          <w:rFonts w:cs="Times New Roman"/>
        </w:rPr>
        <w:t>55941189327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9F7B44">
        <w:rPr>
          <w:b/>
        </w:rPr>
        <w:t>9</w:t>
      </w:r>
      <w:r w:rsidR="009B2BCE">
        <w:rPr>
          <w:b/>
        </w:rPr>
        <w:t>,</w:t>
      </w:r>
      <w:r w:rsidR="007A1A7C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7A1A7C">
        <w:t>Jelena Đuranec, Križevci, Trg J.J. Strossmayera 9/A</w:t>
      </w:r>
      <w:r w:rsidR="000C01D3">
        <w:t xml:space="preserve">, </w:t>
      </w:r>
    </w:p>
    <w:p w:rsidRDefault="009C304A" w:rsidP="007A1A7C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7A1A7C" w:rsidRPr="007A1A7C">
        <w:rPr>
          <w:rFonts w:cs="Times New Roman"/>
        </w:rPr>
        <w:t>MEJ d.o.o., Križevci, Obrt</w:t>
      </w:r>
      <w:r w:rsidR="007A1A7C">
        <w:rPr>
          <w:rFonts w:cs="Times New Roman"/>
        </w:rPr>
        <w:t>nička ulica 29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7A1A7C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7A1A7C" w:rsidRPr="007A1A7C">
        <w:t>Jelen</w:t>
      </w:r>
      <w:r w:rsidR="007A1A7C">
        <w:t>i</w:t>
      </w:r>
      <w:r w:rsidR="007A1A7C" w:rsidRPr="007A1A7C">
        <w:t xml:space="preserve"> Đuranec, Križevci, Trg J.J. Strossmayera 9/A</w:t>
      </w:r>
      <w:r w:rsidR="001E7E3C">
        <w:t xml:space="preserve">, </w:t>
      </w:r>
      <w:r>
        <w:t xml:space="preserve">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9F7B44">
        <w:t>9</w:t>
      </w:r>
      <w:r w:rsidR="00F540FD">
        <w:t>,</w:t>
      </w:r>
      <w:r w:rsidR="007A1A7C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7A1A7C" w:rsidRPr="007A1A7C">
        <w:rPr>
          <w:rFonts w:cs="Times New Roman"/>
        </w:rPr>
        <w:t>MEJ d.o.o., Križevci, Obrtnička ulica 29, OIB: 55941189327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F7521F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7A1A7C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7A1A7C" w:rsidRPr="007A1A7C">
        <w:rPr>
          <w:rFonts w:cs="Times New Roman"/>
        </w:rPr>
        <w:t>MEJ d.o.o., Križevci, Obrt</w:t>
      </w:r>
      <w:r w:rsidR="007A1A7C">
        <w:rPr>
          <w:rFonts w:cs="Times New Roman"/>
        </w:rPr>
        <w:t>nička ulica 29</w:t>
      </w:r>
      <w:r w:rsidR="000B778A" w:rsidRPr="000B778A">
        <w:rPr>
          <w:rFonts w:cs="Times New Roman"/>
        </w:rPr>
        <w:t xml:space="preserve">, </w:t>
      </w:r>
    </w:p>
    <w:p w:rsidRDefault="009C304A" w:rsidP="007A1A7C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7A1A7C" w:rsidRPr="007A1A7C">
        <w:t>Jelena Đuranec, Križevci, Trg J.J. Strossmayera 9/A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E33" w:rsidP="009C304A" w:rsidR="00932E33">
      <w:r>
        <w:separator/>
      </w:r>
    </w:p>
  </w:endnote>
  <w:endnote w:id="0" w:type="continuationSeparator">
    <w:p w:rsidRDefault="00932E33" w:rsidP="009C304A" w:rsidR="00932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E33" w:rsidP="009C304A" w:rsidR="00932E33">
      <w:r>
        <w:separator/>
      </w:r>
    </w:p>
  </w:footnote>
  <w:footnote w:id="0" w:type="continuationSeparator">
    <w:p w:rsidRDefault="00932E33" w:rsidP="009C304A" w:rsidR="00932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21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7A1A7C">
      <w:t>573</w:t>
    </w:r>
    <w:r w:rsidR="000B778A">
      <w:t>/16-</w:t>
    </w:r>
    <w:r w:rsidR="00D729C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7A1A7C">
      <w:t>573</w:t>
    </w:r>
    <w:r w:rsidR="009B2BCE">
      <w:t>/16-</w:t>
    </w:r>
    <w:r w:rsidR="00D729C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D4338"/>
    <w:rsid w:val="003B27E7"/>
    <w:rsid w:val="003D3CE4"/>
    <w:rsid w:val="003E6696"/>
    <w:rsid w:val="003F2BFE"/>
    <w:rsid w:val="00444475"/>
    <w:rsid w:val="00454D75"/>
    <w:rsid w:val="00473E94"/>
    <w:rsid w:val="00543EDA"/>
    <w:rsid w:val="00584C46"/>
    <w:rsid w:val="005B55CC"/>
    <w:rsid w:val="00660159"/>
    <w:rsid w:val="00697888"/>
    <w:rsid w:val="007A1A7C"/>
    <w:rsid w:val="007E17E0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B2BCE"/>
    <w:rsid w:val="009C19FB"/>
    <w:rsid w:val="009C304A"/>
    <w:rsid w:val="009F1B3E"/>
    <w:rsid w:val="009F7B44"/>
    <w:rsid w:val="00A119FA"/>
    <w:rsid w:val="00A412AC"/>
    <w:rsid w:val="00A564A0"/>
    <w:rsid w:val="00A80E19"/>
    <w:rsid w:val="00A83300"/>
    <w:rsid w:val="00AF327D"/>
    <w:rsid w:val="00B73D1F"/>
    <w:rsid w:val="00BE0B3A"/>
    <w:rsid w:val="00CD2586"/>
    <w:rsid w:val="00CF272A"/>
    <w:rsid w:val="00D16253"/>
    <w:rsid w:val="00D729C9"/>
    <w:rsid w:val="00E17672"/>
    <w:rsid w:val="00F07B51"/>
    <w:rsid w:val="00F540FD"/>
    <w:rsid w:val="00F740FE"/>
    <w:rsid w:val="00F7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75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75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 d.o.o. za ugostiteljstvo, trgovinu i usluge</izvorni_sadrzaj>
    <derivirana_varijabla naziv="DomainObject.Predmet.ProtustrankaFormated_1">  MEJ d.o.o. za ugostiteljstvo, trgovinu i usluge</derivirana_varijabla>
  </DomainObject.Predmet.ProtustrankaFormated>
  <DomainObject.Predmet.ProtustrankaFormatedOIB>
    <izvorni_sadrzaj>  MEJ d.o.o. za ugostiteljstvo, trgovinu i usluge, OIB 55941189327</izvorni_sadrzaj>
    <derivirana_varijabla naziv="DomainObject.Predmet.ProtustrankaFormatedOIB_1">  MEJ d.o.o. za ugostiteljstvo, trgovinu i usluge, OIB 55941189327</derivirana_varijabla>
  </DomainObject.Predmet.ProtustrankaFormatedOIB>
  <DomainObject.Predmet.ProtustrankaFormatedWithAdress>
    <izvorni_sadrzaj> MEJ d.o.o. za ugostiteljstvo, trgovinu i usluge, Obrtnička ulica 29, 48260 Križevci</izvorni_sadrzaj>
    <derivirana_varijabla naziv="DomainObject.Predmet.ProtustrankaFormatedWithAdress_1"> MEJ d.o.o. za ugostiteljstvo, trgovinu i usluge, Obrtnička ulica 29, 48260 Križevci</derivirana_varijabla>
  </DomainObject.Predmet.ProtustrankaFormatedWithAdress>
  <DomainObject.Predmet.ProtustrankaFormatedWithAdressOIB>
    <izvorni_sadrzaj> MEJ d.o.o. za ugostiteljstvo, trgovinu i usluge, OIB 55941189327, Obrtnička ulica 29, 48260 Križevci</izvorni_sadrzaj>
    <derivirana_varijabla naziv="DomainObject.Predmet.ProtustrankaFormatedWithAdressOIB_1"> MEJ d.o.o. za ugostiteljstvo, trgovinu i usluge, OIB 55941189327, Obrtnička ulica 29, 48260 Križevci</derivirana_varijabla>
  </DomainObject.Predmet.ProtustrankaFormatedWithAdressOIB>
  <DomainObject.Predmet.ProtustrankaWithAdress>
    <izvorni_sadrzaj>MEJ d.o.o. za ugostiteljstvo, trgovinu i usluge Obrtnička ulica 29, 48260 Križevci</izvorni_sadrzaj>
    <derivirana_varijabla naziv="DomainObject.Predmet.ProtustrankaWithAdress_1">MEJ d.o.o. za ugostiteljstvo, trgovinu i usluge Obrtnička ulica 29, 48260 Križevci</derivirana_varijabla>
  </DomainObject.Predmet.ProtustrankaWithAdress>
  <DomainObject.Predmet.ProtustrankaWithAdressOIB>
    <izvorni_sadrzaj>MEJ d.o.o. za ugostiteljstvo, trgovinu i usluge, OIB 55941189327, Obrtnička ulica 29, 48260 Križevci</izvorni_sadrzaj>
    <derivirana_varijabla naziv="DomainObject.Predmet.ProtustrankaWithAdressOIB_1">MEJ d.o.o. za ugostiteljstvo, trgovinu i usluge, OIB 55941189327, Obrtnička ulica 29, 48260 Križevci</derivirana_varijabla>
  </DomainObject.Predmet.ProtustrankaWithAdressOIB>
  <DomainObject.Predmet.ProtustrankaNazivFormated>
    <izvorni_sadrzaj>MEJ d.o.o. za ugostiteljstvo, trgovinu i usluge</izvorni_sadrzaj>
    <derivirana_varijabla naziv="DomainObject.Predmet.ProtustrankaNazivFormated_1">MEJ d.o.o. za ugostiteljstvo, trgovinu i usluge</derivirana_varijabla>
  </DomainObject.Predmet.ProtustrankaNazivFormated>
  <DomainObject.Predmet.ProtustrankaNazivFormatedOIB>
    <izvorni_sadrzaj>MEJ d.o.o. za ugostiteljstvo, trgovinu i usluge, OIB 55941189327</izvorni_sadrzaj>
    <derivirana_varijabla naziv="DomainObject.Predmet.ProtustrankaNazivFormatedOIB_1">MEJ d.o.o. za ugostiteljstvo, trgovinu i usluge, OIB 55941189327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7031.38</izvorni_sadrzaj>
    <derivirana_varijabla naziv="DomainObject.Predmet.TrenutnaVrijednost_1">7031.38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MEJ d.o.o. za ugostiteljstvo, trgovinu i usluge</item>
    </izvorni_sadrzaj>
    <derivirana_varijabla naziv="DomainObject.Predmet.ProtuStrankaListFormated_1">
      <item>MEJ d.o.o. za ugostiteljstvo, trgovinu i usluge</item>
    </derivirana_varijabla>
  </DomainObject.Predmet.ProtuStrankaListFormated>
  <DomainObject.Predmet.ProtuStrankaListFormatedOIB>
    <izvorni_sadrzaj>
      <item>MEJ d.o.o. za ugostiteljstvo, trgovinu i usluge, OIB 55941189327</item>
    </izvorni_sadrzaj>
    <derivirana_varijabla naziv="DomainObject.Predmet.ProtuStrankaListFormatedOIB_1">
      <item>MEJ d.o.o. za ugostiteljstvo, trgovinu i usluge, OIB 55941189327</item>
    </derivirana_varijabla>
  </DomainObject.Predmet.ProtuStrankaListFormatedOIB>
  <DomainObject.Predmet.ProtuStrankaListFormatedWithAdress>
    <izvorni_sadrzaj>
      <item>MEJ d.o.o. za ugostiteljstvo, trgovinu i usluge, Obrtnička ulica 29, 48260 Križevci</item>
    </izvorni_sadrzaj>
    <derivirana_varijabla naziv="DomainObject.Predmet.ProtuStrankaListFormatedWithAdress_1">
      <item>MEJ d.o.o. za ugostiteljstvo, trgovinu i usluge, Obrtnička ulica 29, 48260 Križevci</item>
    </derivirana_varijabla>
  </DomainObject.Predmet.ProtuStrankaListFormatedWithAdress>
  <DomainObject.Predmet.ProtuStrankaListFormatedWithAdressOIB>
    <izvorni_sadrzaj>
      <item>MEJ d.o.o. za ugostiteljstvo, trgovinu i usluge, OIB 55941189327, Obrtnička ulica 29, 48260 Križevci</item>
    </izvorni_sadrzaj>
    <derivirana_varijabla naziv="DomainObject.Predmet.ProtuStrankaListFormatedWithAdressOIB_1">
      <item>MEJ d.o.o. za ugostiteljstvo, trgovinu i usluge, OIB 55941189327, Obrtnička ulica 29, 48260 Križevci</item>
    </derivirana_varijabla>
  </DomainObject.Predmet.ProtuStrankaListFormatedWithAdressOIB>
  <DomainObject.Predmet.ProtuStrankaListNazivFormated>
    <izvorni_sadrzaj>
      <item>MEJ d.o.o. za ugostiteljstvo, trgovinu i usluge</item>
    </izvorni_sadrzaj>
    <derivirana_varijabla naziv="DomainObject.Predmet.ProtuStrankaListNazivFormated_1">
      <item>MEJ d.o.o. za ugostiteljstvo, trgovinu i usluge</item>
    </derivirana_varijabla>
  </DomainObject.Predmet.ProtuStrankaListNazivFormated>
  <DomainObject.Predmet.ProtuStrankaListNazivFormatedOIB>
    <izvorni_sadrzaj>
      <item>MEJ d.o.o. za ugostiteljstvo, trgovinu i usluge, OIB 55941189327</item>
    </izvorni_sadrzaj>
    <derivirana_varijabla naziv="DomainObject.Predmet.ProtuStrankaListNazivFormatedOIB_1">
      <item>MEJ d.o.o. za ugostiteljstvo, trgovinu i usluge, OIB 55941189327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MEJ d.o.o. za ugostiteljstvo, trgovinu i usluge</izvorni_sadrzaj>
    <derivirana_varijabla naziv="DomainObject.Predmet.ProtustrankaIDrugi_1">MEJ 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MEJ d.o.o. za ugostiteljstvo, trgovinu i usluge, OIB 55941189327, Obrtnička ulica 29, 48260 Križevci</izvorni_sadrzaj>
    <derivirana_varijabla naziv="DomainObject.Predmet.ProtustrankaIDrugiAdressOIB_1">MEJ d.o.o. za ugostiteljstvo, trgovinu i usluge, OIB 55941189327, Obrtnička ulica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MEJ d.o.o. za ugostiteljstvo, trgovinu i usluge</item>
      <item>Sudski registar</item>
    </izvorni_sadrzaj>
    <derivirana_varijabla naziv="DomainObject.Predmet.SudioniciListNaziv_1">
      <item>Financijska agencija</item>
      <item>MEJ d.o.o. za ugostiteljstvo,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MEJ d.o.o. za ugostiteljstvo, trgovinu i usluge, OIB 55941189327, Obrtnička ulica 29,48260 Križevci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MEJ d.o.o. za ugostiteljstvo, trgovinu i usluge, OIB 55941189327, Obrtnička ulica 29,48260 Križevci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55941189327</item>
      <item>, OIB null</item>
    </izvorni_sadrzaj>
    <derivirana_varijabla naziv="DomainObject.Predmet.SudioniciListNazivOIB_1">
      <item>, OIB 85821130368</item>
      <item>, OIB 55941189327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349</properties:Words>
  <properties:Characters>1870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2016-09-02T07:18:00Z</dcterms:created>
  <dc:creator>Lea Rogina</dc:creator>
  <cp:lastModifiedBy>Nevenka Vuković</cp:lastModifiedBy>
  <cp:lastPrinted>2016-09-02T07:08:00Z</cp:lastPrinted>
  <dcterms:modified xmlns:xsi="http://www.w3.org/2001/XMLSchema-instance" xsi:type="dcterms:W3CDTF">2016-09-02T07:23:00Z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