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293e" w14:paraId="b9c293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C7E07" w:rsidRPr="001C7E07">
        <w:t>K&amp;K ESTINVESTMENT ISTRA d.o.o., OIB: 87406692162, Split, Put Sjeverne Luke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C7E07" w:rsidRPr="001C7E07">
        <w:t>K&amp;K ESTINVESTMENT ISTRA d.o.o., OIB: 87406692162, Split, Put Sjeverne Luke bb</w:t>
      </w:r>
      <w:r w:rsidR="006B3ED2">
        <w:t xml:space="preserve">, </w:t>
      </w:r>
      <w:r>
        <w:t xml:space="preserve">na dan </w:t>
      </w:r>
      <w:r w:rsidR="000D0568">
        <w:t>1. rujna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1C7E07">
        <w:t xml:space="preserve"> u neprekinutom razdoblju od 2339</w:t>
      </w:r>
      <w:r w:rsidR="008A558F" w:rsidRPr="008A558F">
        <w:t xml:space="preserve"> dana, u ukupnom iznosu od </w:t>
      </w:r>
      <w:r w:rsidR="001C7E07">
        <w:t>22.531.264,23</w:t>
      </w:r>
      <w:r w:rsidR="0045119E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D0568">
      <w:t>15</w:t>
    </w:r>
    <w:r w:rsidR="00D86B98">
      <w:t>7</w:t>
    </w:r>
    <w:r w:rsidR="001C7E07">
      <w:t>8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0568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C7E07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119E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0902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A49A6"/>
    <w:rsid w:val="00BB5EDE"/>
    <w:rsid w:val="00BC1BB8"/>
    <w:rsid w:val="00BC1EB9"/>
    <w:rsid w:val="00BD20CD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6084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6B98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St-1578/2015</izvorni_sadrzaj>
    <derivirana_varijabla naziv="DomainObject.Predmet.OznakaBroj_1">St-1578/2015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K&amp;K ESTINVESTMENT.ISTRA d. o. o. za građevinarstvo, trgovinu i usluge</izvorni_sadrzaj>
    <derivirana_varijabla naziv="DomainObject.Predmet.ProtustrankaFormated_1">  K&amp;K ESTINVESTMENT.ISTRA d. o. o. za građevinarstvo, trgovinu i usluge</derivirana_varijabla>
  </DomainObject.Predmet.ProtustrankaFormated>
  <DomainObject.Predmet.ProtustrankaFormatedOIB>
    <izvorni_sadrzaj>  K&amp;K ESTINVESTMENT.ISTRA d. o. o. za građevinarstvo, trgovinu i usluge, OIB 87406692162</izvorni_sadrzaj>
    <derivirana_varijabla naziv="DomainObject.Predmet.ProtustrankaFormatedOIB_1">  K&amp;K ESTINVESTMENT.ISTRA d. o. o. za građevinarstvo, trgovinu i usluge, OIB 87406692162</derivirana_varijabla>
  </DomainObject.Predmet.ProtustrankaFormatedOIB>
  <DomainObject.Predmet.ProtustrankaFormatedWithAdress>
    <izvorni_sadrzaj> K&amp;K ESTINVESTMENT.ISTRA d. o. o. za građevinarstvo, trgovinu i usluge, Put Sjeverne Luke/bb, 21000 Split</izvorni_sadrzaj>
    <derivirana_varijabla naziv="DomainObject.Predmet.ProtustrankaFormatedWithAdress_1"> K&amp;K ESTINVESTMENT.ISTRA d. o. o. za građevinarstvo, trgovinu i usluge, Put Sjeverne Luke/bb, 21000 Split</derivirana_varijabla>
  </DomainObject.Predmet.ProtustrankaFormatedWithAdress>
  <DomainObject.Predmet.ProtustrankaFormatedWithAdressOIB>
    <izvorni_sadrzaj> K&amp;K ESTINVESTMENT.ISTRA d. o. o. za građevinarstvo, trgovinu i usluge, OIB 87406692162, Put Sjeverne Luke/bb, 21000 Split</izvorni_sadrzaj>
    <derivirana_varijabla naziv="DomainObject.Predmet.ProtustrankaFormatedWithAdressOIB_1"> K&amp;K ESTINVESTMENT.ISTRA d. o. o. za građevinarstvo, trgovinu i usluge, OIB 87406692162, Put Sjeverne Luke/bb, 21000 Split</derivirana_varijabla>
  </DomainObject.Predmet.ProtustrankaFormatedWithAdressOIB>
  <DomainObject.Predmet.ProtustrankaWithAdress>
    <izvorni_sadrzaj>K&amp;K ESTINVESTMENT.ISTRA d. o. o. za građevinarstvo, trgovinu i usluge Put Sjeverne Luke/bb, 21000 Split</izvorni_sadrzaj>
    <derivirana_varijabla naziv="DomainObject.Predmet.ProtustrankaWithAdress_1">K&amp;K ESTINVESTMENT.ISTRA d. o. o. za građevinarstvo, trgovinu i usluge Put Sjeverne Luke/bb, 21000 Split</derivirana_varijabla>
  </DomainObject.Predmet.ProtustrankaWithAdress>
  <DomainObject.Predmet.ProtustrankaWithAdressOIB>
    <izvorni_sadrzaj>K&amp;K ESTINVESTMENT.ISTRA d. o. o. za građevinarstvo, trgovinu i usluge, OIB 87406692162, Put Sjeverne Luke/bb, 21000 Split</izvorni_sadrzaj>
    <derivirana_varijabla naziv="DomainObject.Predmet.ProtustrankaWithAdressOIB_1">K&amp;K ESTINVESTMENT.ISTRA d. o. o. za građevinarstvo, trgovinu i usluge, OIB 87406692162, Put Sjeverne Luke/bb, 21000 Split</derivirana_varijabla>
  </DomainObject.Predmet.ProtustrankaWithAdressOIB>
  <DomainObject.Predmet.ProtustrankaNazivFormated>
    <izvorni_sadrzaj>K&amp;K ESTINVESTMENT.ISTRA d. o. o. za građevinarstvo, trgovinu i usluge</izvorni_sadrzaj>
    <derivirana_varijabla naziv="DomainObject.Predmet.ProtustrankaNazivFormated_1">K&amp;K ESTINVESTMENT.ISTRA d. o. o. za građevinarstvo, trgovinu i usluge</derivirana_varijabla>
  </DomainObject.Predmet.ProtustrankaNazivFormated>
  <DomainObject.Predmet.ProtustrankaNazivFormatedOIB>
    <izvorni_sadrzaj>K&amp;K ESTINVESTMENT.ISTRA d. o. o. za građevinarstvo, trgovinu i usluge, OIB 87406692162</izvorni_sadrzaj>
    <derivirana_varijabla naziv="DomainObject.Predmet.ProtustrankaNazivFormatedOIB_1">K&amp;K ESTINVESTMENT.ISTRA d. o. o. za građevinarstvo, trgovinu i usluge, OIB 87406692162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22531264.23</izvorni_sadrzaj>
    <derivirana_varijabla naziv="DomainObject.Predmet.TrenutnaVrijednost_1">22531264.23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K&amp;K ESTINVESTMENT.ISTRA d. o. o. za građevinarstvo, trgovinu i usluge</item>
    </izvorni_sadrzaj>
    <derivirana_varijabla naziv="DomainObject.Predmet.ProtuStrankaListFormated_1">
      <item>K&amp;K ESTINVESTMENT.ISTRA d. o. o. za građevinarstvo, trgovinu i usluge</item>
    </derivirana_varijabla>
  </DomainObject.Predmet.ProtuStrankaListFormated>
  <DomainObject.Predmet.ProtuStrankaListFormatedOIB>
    <izvorni_sadrzaj>
      <item>K&amp;K ESTINVESTMENT.ISTRA d. o. o. za građevinarstvo, trgovinu i usluge, OIB 87406692162</item>
    </izvorni_sadrzaj>
    <derivirana_varijabla naziv="DomainObject.Predmet.ProtuStrankaListFormatedOIB_1">
      <item>K&amp;K ESTINVESTMENT.ISTRA d. o. o. za građevinarstvo, trgovinu i usluge, OIB 87406692162</item>
    </derivirana_varijabla>
  </DomainObject.Predmet.ProtuStrankaListFormatedOIB>
  <DomainObject.Predmet.ProtuStrankaListFormatedWithAdress>
    <izvorni_sadrzaj>
      <item>K&amp;K ESTINVESTMENT.ISTRA d. o. o. za građevinarstvo, trgovinu i usluge, Put Sjeverne Luke/bb, 21000 Split</item>
    </izvorni_sadrzaj>
    <derivirana_varijabla naziv="DomainObject.Predmet.ProtuStrankaListFormatedWithAdress_1">
      <item>K&amp;K ESTINVESTMENT.ISTRA d. o. o. za građevinarstvo, trgovinu i usluge, Put Sjeverne Luke/bb, 21000 Split</item>
    </derivirana_varijabla>
  </DomainObject.Predmet.ProtuStrankaListFormatedWithAdress>
  <DomainObject.Predmet.ProtuStrankaListFormatedWithAdressOIB>
    <izvorni_sadrzaj>
      <item>K&amp;K ESTINVESTMENT.ISTRA d. o. o. za građevinarstvo, trgovinu i usluge, OIB 87406692162, Put Sjeverne Luke/bb, 21000 Split</item>
    </izvorni_sadrzaj>
    <derivirana_varijabla naziv="DomainObject.Predmet.ProtuStrankaListFormatedWithAdressOIB_1">
      <item>K&amp;K ESTINVESTMENT.ISTRA d. o. o. za građevinarstvo, trgovinu i usluge, OIB 87406692162, Put Sjeverne Luke/bb, 21000 Split</item>
    </derivirana_varijabla>
  </DomainObject.Predmet.ProtuStrankaListFormatedWithAdressOIB>
  <DomainObject.Predmet.ProtuStrankaListNazivFormated>
    <izvorni_sadrzaj>
      <item>K&amp;K ESTINVESTMENT.ISTRA d. o. o. za građevinarstvo, trgovinu i usluge</item>
    </izvorni_sadrzaj>
    <derivirana_varijabla naziv="DomainObject.Predmet.ProtuStrankaListNazivFormated_1">
      <item>K&amp;K ESTINVESTMENT.ISTRA d. o. o. za građevinarstvo, trgovinu i usluge</item>
    </derivirana_varijabla>
  </DomainObject.Predmet.ProtuStrankaListNazivFormated>
  <DomainObject.Predmet.ProtuStrankaListNazivFormatedOIB>
    <izvorni_sadrzaj>
      <item>K&amp;K ESTINVESTMENT.ISTRA d. o. o. za građevinarstvo, trgovinu i usluge, OIB 87406692162</item>
    </izvorni_sadrzaj>
    <derivirana_varijabla naziv="DomainObject.Predmet.ProtuStrankaListNazivFormatedOIB_1">
      <item>K&amp;K ESTINVESTMENT.ISTRA d. o. o. za građevinarstvo, trgovinu i usluge, OIB 87406692162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K&amp;K ESTINVESTMENT.ISTRA d. o. o. za građevinarstvo, trgovinu i usluge</izvorni_sadrzaj>
    <derivirana_varijabla naziv="DomainObject.Predmet.ProtustrankaIDrugi_1">K&amp;K ESTINVESTMENT.ISTRA d. o. 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K&amp;K ESTINVESTMENT.ISTRA d. o. o. za građevinarstvo, trgovinu i usluge, OIB 87406692162, Put Sjeverne Luke/bb, 21000 Split</izvorni_sadrzaj>
    <derivirana_varijabla naziv="DomainObject.Predmet.ProtustrankaIDrugiAdressOIB_1">K&amp;K ESTINVESTMENT.ISTRA d. o. o. za građevinarstvo, trgovinu i usluge, OIB 87406692162, Put Sjeverne Luke/bb,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ESTINVESTMENT.ISTRA d. o. o. za građevinarstvo, trgovinu i usluge</item>
      <item>FINANCIJSKA AGENCIJA, RC SPLIT</item>
    </izvorni_sadrzaj>
    <derivirana_varijabla naziv="DomainObject.Predmet.SudioniciListNaziv_1">
      <item>K&amp;K ESTINVESTMENT.ISTRA d. o. o. za građevinarstvo, trgovinu i usluge</item>
      <item>FINANCIJSKA AGENCIJA, RC SPLIT</item>
    </derivirana_varijabla>
  </DomainObject.Predmet.SudioniciListNaziv>
  <DomainObject.Predmet.SudioniciListAdressOIB>
    <izvorni_sadrzaj>
      <item>K&amp;K ESTINVESTMENT.ISTRA d. o. o. za građevinarstvo, trgovinu i usluge, OIB 87406692162, Put Sjeverne Luke/bb,21000 Split</item>
      <item>FINANCIJSKA AGENCIJA, RC SPLIT, OIB 85821130368, Mažuranićevo šetalište 24 b,21000 Split</item>
    </izvorni_sadrzaj>
    <derivirana_varijabla naziv="DomainObject.Predmet.SudioniciListAdressOIB_1">
      <item>K&amp;K ESTINVESTMENT.ISTRA d. o. o. za građevinarstvo, trgovinu i usluge, OIB 87406692162, Put Sjeverne Luke/bb,21000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87406692162</item>
      <item>, OIB 85821130368</item>
    </izvorni_sadrzaj>
    <derivirana_varijabla naziv="DomainObject.Predmet.SudioniciListNazivOIB_1">
      <item>, OIB 87406692162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90A22-C881-4C54-9C8D-634CF726D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1845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2016-11-16T08:46:00Z</dcterms:created>
  <dc:creator>nmarkovic</dc:creator>
  <cp:lastModifiedBy>Ana Golub Gruić</cp:lastModifiedBy>
  <cp:lastPrinted>2016-11-16T08:46:00Z</cp:lastPrinted>
  <dcterms:modified xmlns:xsi="http://www.w3.org/2001/XMLSchema-instance" xsi:type="dcterms:W3CDTF">2016-11-16T09:15:00Z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