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d6a7" w14:paraId="763d6a7" w:rsidRDefault="0022651C" w:rsidP="0022651C" w:rsidR="0022651C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St-199/2016-2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JANDA PROMET d.o.o. za proizvodnju, trgovinu i usluge ČEMERNICA, Zagrebačka 20, OIB: 22395817362,  dana   21.  ožujka  2016. godine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utvrđenja uvjeta za otvaranje stečajnog postupka nad  dužnikom društvom JANDA PROMET d.o.o. za proizvodnju, trgovinu i usluge ČEMERNICA, Zagrebačka 20, OIB: 22395817362.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9,15 sati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Mirko Krznarić IZ Čemernice, Zagrebačka 20.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Mirko Krznarić iz Čemernice da u roku od 8 dana dostavi na spis ovjerovljeni popis imovine i obveza stečajnog dužnika.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JANDA PROMET d.o.o. za proizvodnju, trgovinu i usluge ČEMERNICA, Zagrebačka 20, OIB: 22395817362.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JANDA PROMET d.o.o. za proizvodnju, trgovinu i usluge ČEMERNICA, Zagrebačka 20, OIB: 22395817362, u skladu s  odredbom članka 42. Stečajnog zakona. 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2651C" w:rsidP="0022651C" w:rsidR="0022651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2651C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265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265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92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Čemernica</izvorni_sadrzaj>
    <derivirana_varijabla naziv="DomainObject.UcesnikSudskeRadnje.Adresa.Naselje_1">Čemernica</derivirana_varijabla>
  </DomainObject.UcesnikSudskeRadnje.Adresa.Naselje>
  <DomainObject.UcesnikSudskeRadnje.Adresa.PostBroj>
    <izvorni_sadrzaj>33000</izvorni_sadrzaj>
    <derivirana_varijabla naziv="DomainObject.UcesnikSudskeRadnje.Adresa.PostBroj_1">33000</derivirana_varijabla>
  </DomainObject.UcesnikSudskeRadnje.Adresa.PostBroj>
  <DomainObject.UcesnikSudskeRadnje.Adresa.UlicaIKBR>
    <izvorni_sadrzaj>Zagrebačka 20.</izvorni_sadrzaj>
    <derivirana_varijabla naziv="DomainObject.UcesnikSudskeRadnje.Adresa.UlicaIKBR_1">Zagrebačka 20.</derivirana_varijabla>
  </DomainObject.UcesnikSudskeRadnje.Adresa.UlicaIKBR>
  <DomainObject.UcesnikSudskeRadnje.Naziv>
    <izvorni_sadrzaj>Mirko Krznarić</izvorni_sadrzaj>
    <derivirana_varijabla naziv="DomainObject.UcesnikSudskeRadnje.Naziv_1">Mirko Krznarić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09:30</izvorni_sadrzaj>
    <derivirana_varijabla naziv="DomainObject.UcesnikSudskeRadnje.SudskaRadnja.PlaniraniZavrsetakVrijeme_1">09:30</derivirana_varijabla>
  </DomainObject.UcesnikSudskeRadnje.SudskaRadnja.PlaniraniZavrsetakVrijeme>
  <DomainObject.UcesnikSudskeRadnje.SudskaRadnja.PlaniraniPocetakVrijeme>
    <izvorni_sadrzaj>09:15</izvorni_sadrzaj>
    <derivirana_varijabla naziv="DomainObject.UcesnikSudskeRadnje.SudskaRadnja.PlaniraniPocetakVrijeme_1">09:15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JANDA PROMET društvo s ograničenom odgovornošću za proizvodnju, trgovinu i usluge, Čemernica</izvorni_sadrzaj>
    <derivirana_varijabla naziv="DomainObject.Predmet.ProtustrankaFormated_1">  JANDA PROMET društvo s ograničenom odgovornošću za proizvodnju, trgovinu i usluge, Čemernica</derivirana_varijabla>
  </DomainObject.Predmet.ProtustrankaFormated>
  <DomainObject.Predmet.ProtustrankaFormatedOIB>
    <izvorni_sadrzaj>  JANDA PROMET društvo s ograničenom odgovornošću za proizvodnju, trgovinu i usluge, Čemernica, OIB 22395817362</izvorni_sadrzaj>
    <derivirana_varijabla naziv="DomainObject.Predmet.ProtustrankaFormatedOIB_1">  JANDA PROMET društvo s ograničenom odgovornošću za proizvodnju, trgovinu i usluge, Čemernica, OIB 22395817362</derivirana_varijabla>
  </DomainObject.Predmet.ProtustrankaFormatedOIB>
  <DomainObject.Predmet.ProtustrankaFormatedWithAdress>
    <izvorni_sadrzaj> JANDA PROMET društvo s ograničenom odgovornošću za proizvodnju, trgovinu i usluge, Čemernica, Zagrebačka 20, 33000 Čemernica</izvorni_sadrzaj>
    <derivirana_varijabla naziv="DomainObject.Predmet.ProtustrankaFormatedWithAdress_1"> JANDA PROMET društvo s ograničenom odgovornošću za proizvodnju, trgovinu i usluge, Čemernica, Zagrebačka 20, 33000 Čemernica</derivirana_varijabla>
  </DomainObject.Predmet.ProtustrankaFormatedWithAdress>
  <DomainObject.Predmet.ProtustrankaFormatedWithAdressOIB>
    <izvorni_sadrzaj> JANDA PROMET društvo s ograničenom odgovornošću za proizvodnju, trgovinu i usluge, Čemernica, OIB 22395817362, Zagrebačka 20, 33000 Čemernica</izvorni_sadrzaj>
    <derivirana_varijabla naziv="DomainObject.Predmet.ProtustrankaFormatedWithAdressOIB_1"> JANDA PROMET društvo s ograničenom odgovornošću za proizvodnju, trgovinu i usluge, Čemernica, OIB 22395817362, Zagrebačka 20, 33000 Čemernica</derivirana_varijabla>
  </DomainObject.Predmet.ProtustrankaFormatedWithAdressOIB>
  <DomainObject.Predmet.ProtustrankaWithAdress>
    <izvorni_sadrzaj>JANDA PROMET društvo s ograničenom odgovornošću za proizvodnju, trgovinu i usluge, Čemernica Zagrebačka 20, 33000 Čemernica</izvorni_sadrzaj>
    <derivirana_varijabla naziv="DomainObject.Predmet.ProtustrankaWithAdress_1">JANDA PROMET društvo s ograničenom odgovornošću za proizvodnju, trgovinu i usluge, Čemernica Zagrebačka 20, 33000 Čemernica</derivirana_varijabla>
  </DomainObject.Predmet.ProtustrankaWithAdress>
  <DomainObject.Predmet.ProtustrankaWithAdressOIB>
    <izvorni_sadrzaj>JANDA PROMET društvo s ograničenom odgovornošću za proizvodnju, trgovinu i usluge, Čemernica, OIB 22395817362, Zagrebačka 20, 33000 Čemernica</izvorni_sadrzaj>
    <derivirana_varijabla naziv="DomainObject.Predmet.ProtustrankaWithAdressOIB_1">JANDA PROMET društvo s ograničenom odgovornošću za proizvodnju, trgovinu i usluge, Čemernica, OIB 22395817362, Zagrebačka 20, 33000 Čemernica</derivirana_varijabla>
  </DomainObject.Predmet.ProtustrankaWithAdressOIB>
  <DomainObject.Predmet.ProtustrankaNazivFormated>
    <izvorni_sadrzaj>JANDA PROMET društvo s ograničenom odgovornošću za proizvodnju, trgovinu i usluge, Čemernica</izvorni_sadrzaj>
    <derivirana_varijabla naziv="DomainObject.Predmet.ProtustrankaNazivFormated_1">JANDA PROMET društvo s ograničenom odgovornošću za proizvodnju, trgovinu i usluge, Čemernica</derivirana_varijabla>
  </DomainObject.Predmet.ProtustrankaNazivFormated>
  <DomainObject.Predmet.ProtustrankaNazivFormatedOIB>
    <izvorni_sadrzaj>JANDA PROMET društvo s ograničenom odgovornošću za proizvodnju, trgovinu i usluge, Čemernica, OIB 22395817362</izvorni_sadrzaj>
    <derivirana_varijabla naziv="DomainObject.Predmet.ProtustrankaNazivFormatedOIB_1">JANDA PROMET društvo s ograničenom odgovornošću za proizvodnju, trgovinu i usluge, Čemernica, OIB 22395817362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JANDA PROMET društvo s ograničenom odgovornošću za proizvodnju, trgovinu i usluge, Čemernica</item>
    </izvorni_sadrzaj>
    <derivirana_varijabla naziv="DomainObject.Predmet.ProtuStrankaListFormated_1">
      <item>JANDA PROMET društvo s ograničenom odgovornošću za proizvodnju, trgovinu i usluge, Čemernica</item>
    </derivirana_varijabla>
  </DomainObject.Predmet.ProtuStrankaListFormated>
  <DomainObject.Predmet.ProtuStrankaListFormatedOIB>
    <izvorni_sadrzaj>
      <item>JANDA PROMET društvo s ograničenom odgovornošću za proizvodnju, trgovinu i usluge, Čemernica, OIB 22395817362</item>
    </izvorni_sadrzaj>
    <derivirana_varijabla naziv="DomainObject.Predmet.ProtuStrankaListFormatedOIB_1">
      <item>JANDA PROMET društvo s ograničenom odgovornošću za proizvodnju, trgovinu i usluge, Čemernica, OIB 22395817362</item>
    </derivirana_varijabla>
  </DomainObject.Predmet.ProtuStrankaListFormatedOIB>
  <DomainObject.Predmet.ProtuStrankaListFormatedWithAdress>
    <izvorni_sadrzaj>
      <item>JANDA PROMET društvo s ograničenom odgovornošću za proizvodnju, trgovinu i usluge, Čemernica, Zagrebačka 20, 33000 Čemernica</item>
    </izvorni_sadrzaj>
    <derivirana_varijabla naziv="DomainObject.Predmet.ProtuStrankaListFormatedWithAdress_1">
      <item>JANDA PROMET društvo s ograničenom odgovornošću za proizvodnju, trgovinu i usluge, Čemernica, Zagrebačka 20, 33000 Čemernica</item>
    </derivirana_varijabla>
  </DomainObject.Predmet.ProtuStrankaListFormatedWithAdress>
  <DomainObject.Predmet.ProtuStrankaListFormatedWithAdressOIB>
    <izvorni_sadrzaj>
      <item>JANDA PROMET društvo s ograničenom odgovornošću za proizvodnju, trgovinu i usluge, Čemernica, OIB 22395817362, Zagrebačka 20, 33000 Čemernica</item>
    </izvorni_sadrzaj>
    <derivirana_varijabla naziv="DomainObject.Predmet.ProtuStrankaListFormatedWithAdressOIB_1">
      <item>JANDA PROMET društvo s ograničenom odgovornošću za proizvodnju, trgovinu i usluge, Čemernica, OIB 22395817362, Zagrebačka 20, 33000 Čemernica</item>
    </derivirana_varijabla>
  </DomainObject.Predmet.ProtuStrankaListFormatedWithAdressOIB>
  <DomainObject.Predmet.ProtuStrankaListNazivFormated>
    <izvorni_sadrzaj>
      <item>JANDA PROMET društvo s ograničenom odgovornošću za proizvodnju, trgovinu i usluge, Čemernica</item>
    </izvorni_sadrzaj>
    <derivirana_varijabla naziv="DomainObject.Predmet.ProtuStrankaListNazivFormated_1">
      <item>JANDA PROMET društvo s ograničenom odgovornošću za proizvodnju, trgovinu i usluge, Čemernica</item>
    </derivirana_varijabla>
  </DomainObject.Predmet.ProtuStrankaListNazivFormated>
  <DomainObject.Predmet.ProtuStrankaListNazivFormatedOIB>
    <izvorni_sadrzaj>
      <item>JANDA PROMET društvo s ograničenom odgovornošću za proizvodnju, trgovinu i usluge, Čemernica, OIB 22395817362</item>
    </izvorni_sadrzaj>
    <derivirana_varijabla naziv="DomainObject.Predmet.ProtuStrankaListNazivFormatedOIB_1">
      <item>JANDA PROMET društvo s ograničenom odgovornošću za proizvodnju, trgovinu i usluge, Čemernica, OIB 22395817362</item>
    </derivirana_varijabla>
  </DomainObject.Predmet.ProtuStrankaListNazivFormatedOIB>
  <DomainObject.Predmet.OstaliListFormated>
    <izvorni_sadrzaj>
      <item>Mirko Krznarić</item>
    </izvorni_sadrzaj>
    <derivirana_varijabla naziv="DomainObject.Predmet.OstaliListFormated_1">
      <item>Mirko Krznarić</item>
    </derivirana_varijabla>
  </DomainObject.Predmet.OstaliListFormated>
  <DomainObject.Predmet.OstaliListFormatedOIB>
    <izvorni_sadrzaj>
      <item>Mirko Krznarić, OIB 66415152840</item>
    </izvorni_sadrzaj>
    <derivirana_varijabla naziv="DomainObject.Predmet.OstaliListFormatedOIB_1">
      <item>Mirko Krznarić, OIB 66415152840</item>
    </derivirana_varijabla>
  </DomainObject.Predmet.OstaliListFormatedOIB>
  <DomainObject.Predmet.OstaliListFormatedWithAdress>
    <izvorni_sadrzaj>
      <item>Mirko Krznarić, Zagrebačka 20., 33000 Čemernica</item>
    </izvorni_sadrzaj>
    <derivirana_varijabla naziv="DomainObject.Predmet.OstaliListFormatedWithAdress_1">
      <item>Mirko Krznarić, Zagrebačka 20., 33000 Čemernica</item>
    </derivirana_varijabla>
  </DomainObject.Predmet.OstaliListFormatedWithAdress>
  <DomainObject.Predmet.OstaliListFormatedWithAdressOIB>
    <izvorni_sadrzaj>
      <item>Mirko Krznarić, OIB 66415152840, Zagrebačka 20., 33000 Čemernica</item>
    </izvorni_sadrzaj>
    <derivirana_varijabla naziv="DomainObject.Predmet.OstaliListFormatedWithAdressOIB_1">
      <item>Mirko Krznarić, OIB 66415152840, Zagrebačka 20., 33000 Čemernica</item>
    </derivirana_varijabla>
  </DomainObject.Predmet.OstaliListFormatedWithAdressOIB>
  <DomainObject.Predmet.OstaliListNazivFormated>
    <izvorni_sadrzaj>
      <item>Mirko Krznarić</item>
    </izvorni_sadrzaj>
    <derivirana_varijabla naziv="DomainObject.Predmet.OstaliListNazivFormated_1">
      <item>Mirko Krznarić</item>
    </derivirana_varijabla>
  </DomainObject.Predmet.OstaliListNazivFormated>
  <DomainObject.Predmet.OstaliListNazivFormatedOIB>
    <izvorni_sadrzaj>
      <item>Mirko Krznarić, OIB 66415152840</item>
    </izvorni_sadrzaj>
    <derivirana_varijabla naziv="DomainObject.Predmet.OstaliListNazivFormatedOIB_1">
      <item>Mirko Krznarić, OIB 66415152840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JANDA PROMET društvo s ograničenom odgovornošću za proizvodnju, trgovinu i usluge, Čemernica</izvorni_sadrzaj>
    <derivirana_varijabla naziv="DomainObject.Predmet.ProtustrankaIDrugi_1">JANDA PROMET društvo s ograničenom odgovornošću za proizvodnju,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JANDA PROMET društvo s ograničenom odgovornošću za proizvodnju, trgovinu i usluge, Čemernica, OIB 22395817362, Zagrebačka 20, 33000 Čemernica</izvorni_sadrzaj>
    <derivirana_varijabla naziv="DomainObject.Predmet.ProtustrankaIDrugiAdressOIB_1">JANDA PROMET društvo s ograničenom odgovornošću za proizvodnju, trgovinu i usluge, Čemernica, OIB 22395817362,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JANDA PROMET društvo s ograničenom odgovornošću za proizvodnju, trgovinu i usluge, Čemernica</item>
      <item>Mirko Krznarić</item>
    </izvorni_sadrzaj>
    <derivirana_varijabla naziv="DomainObject.Predmet.SudioniciListNaziv_1">
      <item>FINA, RC ZAGREB, Podružnica Bjelovar</item>
      <item>JANDA PROMET društvo s ograničenom odgovornošću za proizvodnju, trgovinu i usluge, Čemernica</item>
      <item>Mirko Krznarić</item>
    </derivirana_varijabla>
  </DomainObject.Predmet.SudioniciListNaziv>
  <DomainObject.Predmet.SudioniciListAdressOIB>
    <izvorni_sadrzaj>
      <item>FINA, RC ZAGREB, Podružnica Bjelovar, OIB 85821130368, F. Supila 4,43000 Bjelovar</item>
      <item>JANDA PROMET društvo s ograničenom odgovornošću za proizvodnju, trgovinu i usluge, Čemernica, OIB 22395817362, Zagrebačka 20,33000 Čemernica</item>
      <item>Mirko Krznarić, OIB 66415152840, Zagrebačka 20.,33000 Čemernica</item>
    </izvorni_sadrzaj>
    <derivirana_varijabla naziv="DomainObject.Predmet.SudioniciListAdressOIB_1">
      <item>FINA, RC ZAGREB, Podružnica Bjelovar, OIB 85821130368, F. Supila 4,43000 Bjelovar</item>
      <item>JANDA PROMET društvo s ograničenom odgovornošću za proizvodnju, trgovinu i usluge, Čemernica, OIB 22395817362, Zagrebačka 20,33000 Čemernica</item>
      <item>Mirko Krznarić, OIB 66415152840, Zagrebačka 20.,33000 Čemernica</item>
    </derivirana_varijabla>
  </DomainObject.Predmet.SudioniciListAdressOIB>
  <DomainObject.UcesnikSudskeRadnje.NazivFormated>
    <izvorni_sadrzaj>Mirko Krznarić, OIB 66415152840, Zagrebačka 20.,33000 Čemernica</izvorni_sadrzaj>
    <derivirana_varijabla naziv="DomainObject.UcesnikSudskeRadnje.NazivFormated_1">Mirko Krznarić, OIB 66415152840, Zagrebačka 20.,33000 Čemernica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1B920-AFBD-4270-8203-16683848E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1908</properties:Characters>
  <properties:Lines>81</properties:Lines>
  <properties:Paragraphs>20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2016-03-21T13:06:00Z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Mirko Krznarić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