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5396" w14:paraId="1565396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E63BE9">
        <w:rPr>
          <w:sz w:val="24"/>
        </w:rPr>
        <w:t>692</w:t>
      </w:r>
      <w:r w:rsidR="00D027E4">
        <w:rPr>
          <w:sz w:val="24"/>
        </w:rPr>
        <w:t>/2016-</w:t>
      </w:r>
      <w:r w:rsidR="005E5C20">
        <w:rPr>
          <w:sz w:val="24"/>
        </w:rPr>
        <w:t>1</w:t>
      </w:r>
      <w:r w:rsidR="00E63BE9">
        <w:rPr>
          <w:sz w:val="24"/>
        </w:rPr>
        <w:t>2</w:t>
      </w:r>
    </w:p>
    <w:p w:rsidRDefault="007D03F7" w:rsidR="007D03F7">
      <w:pPr>
        <w:rPr>
          <w:sz w:val="24"/>
        </w:rPr>
      </w:pPr>
    </w:p>
    <w:p w:rsidRDefault="007D03F7" w:rsidR="007D03F7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E63BE9">
        <w:rPr>
          <w:sz w:val="24"/>
        </w:rPr>
        <w:t xml:space="preserve">ŠAH </w:t>
      </w:r>
      <w:r w:rsidR="0074086D">
        <w:rPr>
          <w:sz w:val="24"/>
        </w:rPr>
        <w:t>d.o.o.</w:t>
      </w:r>
      <w:r w:rsidR="005E5C20">
        <w:rPr>
          <w:sz w:val="24"/>
        </w:rPr>
        <w:t>,</w:t>
      </w:r>
      <w:r w:rsidR="0074086D">
        <w:rPr>
          <w:sz w:val="24"/>
        </w:rPr>
        <w:t xml:space="preserve"> </w:t>
      </w:r>
      <w:r w:rsidR="00E63BE9">
        <w:rPr>
          <w:sz w:val="24"/>
        </w:rPr>
        <w:t>Novo Zvečevo</w:t>
      </w:r>
      <w:r w:rsidR="0074086D">
        <w:rPr>
          <w:sz w:val="24"/>
        </w:rPr>
        <w:t xml:space="preserve">, </w:t>
      </w:r>
      <w:r w:rsidR="00E63BE9">
        <w:rPr>
          <w:sz w:val="24"/>
        </w:rPr>
        <w:t>Zvečevo 9 a</w:t>
      </w:r>
      <w:r w:rsidR="0074086D">
        <w:rPr>
          <w:sz w:val="24"/>
        </w:rPr>
        <w:t>,</w:t>
      </w:r>
      <w:r w:rsidR="00E72B48">
        <w:rPr>
          <w:sz w:val="24"/>
        </w:rPr>
        <w:t xml:space="preserve"> </w:t>
      </w:r>
      <w:r w:rsidR="0083796E">
        <w:rPr>
          <w:sz w:val="24"/>
        </w:rPr>
        <w:t xml:space="preserve">dana </w:t>
      </w:r>
      <w:r w:rsidR="00D6036F">
        <w:rPr>
          <w:sz w:val="24"/>
        </w:rPr>
        <w:t xml:space="preserve"> </w:t>
      </w:r>
      <w:r w:rsidR="005E5C20">
        <w:rPr>
          <w:sz w:val="24"/>
        </w:rPr>
        <w:t>14</w:t>
      </w:r>
      <w:r w:rsidR="00E72B48">
        <w:rPr>
          <w:sz w:val="24"/>
        </w:rPr>
        <w:t>.s</w:t>
      </w:r>
      <w:r w:rsidR="005E5C20">
        <w:rPr>
          <w:sz w:val="24"/>
        </w:rPr>
        <w:t>tudenog</w:t>
      </w:r>
      <w:r w:rsidR="00A86EB2">
        <w:rPr>
          <w:sz w:val="24"/>
        </w:rPr>
        <w:t xml:space="preserve"> 2016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E63BE9">
        <w:rPr>
          <w:sz w:val="24"/>
        </w:rPr>
        <w:t>ŠAH d.o.o.</w:t>
      </w:r>
      <w:r w:rsidR="002A2C2B" w:rsidRPr="002A2C2B">
        <w:rPr>
          <w:sz w:val="24"/>
        </w:rPr>
        <w:t xml:space="preserve"> </w:t>
      </w:r>
      <w:r w:rsidR="002A2C2B">
        <w:rPr>
          <w:sz w:val="24"/>
        </w:rPr>
        <w:t>za šumarstvo, prijevoz i trgovinu,</w:t>
      </w:r>
      <w:r w:rsidR="00E63BE9">
        <w:rPr>
          <w:sz w:val="24"/>
        </w:rPr>
        <w:t xml:space="preserve"> Novo Zvečevo, Zvečevo 9 a</w:t>
      </w:r>
      <w:r w:rsidR="00E72B48">
        <w:rPr>
          <w:sz w:val="24"/>
        </w:rPr>
        <w:t xml:space="preserve">, OIB </w:t>
      </w:r>
      <w:r w:rsidR="00E63BE9">
        <w:rPr>
          <w:sz w:val="24"/>
        </w:rPr>
        <w:t>36308789575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74086D">
        <w:rPr>
          <w:b/>
          <w:sz w:val="24"/>
        </w:rPr>
        <w:t>05 22</w:t>
      </w:r>
      <w:r w:rsidR="00E63BE9">
        <w:rPr>
          <w:b/>
          <w:sz w:val="24"/>
        </w:rPr>
        <w:t>1 692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006653" w:rsidP="00AB058D" w:rsidR="00006653" w:rsidRPr="00A86EB2">
      <w:pPr>
        <w:rPr>
          <w:sz w:val="24"/>
        </w:rPr>
      </w:pP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E63BE9">
        <w:rPr>
          <w:sz w:val="24"/>
        </w:rPr>
        <w:t>692</w:t>
      </w:r>
      <w:r w:rsidR="005E5C20">
        <w:rPr>
          <w:sz w:val="24"/>
        </w:rPr>
        <w:t>/2016-3 od 2</w:t>
      </w:r>
      <w:r w:rsidR="0074086D">
        <w:rPr>
          <w:sz w:val="24"/>
        </w:rPr>
        <w:t>5</w:t>
      </w:r>
      <w:r w:rsidR="00D127E7">
        <w:rPr>
          <w:sz w:val="24"/>
        </w:rPr>
        <w:t>.</w:t>
      </w:r>
      <w:r w:rsidR="005E5C20">
        <w:rPr>
          <w:sz w:val="24"/>
        </w:rPr>
        <w:t>srpnja</w:t>
      </w:r>
      <w:r w:rsidR="002E224C">
        <w:rPr>
          <w:sz w:val="24"/>
        </w:rPr>
        <w:t xml:space="preserve"> 2016.po prijedlogu </w:t>
      </w:r>
      <w:r w:rsidR="00D027E4">
        <w:rPr>
          <w:sz w:val="24"/>
        </w:rPr>
        <w:t>FINE</w:t>
      </w:r>
      <w:r w:rsidR="002E224C">
        <w:rPr>
          <w:sz w:val="24"/>
        </w:rPr>
        <w:t xml:space="preserve"> pokrenut je prethodni postupak radi utvrđivanja pretpostavki za otvaranje stečajnog postupka nad dužnikom </w:t>
      </w:r>
      <w:r w:rsidR="00E63BE9">
        <w:rPr>
          <w:sz w:val="24"/>
        </w:rPr>
        <w:t>ŠAH d.o.o., Novo Zvečevo, Zvečevo 9 a</w:t>
      </w:r>
      <w:r w:rsidR="002E224C">
        <w:rPr>
          <w:sz w:val="24"/>
        </w:rPr>
        <w:t>.</w:t>
      </w:r>
    </w:p>
    <w:p w:rsidRDefault="004E606C" w:rsidP="0009340D" w:rsidR="004B1BCC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2E224C">
        <w:rPr>
          <w:sz w:val="24"/>
        </w:rPr>
        <w:t xml:space="preserve">radi očitovanja o prijedlogu </w:t>
      </w:r>
      <w:r>
        <w:rPr>
          <w:sz w:val="24"/>
        </w:rPr>
        <w:t xml:space="preserve">koje je održano dana </w:t>
      </w:r>
      <w:r w:rsidR="00E63BE9">
        <w:rPr>
          <w:sz w:val="24"/>
        </w:rPr>
        <w:t>23</w:t>
      </w:r>
      <w:r w:rsidR="005E5C20">
        <w:rPr>
          <w:sz w:val="24"/>
        </w:rPr>
        <w:t xml:space="preserve">. </w:t>
      </w:r>
      <w:r w:rsidR="00E63BE9">
        <w:rPr>
          <w:sz w:val="24"/>
        </w:rPr>
        <w:t xml:space="preserve">rujna </w:t>
      </w:r>
      <w:r w:rsidR="00BE542E">
        <w:rPr>
          <w:sz w:val="24"/>
        </w:rPr>
        <w:t>2016</w:t>
      </w:r>
      <w:r>
        <w:rPr>
          <w:sz w:val="24"/>
        </w:rPr>
        <w:t>.</w:t>
      </w:r>
      <w:r w:rsidR="00E63BE9">
        <w:rPr>
          <w:sz w:val="24"/>
        </w:rPr>
        <w:t xml:space="preserve"> </w:t>
      </w:r>
      <w:r>
        <w:rPr>
          <w:sz w:val="24"/>
        </w:rPr>
        <w:t xml:space="preserve">saslušan je </w:t>
      </w:r>
      <w:proofErr w:type="spellStart"/>
      <w:r w:rsidR="00BE542E">
        <w:rPr>
          <w:sz w:val="24"/>
        </w:rPr>
        <w:t>zak.zastupni</w:t>
      </w:r>
      <w:r w:rsidR="0074086D">
        <w:rPr>
          <w:sz w:val="24"/>
        </w:rPr>
        <w:t>k</w:t>
      </w:r>
      <w:proofErr w:type="spellEnd"/>
      <w:r w:rsidR="00BE542E">
        <w:rPr>
          <w:sz w:val="24"/>
        </w:rPr>
        <w:t xml:space="preserve"> dužnika </w:t>
      </w:r>
      <w:r w:rsidR="00E63BE9">
        <w:rPr>
          <w:sz w:val="24"/>
        </w:rPr>
        <w:t>Ervin Šah</w:t>
      </w:r>
      <w:r>
        <w:rPr>
          <w:sz w:val="24"/>
        </w:rPr>
        <w:t xml:space="preserve"> koj</w:t>
      </w:r>
      <w:r w:rsidR="0074086D">
        <w:rPr>
          <w:sz w:val="24"/>
        </w:rPr>
        <w:t>i</w:t>
      </w:r>
      <w:r>
        <w:rPr>
          <w:sz w:val="24"/>
        </w:rPr>
        <w:t xml:space="preserve"> je u cijelosti prizna</w:t>
      </w:r>
      <w:r w:rsidR="0074086D">
        <w:rPr>
          <w:sz w:val="24"/>
        </w:rPr>
        <w:t>o</w:t>
      </w:r>
      <w:r>
        <w:rPr>
          <w:sz w:val="24"/>
        </w:rPr>
        <w:t xml:space="preserve"> </w:t>
      </w:r>
      <w:r w:rsidR="002E224C">
        <w:rPr>
          <w:sz w:val="24"/>
        </w:rPr>
        <w:t xml:space="preserve">da kod dužnika postoji stečajni razlog nesposobnosti za plaćanje  </w:t>
      </w:r>
      <w:r>
        <w:rPr>
          <w:sz w:val="24"/>
        </w:rPr>
        <w:t xml:space="preserve">jer je poslovni račun dugotrajno blokiran s evidentiranim neizmirenim obvezama za koje nema </w:t>
      </w:r>
      <w:r w:rsidR="00BE542E">
        <w:rPr>
          <w:sz w:val="24"/>
        </w:rPr>
        <w:t>pokrića</w:t>
      </w:r>
      <w:r w:rsidR="00A614CD">
        <w:rPr>
          <w:sz w:val="24"/>
        </w:rPr>
        <w:t xml:space="preserve">, a koja činjenica </w:t>
      </w:r>
      <w:r w:rsidR="00554AB0">
        <w:rPr>
          <w:sz w:val="24"/>
        </w:rPr>
        <w:t xml:space="preserve">nedvojbeno </w:t>
      </w:r>
      <w:r w:rsidR="00A614CD">
        <w:rPr>
          <w:sz w:val="24"/>
        </w:rPr>
        <w:t xml:space="preserve">proizlazi </w:t>
      </w:r>
      <w:r w:rsidR="00554AB0">
        <w:rPr>
          <w:sz w:val="24"/>
        </w:rPr>
        <w:t xml:space="preserve"> </w:t>
      </w:r>
      <w:r w:rsidR="00A614CD">
        <w:rPr>
          <w:sz w:val="24"/>
        </w:rPr>
        <w:t>iz</w:t>
      </w:r>
      <w:r w:rsidR="00D027E4">
        <w:rPr>
          <w:sz w:val="24"/>
        </w:rPr>
        <w:t xml:space="preserve"> priloženih </w:t>
      </w:r>
      <w:r w:rsidR="00A614CD">
        <w:rPr>
          <w:sz w:val="24"/>
        </w:rPr>
        <w:t xml:space="preserve"> podataka FINE</w:t>
      </w:r>
      <w:r w:rsidR="00D027E4">
        <w:rPr>
          <w:sz w:val="24"/>
        </w:rPr>
        <w:t xml:space="preserve"> iz kojih je vidljivo da je poslovni račun blokiran u neprekidnom razdoblju od </w:t>
      </w:r>
      <w:r w:rsidR="00E63BE9">
        <w:rPr>
          <w:sz w:val="24"/>
        </w:rPr>
        <w:t>422</w:t>
      </w:r>
      <w:r w:rsidR="00D127E7">
        <w:rPr>
          <w:sz w:val="24"/>
        </w:rPr>
        <w:t xml:space="preserve"> dan</w:t>
      </w:r>
      <w:r w:rsidR="00E72B48">
        <w:rPr>
          <w:sz w:val="24"/>
        </w:rPr>
        <w:t>a</w:t>
      </w:r>
      <w:r w:rsidR="00D027E4">
        <w:rPr>
          <w:sz w:val="24"/>
        </w:rPr>
        <w:t xml:space="preserve"> s evidentiranim neizmirenih obvezama u ukupnom iznosu </w:t>
      </w:r>
      <w:r w:rsidR="00E63BE9">
        <w:rPr>
          <w:sz w:val="24"/>
        </w:rPr>
        <w:t>1.313.658,85</w:t>
      </w:r>
      <w:r w:rsidR="00D027E4">
        <w:rPr>
          <w:sz w:val="24"/>
        </w:rPr>
        <w:t xml:space="preserve"> kn.</w:t>
      </w:r>
    </w:p>
    <w:p w:rsidRDefault="00A614CD" w:rsidP="00A614CD" w:rsidR="00A614CD">
      <w:pPr>
        <w:ind w:firstLine="720"/>
        <w:jc w:val="both"/>
        <w:rPr>
          <w:sz w:val="24"/>
        </w:rPr>
      </w:pPr>
      <w:r>
        <w:rPr>
          <w:sz w:val="24"/>
        </w:rPr>
        <w:t>Kako su time ostvareni razlozi da se stečajni postupak otvori, bilo je potrebno samo utvrditi obim i vrijednost imovine koja ulazi u stečajnu masu radi mogućnosti pokrića troškova stečajnog postupka.</w:t>
      </w: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5E5C20" w:rsidP="00F25719" w:rsidR="00E63BE9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Na istom ročištu </w:t>
      </w:r>
      <w:proofErr w:type="spellStart"/>
      <w:r>
        <w:rPr>
          <w:sz w:val="24"/>
        </w:rPr>
        <w:t>zak.zastupni</w:t>
      </w:r>
      <w:r w:rsidR="00E22A91">
        <w:rPr>
          <w:sz w:val="24"/>
        </w:rPr>
        <w:t>k</w:t>
      </w:r>
      <w:proofErr w:type="spellEnd"/>
      <w:r w:rsidR="00A614CD">
        <w:rPr>
          <w:sz w:val="24"/>
        </w:rPr>
        <w:t xml:space="preserve">  također </w:t>
      </w:r>
      <w:r w:rsidR="00D622AC">
        <w:rPr>
          <w:sz w:val="24"/>
        </w:rPr>
        <w:t xml:space="preserve">je </w:t>
      </w:r>
      <w:r w:rsidR="00A614CD">
        <w:rPr>
          <w:sz w:val="24"/>
        </w:rPr>
        <w:t>nave</w:t>
      </w:r>
      <w:r w:rsidR="00E22A91">
        <w:rPr>
          <w:sz w:val="24"/>
        </w:rPr>
        <w:t>o</w:t>
      </w:r>
      <w:r w:rsidR="00A614CD">
        <w:rPr>
          <w:sz w:val="24"/>
        </w:rPr>
        <w:t xml:space="preserve"> </w:t>
      </w:r>
      <w:r w:rsidR="00E72B48">
        <w:rPr>
          <w:sz w:val="24"/>
        </w:rPr>
        <w:t xml:space="preserve">da </w:t>
      </w:r>
      <w:r w:rsidR="00E22A91">
        <w:rPr>
          <w:sz w:val="24"/>
        </w:rPr>
        <w:t xml:space="preserve">je </w:t>
      </w:r>
      <w:r w:rsidR="00E63BE9">
        <w:rPr>
          <w:sz w:val="24"/>
        </w:rPr>
        <w:t>djelatnost prestala tijekom 2014.godine a dužnik je od imovine imao u vlasništvu opremu  i poljoprivredne strojeve koj</w:t>
      </w:r>
      <w:r w:rsidR="00902F60">
        <w:rPr>
          <w:sz w:val="24"/>
        </w:rPr>
        <w:t>i</w:t>
      </w:r>
      <w:r w:rsidR="00E63BE9">
        <w:rPr>
          <w:sz w:val="24"/>
        </w:rPr>
        <w:t xml:space="preserve"> </w:t>
      </w:r>
      <w:r w:rsidR="00902F60">
        <w:rPr>
          <w:sz w:val="24"/>
        </w:rPr>
        <w:t>su</w:t>
      </w:r>
      <w:r w:rsidR="00E63BE9">
        <w:rPr>
          <w:sz w:val="24"/>
        </w:rPr>
        <w:t xml:space="preserve"> unovčen</w:t>
      </w:r>
      <w:r w:rsidR="00902F60">
        <w:rPr>
          <w:sz w:val="24"/>
        </w:rPr>
        <w:t>i</w:t>
      </w:r>
      <w:r w:rsidR="00E63BE9">
        <w:rPr>
          <w:sz w:val="24"/>
        </w:rPr>
        <w:t xml:space="preserve"> radi podmirenja obveza prema vjerovnicima.</w:t>
      </w:r>
    </w:p>
    <w:p w:rsidRDefault="00E63BE9" w:rsidP="00F25719" w:rsidR="00200866">
      <w:pPr>
        <w:ind w:firstLine="720"/>
        <w:jc w:val="both"/>
        <w:rPr>
          <w:sz w:val="24"/>
        </w:rPr>
      </w:pPr>
      <w:r>
        <w:rPr>
          <w:sz w:val="24"/>
        </w:rPr>
        <w:t>Unovčeno je ukupno 5 poljoprivrednih strojeva-traktora i motornih pila, a dva motorna vozila kombi zaplijenila</w:t>
      </w:r>
      <w:r w:rsidR="00902F60" w:rsidRPr="00902F60">
        <w:rPr>
          <w:sz w:val="24"/>
        </w:rPr>
        <w:t xml:space="preserve"> </w:t>
      </w:r>
      <w:r w:rsidR="00902F60">
        <w:rPr>
          <w:sz w:val="24"/>
        </w:rPr>
        <w:t>je</w:t>
      </w:r>
      <w:r>
        <w:rPr>
          <w:sz w:val="24"/>
        </w:rPr>
        <w:t xml:space="preserve"> Porezna Uprava u postupku ovrhe radi </w:t>
      </w:r>
      <w:r w:rsidR="00902F60">
        <w:rPr>
          <w:sz w:val="24"/>
        </w:rPr>
        <w:t>naplate</w:t>
      </w:r>
      <w:r>
        <w:rPr>
          <w:sz w:val="24"/>
        </w:rPr>
        <w:t xml:space="preserve"> poreznih obveza, da je navedena pokretna imovina evidentirana u priloženim bilancama čija vrijednost se u tekućoj godini smanjivala u odnosu na ranije godine radi unovčenja  te je u bilanci za 2015. evidentirana u iznosu od 11.762,00Kn. Posebno je obrazložio da se radi o strojevima i opremi koja je služila  za obavljanje šumskih djelatnosti, starosti više od 30 godina, jer se godina proizvodnje kretala od 1970-1980. godine</w:t>
      </w:r>
      <w:r w:rsidR="00200866">
        <w:rPr>
          <w:sz w:val="24"/>
        </w:rPr>
        <w:t>,a motorne pile su imale garanciju 2 godine koliko im je bio vijek trajanja.  Budući je sva navedena imovina unovčena radi podmirenja obveza prema vjerovnicima, tvrdi da dužnik nema druge imovine koja bi mogla ući u stečajnu masu.</w:t>
      </w:r>
    </w:p>
    <w:p w:rsidRDefault="00F110BB" w:rsidP="00F25719" w:rsidR="00F5593A">
      <w:pPr>
        <w:ind w:firstLine="720"/>
        <w:jc w:val="both"/>
        <w:rPr>
          <w:sz w:val="24"/>
        </w:rPr>
      </w:pPr>
      <w:r>
        <w:rPr>
          <w:sz w:val="24"/>
        </w:rPr>
        <w:t>Sv</w:t>
      </w:r>
      <w:r w:rsidR="005E5C20">
        <w:rPr>
          <w:sz w:val="24"/>
        </w:rPr>
        <w:t xml:space="preserve">oje navode </w:t>
      </w:r>
      <w:r>
        <w:rPr>
          <w:sz w:val="24"/>
        </w:rPr>
        <w:t>potvrdi</w:t>
      </w:r>
      <w:r w:rsidR="00E22A91">
        <w:rPr>
          <w:sz w:val="24"/>
        </w:rPr>
        <w:t>o</w:t>
      </w:r>
      <w:r w:rsidR="005E5C20" w:rsidRPr="005E5C20">
        <w:rPr>
          <w:sz w:val="24"/>
        </w:rPr>
        <w:t xml:space="preserve"> </w:t>
      </w:r>
      <w:r w:rsidR="005E5C20">
        <w:rPr>
          <w:sz w:val="24"/>
        </w:rPr>
        <w:t>je</w:t>
      </w:r>
      <w:r>
        <w:rPr>
          <w:sz w:val="24"/>
        </w:rPr>
        <w:t xml:space="preserve"> prilaganjem</w:t>
      </w:r>
      <w:r w:rsidR="00AE33B7">
        <w:rPr>
          <w:sz w:val="24"/>
        </w:rPr>
        <w:t xml:space="preserve"> ovjerovljenog </w:t>
      </w:r>
      <w:proofErr w:type="spellStart"/>
      <w:r w:rsidR="00AE33B7">
        <w:rPr>
          <w:sz w:val="24"/>
        </w:rPr>
        <w:t>prokaznog</w:t>
      </w:r>
      <w:proofErr w:type="spellEnd"/>
      <w:r w:rsidR="00AE33B7">
        <w:rPr>
          <w:sz w:val="24"/>
        </w:rPr>
        <w:t xml:space="preserve"> popisa imovine</w:t>
      </w:r>
      <w:r w:rsidR="00200866">
        <w:rPr>
          <w:sz w:val="24"/>
        </w:rPr>
        <w:t xml:space="preserve">, </w:t>
      </w:r>
      <w:r w:rsidR="00E64783">
        <w:rPr>
          <w:sz w:val="24"/>
        </w:rPr>
        <w:t>bilanci za 201</w:t>
      </w:r>
      <w:r w:rsidR="00200866">
        <w:rPr>
          <w:sz w:val="24"/>
        </w:rPr>
        <w:t xml:space="preserve">3. 2014. 2015.godinu, računa – otpremnica broj 2/P01/9 od 20.veljače 2014. 4/P01/9 od 17.lipnja 2014., 5/P01/9 od 17.lipnja 2014. i 7/P01/9 od 17.lipnja 2014. i izvatka Zagrebačke banke broj 87 od 18.lipnja 2014. </w:t>
      </w:r>
      <w:r w:rsidR="00F5593A">
        <w:rPr>
          <w:sz w:val="24"/>
        </w:rPr>
        <w:t xml:space="preserve">Iz priloženih računa te izvatka ZABE vidljivo je da je za unovčenu imovinu dužnik izdao račune kupcu, a da je kupac kupoprodajne cijene uredno položio na </w:t>
      </w:r>
      <w:proofErr w:type="spellStart"/>
      <w:r w:rsidR="00F5593A">
        <w:rPr>
          <w:sz w:val="24"/>
        </w:rPr>
        <w:t>posl.račun</w:t>
      </w:r>
      <w:proofErr w:type="spellEnd"/>
      <w:r w:rsidR="00F5593A">
        <w:rPr>
          <w:sz w:val="24"/>
        </w:rPr>
        <w:t xml:space="preserve"> dužnika koji se vodi kod Zagrebačke banke d.d.</w:t>
      </w:r>
    </w:p>
    <w:p w:rsidRDefault="00E31046" w:rsidP="00F25719" w:rsidR="00F772D2">
      <w:pPr>
        <w:ind w:firstLine="720"/>
        <w:jc w:val="both"/>
        <w:rPr>
          <w:sz w:val="24"/>
        </w:rPr>
      </w:pPr>
      <w:r>
        <w:rPr>
          <w:sz w:val="24"/>
        </w:rPr>
        <w:t>N</w:t>
      </w:r>
      <w:r w:rsidR="00424071">
        <w:rPr>
          <w:sz w:val="24"/>
        </w:rPr>
        <w:t xml:space="preserve">a ročištu </w:t>
      </w:r>
      <w:proofErr w:type="spellStart"/>
      <w:r>
        <w:rPr>
          <w:sz w:val="24"/>
        </w:rPr>
        <w:t>zak.zastupnik</w:t>
      </w:r>
      <w:proofErr w:type="spellEnd"/>
      <w:r w:rsidR="00F772D2">
        <w:rPr>
          <w:sz w:val="24"/>
        </w:rPr>
        <w:t xml:space="preserve"> pod kaznenom i materijalnom odgovornošću potvrdi</w:t>
      </w:r>
      <w:r w:rsidR="00E22A91">
        <w:rPr>
          <w:sz w:val="24"/>
        </w:rPr>
        <w:t>o</w:t>
      </w:r>
      <w:r w:rsidR="00A504EB">
        <w:rPr>
          <w:sz w:val="24"/>
        </w:rPr>
        <w:t xml:space="preserve"> je</w:t>
      </w:r>
      <w:r w:rsidR="00F772D2">
        <w:rPr>
          <w:sz w:val="24"/>
        </w:rPr>
        <w:t xml:space="preserve"> da su podaci</w:t>
      </w:r>
      <w:r w:rsidR="00674CED" w:rsidRPr="00674CED">
        <w:rPr>
          <w:sz w:val="24"/>
        </w:rPr>
        <w:t xml:space="preserve"> </w:t>
      </w:r>
      <w:r w:rsidR="00674CED">
        <w:rPr>
          <w:sz w:val="24"/>
        </w:rPr>
        <w:t xml:space="preserve">iz priloženog </w:t>
      </w:r>
      <w:proofErr w:type="spellStart"/>
      <w:r w:rsidR="00674CED">
        <w:rPr>
          <w:sz w:val="24"/>
        </w:rPr>
        <w:t>prokaznog</w:t>
      </w:r>
      <w:proofErr w:type="spellEnd"/>
      <w:r w:rsidR="00674CED">
        <w:rPr>
          <w:sz w:val="24"/>
        </w:rPr>
        <w:t xml:space="preserve"> popisa</w:t>
      </w:r>
      <w:r w:rsidR="00F772D2">
        <w:rPr>
          <w:sz w:val="24"/>
        </w:rPr>
        <w:t xml:space="preserve"> </w:t>
      </w:r>
      <w:r w:rsidR="00674CED">
        <w:rPr>
          <w:sz w:val="24"/>
        </w:rPr>
        <w:t>točni i istiniti,</w:t>
      </w:r>
      <w:r w:rsidR="00DA2322">
        <w:rPr>
          <w:sz w:val="24"/>
        </w:rPr>
        <w:t xml:space="preserve"> te</w:t>
      </w:r>
      <w:r w:rsidR="00F772D2">
        <w:rPr>
          <w:sz w:val="24"/>
        </w:rPr>
        <w:t xml:space="preserve">  </w:t>
      </w:r>
      <w:r w:rsidR="00DA2322">
        <w:rPr>
          <w:sz w:val="24"/>
        </w:rPr>
        <w:t>ne postoji</w:t>
      </w:r>
      <w:r w:rsidR="00F772D2">
        <w:rPr>
          <w:sz w:val="24"/>
        </w:rPr>
        <w:t xml:space="preserve"> imovin</w:t>
      </w:r>
      <w:r w:rsidR="00DA2322">
        <w:rPr>
          <w:sz w:val="24"/>
        </w:rPr>
        <w:t>a</w:t>
      </w:r>
      <w:r w:rsidR="00144170">
        <w:rPr>
          <w:sz w:val="24"/>
        </w:rPr>
        <w:t xml:space="preserve"> koja bi mogla ući u stečajnu masu</w:t>
      </w:r>
      <w:r w:rsidR="00F772D2">
        <w:rPr>
          <w:sz w:val="24"/>
        </w:rPr>
        <w:t>.</w:t>
      </w:r>
    </w:p>
    <w:p w:rsidRDefault="00EC34C0" w:rsidP="00DE0BBB" w:rsidR="00F772D2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>u tom slučaju, postupak neće provesti i na odgovarajući</w:t>
      </w:r>
      <w:r w:rsidR="003216B0">
        <w:rPr>
          <w:sz w:val="24"/>
        </w:rPr>
        <w:t xml:space="preserve"> način</w:t>
      </w:r>
      <w:r w:rsidR="00DE0BBB">
        <w:rPr>
          <w:sz w:val="24"/>
        </w:rPr>
        <w:t xml:space="preserve"> će se primijeniti odredbe čl. 286-292 ovog Zakona. </w:t>
      </w:r>
    </w:p>
    <w:p w:rsidRDefault="00931508" w:rsidP="003B6025" w:rsidR="007E473A">
      <w:pPr>
        <w:jc w:val="both"/>
        <w:rPr>
          <w:sz w:val="24"/>
        </w:rPr>
      </w:pPr>
      <w:r>
        <w:rPr>
          <w:sz w:val="24"/>
        </w:rPr>
        <w:tab/>
      </w:r>
      <w:r w:rsidR="00C57CCB">
        <w:rPr>
          <w:sz w:val="24"/>
        </w:rPr>
        <w:t>N</w:t>
      </w:r>
      <w:r w:rsidR="00F772D2">
        <w:rPr>
          <w:sz w:val="24"/>
        </w:rPr>
        <w:t>a temelju</w:t>
      </w:r>
      <w:r w:rsidR="002D449D">
        <w:rPr>
          <w:sz w:val="24"/>
        </w:rPr>
        <w:t xml:space="preserve"> iskaza </w:t>
      </w:r>
      <w:proofErr w:type="spellStart"/>
      <w:r w:rsidR="00B03FB4">
        <w:rPr>
          <w:sz w:val="24"/>
        </w:rPr>
        <w:t>zak.zastup</w:t>
      </w:r>
      <w:r w:rsidR="00D2204C">
        <w:rPr>
          <w:sz w:val="24"/>
        </w:rPr>
        <w:t>ni</w:t>
      </w:r>
      <w:r w:rsidR="00E22A91">
        <w:rPr>
          <w:sz w:val="24"/>
        </w:rPr>
        <w:t>ka</w:t>
      </w:r>
      <w:proofErr w:type="spellEnd"/>
      <w:r w:rsidR="00D2204C">
        <w:rPr>
          <w:sz w:val="24"/>
        </w:rPr>
        <w:t xml:space="preserve"> dužnika, te svih priloženih isprava</w:t>
      </w:r>
      <w:r w:rsidR="00BA3D2D">
        <w:rPr>
          <w:sz w:val="24"/>
        </w:rPr>
        <w:t xml:space="preserve"> kao i podataka o imovini koje je sud pribavio po službenoj dužnosti,</w:t>
      </w:r>
      <w:r w:rsidR="00F772D2">
        <w:rPr>
          <w:sz w:val="24"/>
        </w:rPr>
        <w:t xml:space="preserve"> utvrđeno</w:t>
      </w:r>
      <w:r w:rsidR="00BA3D2D">
        <w:rPr>
          <w:sz w:val="24"/>
        </w:rPr>
        <w:t xml:space="preserve"> je</w:t>
      </w:r>
      <w:r>
        <w:rPr>
          <w:sz w:val="24"/>
        </w:rPr>
        <w:t xml:space="preserve">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</w:t>
      </w:r>
      <w:r w:rsidR="00E72B48">
        <w:rPr>
          <w:sz w:val="24"/>
        </w:rPr>
        <w:t>nema imovine koja bi bila dostatna za pokriće troškova stečajnog postupka</w:t>
      </w:r>
      <w:r w:rsidR="00D622AC">
        <w:rPr>
          <w:sz w:val="24"/>
        </w:rPr>
        <w:t>,</w:t>
      </w:r>
      <w:r w:rsidR="00F772D2">
        <w:rPr>
          <w:sz w:val="24"/>
        </w:rPr>
        <w:t xml:space="preserve"> koji </w:t>
      </w:r>
      <w:r w:rsidR="00DA744D">
        <w:rPr>
          <w:sz w:val="24"/>
        </w:rPr>
        <w:t xml:space="preserve"> minimalno mogu iznositi 6</w:t>
      </w:r>
      <w:r w:rsidR="00DE2887">
        <w:rPr>
          <w:sz w:val="24"/>
        </w:rPr>
        <w:t>0.000,00 kn. Isti</w:t>
      </w:r>
      <w:r>
        <w:rPr>
          <w:sz w:val="24"/>
        </w:rPr>
        <w:t xml:space="preserve"> troškovi </w:t>
      </w:r>
      <w:r w:rsidR="00DE2887">
        <w:rPr>
          <w:sz w:val="24"/>
        </w:rPr>
        <w:t>se odnose</w:t>
      </w:r>
      <w:r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i bruto nagradu stečajnom</w:t>
      </w:r>
      <w:r>
        <w:rPr>
          <w:sz w:val="24"/>
          <w:szCs w:val="24"/>
        </w:rPr>
        <w:t xml:space="preserve"> up</w:t>
      </w:r>
      <w:r w:rsidR="00E72B48">
        <w:rPr>
          <w:sz w:val="24"/>
          <w:szCs w:val="24"/>
        </w:rPr>
        <w:t>ravitelju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25</w:t>
      </w:r>
      <w:r w:rsidR="00DE2887">
        <w:rPr>
          <w:sz w:val="24"/>
          <w:szCs w:val="24"/>
        </w:rPr>
        <w:t>.000,00 kn</w:t>
      </w:r>
      <w:r>
        <w:rPr>
          <w:sz w:val="24"/>
          <w:szCs w:val="24"/>
        </w:rPr>
        <w:t xml:space="preserve">, </w:t>
      </w:r>
      <w:r w:rsidR="00DA744D">
        <w:rPr>
          <w:sz w:val="24"/>
          <w:szCs w:val="24"/>
        </w:rPr>
        <w:t>1</w:t>
      </w:r>
      <w:r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 xml:space="preserve">u s naprijed </w:t>
      </w:r>
      <w:proofErr w:type="spellStart"/>
      <w:r w:rsidR="00DA744D">
        <w:rPr>
          <w:sz w:val="24"/>
        </w:rPr>
        <w:t>cit.odredbom</w:t>
      </w:r>
      <w:proofErr w:type="spellEnd"/>
      <w:r w:rsidR="00DA744D">
        <w:rPr>
          <w:sz w:val="24"/>
        </w:rPr>
        <w:t xml:space="preserve">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</w:t>
      </w:r>
      <w:r w:rsidR="00DA744D">
        <w:rPr>
          <w:sz w:val="24"/>
        </w:rPr>
        <w:t xml:space="preserve">z </w:t>
      </w:r>
      <w:proofErr w:type="spellStart"/>
      <w:r w:rsidR="00DA744D">
        <w:rPr>
          <w:sz w:val="24"/>
        </w:rPr>
        <w:t>toč</w:t>
      </w:r>
      <w:proofErr w:type="spellEnd"/>
      <w:r w:rsidR="00DA744D">
        <w:rPr>
          <w:sz w:val="24"/>
        </w:rPr>
        <w:t>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7C2D3E">
        <w:rPr>
          <w:sz w:val="24"/>
        </w:rPr>
        <w:t>14</w:t>
      </w:r>
      <w:r w:rsidR="00E72B48">
        <w:rPr>
          <w:sz w:val="24"/>
        </w:rPr>
        <w:t>.</w:t>
      </w:r>
      <w:r w:rsidR="007C2D3E">
        <w:rPr>
          <w:sz w:val="24"/>
        </w:rPr>
        <w:t xml:space="preserve"> studenog</w:t>
      </w:r>
      <w:r w:rsidR="00452957">
        <w:rPr>
          <w:sz w:val="24"/>
        </w:rPr>
        <w:t xml:space="preserve"> 2016</w:t>
      </w:r>
      <w:r>
        <w:rPr>
          <w:sz w:val="24"/>
        </w:rPr>
        <w:t>.</w:t>
      </w:r>
    </w:p>
    <w:p w:rsidRDefault="00201C02" w:rsidR="00201C02">
      <w:pPr>
        <w:rPr>
          <w:sz w:val="24"/>
        </w:rPr>
      </w:pP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201C02" w:rsidP="00201C02" w:rsidR="00201C02">
      <w:pPr>
        <w:jc w:val="cent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Vesna Vukelić</w:t>
      </w:r>
    </w:p>
    <w:p w:rsidRDefault="007E473A" w:rsidR="007E473A">
      <w:pPr>
        <w:rPr>
          <w:sz w:val="24"/>
        </w:rPr>
      </w:pPr>
    </w:p>
    <w:p w:rsidRDefault="00006653" w:rsidR="00201C02">
      <w:pPr>
        <w:rPr>
          <w:sz w:val="24"/>
        </w:rPr>
      </w:pPr>
      <w:r>
        <w:rPr>
          <w:sz w:val="24"/>
        </w:rPr>
        <w:t xml:space="preserve">        </w:t>
      </w:r>
      <w:r w:rsidR="00201C02">
        <w:rPr>
          <w:sz w:val="24"/>
        </w:rPr>
        <w:t xml:space="preserve">        </w:t>
      </w:r>
    </w:p>
    <w:p w:rsidRDefault="00006653" w:rsidR="00006653">
      <w:pPr>
        <w:rPr>
          <w:sz w:val="24"/>
        </w:rPr>
      </w:pPr>
      <w:r>
        <w:rPr>
          <w:sz w:val="24"/>
        </w:rPr>
        <w:lastRenderedPageBreak/>
        <w:t xml:space="preserve">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7C2D3E">
        <w:rPr>
          <w:sz w:val="24"/>
        </w:rPr>
        <w:t xml:space="preserve">   </w:t>
      </w:r>
      <w:r w:rsidR="00A65CA3">
        <w:rPr>
          <w:sz w:val="24"/>
        </w:rPr>
        <w:t xml:space="preserve">    </w:t>
      </w:r>
      <w:r w:rsidR="00201C02">
        <w:rPr>
          <w:sz w:val="24"/>
        </w:rPr>
        <w:tab/>
      </w:r>
      <w:r w:rsidR="00201C02">
        <w:rPr>
          <w:sz w:val="24"/>
        </w:rPr>
        <w:tab/>
      </w:r>
      <w:r w:rsidR="00201C02">
        <w:rPr>
          <w:sz w:val="24"/>
        </w:rPr>
        <w:tab/>
        <w:t xml:space="preserve"> </w:t>
      </w:r>
      <w:r w:rsidR="00A65CA3">
        <w:rPr>
          <w:sz w:val="24"/>
        </w:rPr>
        <w:t xml:space="preserve"> </w:t>
      </w:r>
    </w:p>
    <w:p w:rsidRDefault="00EF2836" w:rsidR="00EF2836">
      <w:pPr>
        <w:rPr>
          <w:sz w:val="24"/>
        </w:rPr>
      </w:pP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2189"/>
    <w:rsid w:val="00004C9D"/>
    <w:rsid w:val="00006653"/>
    <w:rsid w:val="00021695"/>
    <w:rsid w:val="00022727"/>
    <w:rsid w:val="00026B78"/>
    <w:rsid w:val="0003642B"/>
    <w:rsid w:val="00040F5E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168"/>
    <w:rsid w:val="000F3E7F"/>
    <w:rsid w:val="001109DE"/>
    <w:rsid w:val="001115E2"/>
    <w:rsid w:val="001230A5"/>
    <w:rsid w:val="00144170"/>
    <w:rsid w:val="00144857"/>
    <w:rsid w:val="00173F5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0866"/>
    <w:rsid w:val="00201C02"/>
    <w:rsid w:val="002022EF"/>
    <w:rsid w:val="00236E23"/>
    <w:rsid w:val="00245CDF"/>
    <w:rsid w:val="00252EAA"/>
    <w:rsid w:val="00265332"/>
    <w:rsid w:val="0028417D"/>
    <w:rsid w:val="002A129D"/>
    <w:rsid w:val="002A2C2B"/>
    <w:rsid w:val="002B196A"/>
    <w:rsid w:val="002B4884"/>
    <w:rsid w:val="002D449D"/>
    <w:rsid w:val="002E14D9"/>
    <w:rsid w:val="002E224C"/>
    <w:rsid w:val="002E4E00"/>
    <w:rsid w:val="002F5E6D"/>
    <w:rsid w:val="003216B0"/>
    <w:rsid w:val="00321893"/>
    <w:rsid w:val="00327FDB"/>
    <w:rsid w:val="003329AE"/>
    <w:rsid w:val="00335128"/>
    <w:rsid w:val="0035790F"/>
    <w:rsid w:val="00366FA7"/>
    <w:rsid w:val="00367E51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D781D"/>
    <w:rsid w:val="00423711"/>
    <w:rsid w:val="00424071"/>
    <w:rsid w:val="00427749"/>
    <w:rsid w:val="00431677"/>
    <w:rsid w:val="00441B46"/>
    <w:rsid w:val="00441DB8"/>
    <w:rsid w:val="004434C7"/>
    <w:rsid w:val="00452957"/>
    <w:rsid w:val="00461C63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53EC8"/>
    <w:rsid w:val="00554AB0"/>
    <w:rsid w:val="00555D7C"/>
    <w:rsid w:val="00560B75"/>
    <w:rsid w:val="00586FB0"/>
    <w:rsid w:val="00596B1E"/>
    <w:rsid w:val="005A2249"/>
    <w:rsid w:val="005C5E63"/>
    <w:rsid w:val="005D3663"/>
    <w:rsid w:val="005E5C20"/>
    <w:rsid w:val="005F314D"/>
    <w:rsid w:val="00614E92"/>
    <w:rsid w:val="006237D0"/>
    <w:rsid w:val="0063458B"/>
    <w:rsid w:val="00645E54"/>
    <w:rsid w:val="00646441"/>
    <w:rsid w:val="00660BC1"/>
    <w:rsid w:val="006634A2"/>
    <w:rsid w:val="00674CED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6263"/>
    <w:rsid w:val="0074086D"/>
    <w:rsid w:val="00752CE5"/>
    <w:rsid w:val="00761D28"/>
    <w:rsid w:val="007768B0"/>
    <w:rsid w:val="00776ECB"/>
    <w:rsid w:val="00786666"/>
    <w:rsid w:val="007870E8"/>
    <w:rsid w:val="007A5164"/>
    <w:rsid w:val="007A7172"/>
    <w:rsid w:val="007C2D3E"/>
    <w:rsid w:val="007C622E"/>
    <w:rsid w:val="007D03F7"/>
    <w:rsid w:val="007E473A"/>
    <w:rsid w:val="007F114F"/>
    <w:rsid w:val="007F42E6"/>
    <w:rsid w:val="008123B2"/>
    <w:rsid w:val="008201BD"/>
    <w:rsid w:val="00820EC4"/>
    <w:rsid w:val="008320D9"/>
    <w:rsid w:val="0083796E"/>
    <w:rsid w:val="008400F3"/>
    <w:rsid w:val="008415A8"/>
    <w:rsid w:val="00851512"/>
    <w:rsid w:val="00851F7C"/>
    <w:rsid w:val="008530AD"/>
    <w:rsid w:val="00855CF1"/>
    <w:rsid w:val="00862F75"/>
    <w:rsid w:val="0086402B"/>
    <w:rsid w:val="00865428"/>
    <w:rsid w:val="008A4011"/>
    <w:rsid w:val="008A5FCF"/>
    <w:rsid w:val="008B0313"/>
    <w:rsid w:val="008B2204"/>
    <w:rsid w:val="008B3F54"/>
    <w:rsid w:val="008E5007"/>
    <w:rsid w:val="008E73E3"/>
    <w:rsid w:val="00902F60"/>
    <w:rsid w:val="00906CDA"/>
    <w:rsid w:val="00920251"/>
    <w:rsid w:val="00924B4E"/>
    <w:rsid w:val="009262CF"/>
    <w:rsid w:val="00931508"/>
    <w:rsid w:val="00932CEC"/>
    <w:rsid w:val="00954C94"/>
    <w:rsid w:val="00967424"/>
    <w:rsid w:val="009929E6"/>
    <w:rsid w:val="009B05F7"/>
    <w:rsid w:val="009B6B38"/>
    <w:rsid w:val="009C00DC"/>
    <w:rsid w:val="009C5B0C"/>
    <w:rsid w:val="009F088E"/>
    <w:rsid w:val="009F2A28"/>
    <w:rsid w:val="00A027FA"/>
    <w:rsid w:val="00A504EB"/>
    <w:rsid w:val="00A60490"/>
    <w:rsid w:val="00A614CD"/>
    <w:rsid w:val="00A65CA3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33B7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74D3D"/>
    <w:rsid w:val="00B77358"/>
    <w:rsid w:val="00B832CC"/>
    <w:rsid w:val="00B85577"/>
    <w:rsid w:val="00B87528"/>
    <w:rsid w:val="00BA3D2D"/>
    <w:rsid w:val="00BB435E"/>
    <w:rsid w:val="00BD724E"/>
    <w:rsid w:val="00BE542E"/>
    <w:rsid w:val="00BE5B5B"/>
    <w:rsid w:val="00BF4AF5"/>
    <w:rsid w:val="00C05D64"/>
    <w:rsid w:val="00C37C03"/>
    <w:rsid w:val="00C433A8"/>
    <w:rsid w:val="00C465E5"/>
    <w:rsid w:val="00C562BD"/>
    <w:rsid w:val="00C57CCB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17F8"/>
    <w:rsid w:val="00D027E4"/>
    <w:rsid w:val="00D127E7"/>
    <w:rsid w:val="00D2204C"/>
    <w:rsid w:val="00D265FD"/>
    <w:rsid w:val="00D32CE1"/>
    <w:rsid w:val="00D376BB"/>
    <w:rsid w:val="00D41D78"/>
    <w:rsid w:val="00D6036F"/>
    <w:rsid w:val="00D622AC"/>
    <w:rsid w:val="00D6742D"/>
    <w:rsid w:val="00D827F2"/>
    <w:rsid w:val="00D916C6"/>
    <w:rsid w:val="00DA1A33"/>
    <w:rsid w:val="00DA2322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22A91"/>
    <w:rsid w:val="00E31046"/>
    <w:rsid w:val="00E46541"/>
    <w:rsid w:val="00E477B2"/>
    <w:rsid w:val="00E6022E"/>
    <w:rsid w:val="00E63BE9"/>
    <w:rsid w:val="00E64783"/>
    <w:rsid w:val="00E72B48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EF2836"/>
    <w:rsid w:val="00F110BB"/>
    <w:rsid w:val="00F12184"/>
    <w:rsid w:val="00F23D12"/>
    <w:rsid w:val="00F25719"/>
    <w:rsid w:val="00F313B8"/>
    <w:rsid w:val="00F43BC5"/>
    <w:rsid w:val="00F4611B"/>
    <w:rsid w:val="00F5593A"/>
    <w:rsid w:val="00F61ABD"/>
    <w:rsid w:val="00F647C2"/>
    <w:rsid w:val="00F735E5"/>
    <w:rsid w:val="00F772D2"/>
    <w:rsid w:val="00F80D14"/>
    <w:rsid w:val="00F81A02"/>
    <w:rsid w:val="00F876EA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2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C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2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C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444.ST.2. SZ</izvorni_sadrzaj>
    <derivirana_varijabla naziv="DomainObject.Predmet.Opis_1">ČL. 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 d.o.o. za šumarstvo, prijevoz i trgovinu</izvorni_sadrzaj>
    <derivirana_varijabla naziv="DomainObject.Predmet.ProtustrankaFormated_1">  ŠAH d.o.o. za šumarstvo, prijevoz i trgovinu</derivirana_varijabla>
  </DomainObject.Predmet.ProtustrankaFormated>
  <DomainObject.Predmet.ProtustrankaFormatedOIB>
    <izvorni_sadrzaj>  ŠAH d.o.o. za šumarstvo, prijevoz i trgovinu, OIB 36308789575</izvorni_sadrzaj>
    <derivirana_varijabla naziv="DomainObject.Predmet.ProtustrankaFormatedOIB_1">  ŠAH d.o.o. za šumarstvo, prijevoz i trgovinu, OIB 36308789575</derivirana_varijabla>
  </DomainObject.Predmet.ProtustrankaFormatedOIB>
  <DomainObject.Predmet.ProtustrankaFormatedWithAdress>
    <izvorni_sadrzaj> ŠAH d.o.o. za šumarstvo, prijevoz i trgovinu, Novo Zvečevo 9 a, 34000 Novo Zvečevo</izvorni_sadrzaj>
    <derivirana_varijabla naziv="DomainObject.Predmet.ProtustrankaFormatedWithAdress_1"> ŠAH d.o.o. za šumarstvo, prijevoz i trgovinu, Novo Zvečevo 9 a, 34000 Novo Zvečevo</derivirana_varijabla>
  </DomainObject.Predmet.ProtustrankaFormatedWithAdress>
  <DomainObject.Predmet.ProtustrankaFormatedWithAdressOIB>
    <izvorni_sadrzaj> ŠAH d.o.o. za šumarstvo, prijevoz i trgovinu, OIB 36308789575, Novo Zvečevo 9 a, 34000 Novo Zvečevo</izvorni_sadrzaj>
    <derivirana_varijabla naziv="DomainObject.Predmet.ProtustrankaFormatedWithAdressOIB_1"> ŠAH d.o.o. za šumarstvo, prijevoz i trgovinu, OIB 36308789575, Novo Zvečevo 9 a, 34000 Novo Zvečevo</derivirana_varijabla>
  </DomainObject.Predmet.ProtustrankaFormatedWithAdressOIB>
  <DomainObject.Predmet.ProtustrankaWithAdress>
    <izvorni_sadrzaj>ŠAH d.o.o. za šumarstvo, prijevoz i trgovinu Novo Zvečevo 9 a, 34000 Novo Zvečevo</izvorni_sadrzaj>
    <derivirana_varijabla naziv="DomainObject.Predmet.ProtustrankaWithAdress_1">ŠAH d.o.o. za šumarstvo, prijevoz i trgovinu Novo Zvečevo 9 a, 34000 Novo Zvečevo</derivirana_varijabla>
  </DomainObject.Predmet.ProtustrankaWithAdress>
  <DomainObject.Predmet.ProtustrankaWithAdressOIB>
    <izvorni_sadrzaj>ŠAH d.o.o. za šumarstvo, prijevoz i trgovinu, OIB 36308789575, Novo Zvečevo 9 a, 34000 Novo Zvečevo</izvorni_sadrzaj>
    <derivirana_varijabla naziv="DomainObject.Predmet.ProtustrankaWithAdressOIB_1">ŠAH d.o.o. za šumarstvo, prijevoz i trgovinu, OIB 36308789575, Novo Zvečevo 9 a, 34000 Novo Zvečevo</derivirana_varijabla>
  </DomainObject.Predmet.ProtustrankaWithAdressOIB>
  <DomainObject.Predmet.ProtustrankaNazivFormated>
    <izvorni_sadrzaj>ŠAH d.o.o. za šumarstvo, prijevoz i trgovinu</izvorni_sadrzaj>
    <derivirana_varijabla naziv="DomainObject.Predmet.ProtustrankaNazivFormated_1">ŠAH d.o.o. za šumarstvo, prijevoz i trgovinu</derivirana_varijabla>
  </DomainObject.Predmet.ProtustrankaNazivFormated>
  <DomainObject.Predmet.ProtustrankaNazivFormatedOIB>
    <izvorni_sadrzaj>ŠAH d.o.o. za šumarstvo, prijevoz i trgovinu, OIB 36308789575</izvorni_sadrzaj>
    <derivirana_varijabla naziv="DomainObject.Predmet.ProtustrankaNazivFormatedOIB_1">ŠAH d.o.o. za šumarstvo, prijevoz i trgovinu, OIB 36308789575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1313658.85</izvorni_sadrzaj>
    <derivirana_varijabla naziv="DomainObject.Predmet.TrenutnaVrijednost_1">1313658.85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ŠAH d.o.o. za šumarstvo, prijevoz i trgovinu</item>
    </izvorni_sadrzaj>
    <derivirana_varijabla naziv="DomainObject.Predmet.ProtuStrankaListFormated_1">
      <item>ŠAH d.o.o. za šumarstvo, prijevoz i trgovinu</item>
    </derivirana_varijabla>
  </DomainObject.Predmet.ProtuStrankaListFormated>
  <DomainObject.Predmet.ProtuStrankaListFormatedOIB>
    <izvorni_sadrzaj>
      <item>ŠAH d.o.o. za šumarstvo, prijevoz i trgovinu, OIB 36308789575</item>
    </izvorni_sadrzaj>
    <derivirana_varijabla naziv="DomainObject.Predmet.ProtuStrankaListFormatedOIB_1">
      <item>ŠAH d.o.o. za šumarstvo, prijevoz i trgovinu, OIB 36308789575</item>
    </derivirana_varijabla>
  </DomainObject.Predmet.ProtuStrankaListFormatedOIB>
  <DomainObject.Predmet.ProtuStrankaListFormatedWithAdress>
    <izvorni_sadrzaj>
      <item>ŠAH d.o.o. za šumarstvo, prijevoz i trgovinu, Novo Zvečevo 9 a, 34000 Novo Zvečevo</item>
    </izvorni_sadrzaj>
    <derivirana_varijabla naziv="DomainObject.Predmet.ProtuStrankaListFormatedWithAdress_1">
      <item>ŠAH d.o.o. za šumarstvo, prijevoz i trgovinu, Novo Zvečevo 9 a, 34000 Novo Zvečevo</item>
    </derivirana_varijabla>
  </DomainObject.Predmet.ProtuStrankaListFormatedWithAdress>
  <DomainObject.Predmet.ProtuStrankaListFormatedWithAdressOIB>
    <izvorni_sadrzaj>
      <item>ŠAH d.o.o. za šumarstvo, prijevoz i trgovinu, OIB 36308789575, Novo Zvečevo 9 a, 34000 Novo Zvečevo</item>
    </izvorni_sadrzaj>
    <derivirana_varijabla naziv="DomainObject.Predmet.ProtuStrankaListFormatedWithAdressOIB_1">
      <item>ŠAH d.o.o. za šumarstvo, prijevoz i trgovinu, OIB 36308789575, Novo Zvečevo 9 a, 34000 Novo Zvečevo</item>
    </derivirana_varijabla>
  </DomainObject.Predmet.ProtuStrankaListFormatedWithAdressOIB>
  <DomainObject.Predmet.ProtuStrankaListNazivFormated>
    <izvorni_sadrzaj>
      <item>ŠAH d.o.o. za šumarstvo, prijevoz i trgovinu</item>
    </izvorni_sadrzaj>
    <derivirana_varijabla naziv="DomainObject.Predmet.ProtuStrankaListNazivFormated_1">
      <item>ŠAH d.o.o. za šumarstvo, prijevoz i trgovinu</item>
    </derivirana_varijabla>
  </DomainObject.Predmet.ProtuStrankaListNazivFormated>
  <DomainObject.Predmet.ProtuStrankaListNazivFormatedOIB>
    <izvorni_sadrzaj>
      <item>ŠAH d.o.o. za šumarstvo, prijevoz i trgovinu, OIB 36308789575</item>
    </izvorni_sadrzaj>
    <derivirana_varijabla naziv="DomainObject.Predmet.ProtuStrankaListNazivFormatedOIB_1">
      <item>ŠAH d.o.o. za šumarstvo, prijevoz i trgovinu, OIB 36308789575</item>
    </derivirana_varijabla>
  </DomainObject.Predmet.ProtuStrankaListNazivFormatedOIB>
  <DomainObject.Predmet.OstaliListFormated>
    <izvorni_sadrzaj>
      <item>Ervin Šah</item>
    </izvorni_sadrzaj>
    <derivirana_varijabla naziv="DomainObject.Predmet.OstaliListFormated_1">
      <item>Ervin Šah</item>
    </derivirana_varijabla>
  </DomainObject.Predmet.OstaliListFormated>
  <DomainObject.Predmet.OstaliListFormatedOIB>
    <izvorni_sadrzaj>
      <item>Ervin Šah, OIB 58961685285</item>
    </izvorni_sadrzaj>
    <derivirana_varijabla naziv="DomainObject.Predmet.OstaliListFormatedOIB_1">
      <item>Ervin Šah, OIB 58961685285</item>
    </derivirana_varijabla>
  </DomainObject.Predmet.OstaliListFormatedOIB>
  <DomainObject.Predmet.OstaliListFormatedWithAdress>
    <izvorni_sadrzaj>
      <item>Ervin Šah, 34322 Novo Zvečevo 10, 34000 Novo Zvečevo</item>
    </izvorni_sadrzaj>
    <derivirana_varijabla naziv="DomainObject.Predmet.OstaliListFormatedWithAdress_1">
      <item>Ervin Šah, 34322 Novo Zvečevo 10, 34000 Novo Zvečevo</item>
    </derivirana_varijabla>
  </DomainObject.Predmet.OstaliListFormatedWithAdress>
  <DomainObject.Predmet.OstaliListFormatedWithAdressOIB>
    <izvorni_sadrzaj>
      <item>Ervin Šah, OIB 58961685285, 34322 Novo Zvečevo 10, 34000 Novo Zvečevo</item>
    </izvorni_sadrzaj>
    <derivirana_varijabla naziv="DomainObject.Predmet.OstaliListFormatedWithAdressOIB_1">
      <item>Ervin Šah, OIB 58961685285, 34322 Novo Zvečevo 10, 34000 Novo Zvečevo</item>
    </derivirana_varijabla>
  </DomainObject.Predmet.OstaliListFormatedWithAdressOIB>
  <DomainObject.Predmet.OstaliListNazivFormated>
    <izvorni_sadrzaj>
      <item>Ervin Šah</item>
    </izvorni_sadrzaj>
    <derivirana_varijabla naziv="DomainObject.Predmet.OstaliListNazivFormated_1">
      <item>Ervin Šah</item>
    </derivirana_varijabla>
  </DomainObject.Predmet.OstaliListNazivFormated>
  <DomainObject.Predmet.OstaliListNazivFormatedOIB>
    <izvorni_sadrzaj>
      <item>Ervin Šah, OIB 58961685285</item>
    </izvorni_sadrzaj>
    <derivirana_varijabla naziv="DomainObject.Predmet.OstaliListNazivFormatedOIB_1">
      <item>Ervin Šah, OIB 58961685285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ŠAH d.o.o. za šumarstvo, prijevoz i trgovinu</izvorni_sadrzaj>
    <derivirana_varijabla naziv="DomainObject.Predmet.ProtustrankaIDrugi_1">ŠAH d.o.o. za šumarstvo, prijevoz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ŠAH d.o.o. za šumarstvo, prijevoz i trgovinu, OIB 36308789575, Novo Zvečevo 9 a, 34000 Novo Zvečevo</izvorni_sadrzaj>
    <derivirana_varijabla naziv="DomainObject.Predmet.ProtustrankaIDrugiAdressOIB_1">ŠAH d.o.o. za šumarstvo, prijevoz i trgovinu, OIB 36308789575, Novo Zvečevo 9 a, 34000 Novo Zvečevo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ŠAH d.o.o. za šumarstvo, prijevoz i trgovinu</item>
      <item>Ervin Šah</item>
    </izvorni_sadrzaj>
    <derivirana_varijabla naziv="DomainObject.Predmet.SudioniciListNaziv_1">
      <item>Financijska agencija</item>
      <item>ŠAH d.o.o. za šumarstvo, prijevoz i trgovinu</item>
      <item>Ervin Šah</item>
    </derivirana_varijabla>
  </DomainObject.Predmet.SudioniciListNaziv>
  <DomainObject.Predmet.SudioniciListAdressOIB>
    <izvorni_sadrzaj>
      <item>Financijska agencija, OIB 85821130368, Ulica grada Vukovara 70,10000 Zagreb</item>
      <item>ŠAH d.o.o. za šumarstvo, prijevoz i trgovinu, OIB 36308789575, Novo Zvečevo 9 a,34000 Novo Zvečevo</item>
      <item>Ervin Šah, OIB 58961685285, 34322 Novo Zvečevo 10,34000 Novo Zvečevo</item>
    </izvorni_sadrzaj>
    <derivirana_varijabla naziv="DomainObject.Predmet.SudioniciListAdressOIB_1">
      <item>Financijska agencija, OIB 85821130368, Ulica grada Vukovara 70,10000 Zagreb</item>
      <item>ŠAH d.o.o. za šumarstvo, prijevoz i trgovinu, OIB 36308789575, Novo Zvečevo 9 a,34000 Novo Zvečevo</item>
      <item>Ervin Šah, OIB 58961685285, 34322 Novo Zvečevo 10,34000 Novo Zvečevo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36308789575</item>
      <item>, OIB 58961685285</item>
    </izvorni_sadrzaj>
    <derivirana_varijabla naziv="DomainObject.Predmet.SudioniciListNazivOIB_1">
      <item>, OIB 85821130368</item>
      <item>, OIB 36308789575</item>
      <item>, OIB 58961685285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60BAB-8768-4E24-92A2-9AA1F65DA6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914</properties:Words>
  <properties:Characters>4975</properties:Characters>
  <properties:Lines>108</properties:Lines>
  <properties:Paragraphs>35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2016-11-14T08:44:00Z</dcterms:created>
  <dc:creator>Trgovacki sud</dc:creator>
  <cp:lastModifiedBy>wsadmin</cp:lastModifiedBy>
  <cp:lastPrinted>2016-11-14T10:02:00Z</cp:lastPrinted>
  <dcterms:modified xmlns:xsi="http://www.w3.org/2001/XMLSchema-instance" xsi:type="dcterms:W3CDTF">2016-11-14T10:21:00Z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