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2e5c" w14:paraId="7ad2e5c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426464" w:rsidRPr="00426464">
        <w:rPr>
          <w:b/>
          <w:sz w:val="24"/>
        </w:rPr>
        <w:t>SOCKS j.d.o.o.</w:t>
      </w:r>
      <w:r w:rsidR="00842007">
        <w:rPr>
          <w:b/>
          <w:sz w:val="24"/>
        </w:rPr>
        <w:t xml:space="preserve">, </w:t>
      </w:r>
      <w:r w:rsidR="00426464" w:rsidRPr="00426464">
        <w:rPr>
          <w:b/>
          <w:sz w:val="24"/>
        </w:rPr>
        <w:t>Osijek</w:t>
      </w:r>
      <w:r w:rsidRPr="009C396C">
        <w:rPr>
          <w:b/>
          <w:sz w:val="24"/>
        </w:rPr>
        <w:t xml:space="preserve">, </w:t>
      </w:r>
      <w:r w:rsidR="00426464" w:rsidRPr="00426464">
        <w:rPr>
          <w:b/>
          <w:sz w:val="24"/>
        </w:rPr>
        <w:t xml:space="preserve">Mije </w:t>
      </w:r>
      <w:proofErr w:type="spellStart"/>
      <w:r w:rsidR="00426464" w:rsidRPr="00426464">
        <w:rPr>
          <w:b/>
          <w:sz w:val="24"/>
        </w:rPr>
        <w:t>Kišpatića</w:t>
      </w:r>
      <w:proofErr w:type="spellEnd"/>
      <w:r w:rsidR="00426464" w:rsidRPr="00426464">
        <w:rPr>
          <w:b/>
          <w:sz w:val="24"/>
        </w:rPr>
        <w:t xml:space="preserve"> 54</w:t>
      </w:r>
      <w:r w:rsidRPr="009C396C">
        <w:rPr>
          <w:b/>
          <w:sz w:val="24"/>
        </w:rPr>
        <w:t xml:space="preserve">, OIB: </w:t>
      </w:r>
      <w:r w:rsidR="00426464" w:rsidRPr="00426464">
        <w:rPr>
          <w:b/>
          <w:sz w:val="24"/>
        </w:rPr>
        <w:t>27544527694</w:t>
      </w:r>
      <w:r w:rsidRPr="009C396C">
        <w:rPr>
          <w:b/>
          <w:sz w:val="24"/>
        </w:rPr>
        <w:t xml:space="preserve">, MBS: </w:t>
      </w:r>
      <w:r w:rsidR="00426464" w:rsidRPr="00426464">
        <w:rPr>
          <w:b/>
          <w:sz w:val="24"/>
        </w:rPr>
        <w:t>030136182</w:t>
      </w:r>
      <w:r w:rsidRPr="009C396C">
        <w:rPr>
          <w:sz w:val="24"/>
        </w:rPr>
        <w:t xml:space="preserve">, dana </w:t>
      </w:r>
      <w:r w:rsidR="00426464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</w:t>
      </w:r>
      <w:r w:rsidR="000A14F1" w:rsidRPr="000A14F1">
        <w:t xml:space="preserve">Zdenko </w:t>
      </w:r>
      <w:proofErr w:type="spellStart"/>
      <w:r w:rsidR="000A14F1" w:rsidRPr="000A14F1">
        <w:t>Kurtović</w:t>
      </w:r>
      <w:proofErr w:type="spellEnd"/>
      <w:r w:rsidR="000A14F1" w:rsidRPr="000A14F1">
        <w:t>, OIB: 80035728122</w:t>
      </w:r>
      <w:r w:rsidR="00926738" w:rsidRPr="009C396C">
        <w:t xml:space="preserve">, </w:t>
      </w:r>
      <w:r w:rsidR="000A14F1" w:rsidRPr="000A14F1">
        <w:t xml:space="preserve">Osijek, Mije </w:t>
      </w:r>
      <w:proofErr w:type="spellStart"/>
      <w:r w:rsidR="000A14F1" w:rsidRPr="000A14F1">
        <w:t>Kišpatića</w:t>
      </w:r>
      <w:proofErr w:type="spellEnd"/>
      <w:r w:rsidR="000A14F1" w:rsidRPr="000A14F1">
        <w:t xml:space="preserve"> 54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0A14F1">
        <w:rPr>
          <w:b/>
        </w:rPr>
        <w:t xml:space="preserve">SOCKS j.d.o.o., Osijek, Mije </w:t>
      </w:r>
      <w:proofErr w:type="spellStart"/>
      <w:r w:rsidR="000A14F1">
        <w:rPr>
          <w:b/>
        </w:rPr>
        <w:t>Kišpatića</w:t>
      </w:r>
      <w:proofErr w:type="spellEnd"/>
      <w:r w:rsidR="000A14F1">
        <w:rPr>
          <w:b/>
        </w:rPr>
        <w:t xml:space="preserve"> 54, OIB: 27544527694, MBS: 030136182</w:t>
      </w:r>
      <w:r w:rsidR="001503BB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</w:t>
      </w:r>
      <w:r w:rsidR="000A14F1" w:rsidRPr="000A14F1">
        <w:t xml:space="preserve">Zdenko </w:t>
      </w:r>
      <w:proofErr w:type="spellStart"/>
      <w:r w:rsidR="000A14F1" w:rsidRPr="000A14F1">
        <w:t>Kurtović</w:t>
      </w:r>
      <w:proofErr w:type="spellEnd"/>
      <w:r w:rsidR="000A14F1" w:rsidRPr="000A14F1">
        <w:t xml:space="preserve">, Osijek, Mije </w:t>
      </w:r>
      <w:proofErr w:type="spellStart"/>
      <w:r w:rsidR="000A14F1" w:rsidRPr="000A14F1">
        <w:t>Kišpatića</w:t>
      </w:r>
      <w:proofErr w:type="spellEnd"/>
      <w:r w:rsidR="000A14F1" w:rsidRPr="000A14F1">
        <w:t xml:space="preserve"> 54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</w:t>
      </w:r>
      <w:r w:rsidR="000A14F1">
        <w:t xml:space="preserve">Zdenko </w:t>
      </w:r>
      <w:proofErr w:type="spellStart"/>
      <w:r w:rsidR="000A14F1">
        <w:t>Kurtović</w:t>
      </w:r>
      <w:proofErr w:type="spellEnd"/>
      <w:r w:rsidR="000A14F1">
        <w:t xml:space="preserve">, Osijek, Mije </w:t>
      </w:r>
      <w:proofErr w:type="spellStart"/>
      <w:r w:rsidR="000A14F1">
        <w:t>Kišpatića</w:t>
      </w:r>
      <w:proofErr w:type="spellEnd"/>
      <w:r w:rsidR="000A14F1">
        <w:t xml:space="preserve"> 54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</w:t>
      </w:r>
      <w:r w:rsidR="000A14F1">
        <w:t xml:space="preserve">Zdenko </w:t>
      </w:r>
      <w:proofErr w:type="spellStart"/>
      <w:r w:rsidR="000A14F1">
        <w:t>Kurtović</w:t>
      </w:r>
      <w:proofErr w:type="spellEnd"/>
      <w:r w:rsidR="000A14F1">
        <w:t xml:space="preserve">, Osijek, Mije </w:t>
      </w:r>
      <w:proofErr w:type="spellStart"/>
      <w:r w:rsidR="000A14F1">
        <w:t>Kišpatića</w:t>
      </w:r>
      <w:proofErr w:type="spellEnd"/>
      <w:r w:rsidR="000A14F1">
        <w:t xml:space="preserve"> 54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A14F1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0A14F1" w:rsidP="00926738" w:rsidR="004E569A">
      <w:pPr>
        <w:numPr>
          <w:ilvl w:val="0"/>
          <w:numId w:val="10"/>
        </w:numPr>
        <w:jc w:val="both"/>
      </w:pPr>
      <w:r>
        <w:t xml:space="preserve">Zdenko </w:t>
      </w:r>
      <w:proofErr w:type="spellStart"/>
      <w:r>
        <w:t>Kurtović</w:t>
      </w:r>
      <w:proofErr w:type="spellEnd"/>
      <w:r>
        <w:t xml:space="preserve">, Osijek, Mije </w:t>
      </w:r>
      <w:proofErr w:type="spellStart"/>
      <w:r>
        <w:t>Kišpatića</w:t>
      </w:r>
      <w:proofErr w:type="spellEnd"/>
      <w:r>
        <w:t xml:space="preserve"> 54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A14F1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EE5" w:rsidR="001D4EE5">
      <w:r>
        <w:separator/>
      </w:r>
    </w:p>
  </w:endnote>
  <w:endnote w:id="0" w:type="continuationSeparator">
    <w:p w:rsidRDefault="001D4EE5" w:rsidR="001D4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EE5" w:rsidR="001D4EE5">
      <w:r>
        <w:separator/>
      </w:r>
    </w:p>
  </w:footnote>
  <w:footnote w:id="0" w:type="continuationSeparator">
    <w:p w:rsidRDefault="001D4EE5" w:rsidR="001D4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1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14749" w:rsidRPr="00DE5F8A">
      <w:rPr>
        <w:rFonts w:cs="Tahoma" w:hAnsi="Tahoma" w:ascii="Tahoma"/>
      </w:rPr>
      <w:tab/>
    </w:r>
    <w:r w:rsidR="00214749">
      <w:t>6 St-586/16-3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14749">
      <w:t>586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4F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4EE5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74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464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19F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1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F51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51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1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1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1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F51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51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1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1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SOCKS j.d.o.o. za  proizvodnju i trgovinu</izvorni_sadrzaj>
    <derivirana_varijabla naziv="DomainObject.Predmet.ProtustrankaFormated_1">  SOCKS j.d.o.o. za  proizvodnju i trgovinu</derivirana_varijabla>
  </DomainObject.Predmet.ProtustrankaFormated>
  <DomainObject.Predmet.ProtustrankaFormatedOIB>
    <izvorni_sadrzaj>  SOCKS j.d.o.o. za  proizvodnju i trgovinu, OIB 27544527694</izvorni_sadrzaj>
    <derivirana_varijabla naziv="DomainObject.Predmet.ProtustrankaFormatedOIB_1">  SOCKS j.d.o.o. za  proizvodnju i trgovinu, OIB 27544527694</derivirana_varijabla>
  </DomainObject.Predmet.ProtustrankaFormatedOIB>
  <DomainObject.Predmet.ProtustrankaFormatedWithAdress>
    <izvorni_sadrzaj> SOCKS j.d.o.o. za  proizvodnju i trgovinu, Mije Kišpatića 54, 31000 Osijek</izvorni_sadrzaj>
    <derivirana_varijabla naziv="DomainObject.Predmet.ProtustrankaFormatedWithAdress_1"> SOCKS j.d.o.o. za  proizvodnju i trgovinu, Mije Kišpatića 54, 31000 Osijek</derivirana_varijabla>
  </DomainObject.Predmet.ProtustrankaFormatedWithAdress>
  <DomainObject.Predmet.ProtustrankaFormatedWithAdressOIB>
    <izvorni_sadrzaj> SOCKS j.d.o.o. za  proizvodnju i trgovinu, OIB 27544527694, Mije Kišpatića 54, 31000 Osijek</izvorni_sadrzaj>
    <derivirana_varijabla naziv="DomainObject.Predmet.ProtustrankaFormatedWithAdressOIB_1"> SOCKS j.d.o.o. za  proizvodnju i trgovinu, OIB 27544527694, Mije Kišpatića 54, 31000 Osijek</derivirana_varijabla>
  </DomainObject.Predmet.ProtustrankaFormatedWithAdressOIB>
  <DomainObject.Predmet.ProtustrankaWithAdress>
    <izvorni_sadrzaj>SOCKS j.d.o.o. za  proizvodnju i trgovinu Mije Kišpatića 54, 31000 Osijek</izvorni_sadrzaj>
    <derivirana_varijabla naziv="DomainObject.Predmet.ProtustrankaWithAdress_1">SOCKS j.d.o.o. za  proizvodnju i trgovinu Mije Kišpatića 54, 31000 Osijek</derivirana_varijabla>
  </DomainObject.Predmet.ProtustrankaWithAdress>
  <DomainObject.Predmet.ProtustrankaWithAdressOIB>
    <izvorni_sadrzaj>SOCKS j.d.o.o. za  proizvodnju i trgovinu, OIB 27544527694, Mije Kišpatića 54, 31000 Osijek</izvorni_sadrzaj>
    <derivirana_varijabla naziv="DomainObject.Predmet.ProtustrankaWithAdressOIB_1">SOCKS j.d.o.o. za  proizvodnju i trgovinu, OIB 27544527694, Mije Kišpatića 54, 31000 Osijek</derivirana_varijabla>
  </DomainObject.Predmet.ProtustrankaWithAdressOIB>
  <DomainObject.Predmet.ProtustrankaNazivFormated>
    <izvorni_sadrzaj>SOCKS j.d.o.o. za  proizvodnju i trgovinu</izvorni_sadrzaj>
    <derivirana_varijabla naziv="DomainObject.Predmet.ProtustrankaNazivFormated_1">SOCKS j.d.o.o. za  proizvodnju i trgovinu</derivirana_varijabla>
  </DomainObject.Predmet.ProtustrankaNazivFormated>
  <DomainObject.Predmet.ProtustrankaNazivFormatedOIB>
    <izvorni_sadrzaj>SOCKS j.d.o.o. za  proizvodnju i trgovinu, OIB 27544527694</izvorni_sadrzaj>
    <derivirana_varijabla naziv="DomainObject.Predmet.ProtustrankaNazivFormatedOIB_1">SOCKS j.d.o.o. za  proizvodnju i trgovinu, OIB 27544527694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SOCKS j.d.o.o. za  proizvodnju i trgovinu</item>
    </izvorni_sadrzaj>
    <derivirana_varijabla naziv="DomainObject.Predmet.ProtuStrankaListFormated_1">
      <item>SOCKS j.d.o.o. za  proizvodnju i trgovinu</item>
    </derivirana_varijabla>
  </DomainObject.Predmet.ProtuStrankaListFormated>
  <DomainObject.Predmet.ProtuStrankaListFormatedOIB>
    <izvorni_sadrzaj>
      <item>SOCKS j.d.o.o. za  proizvodnju i trgovinu, OIB 27544527694</item>
    </izvorni_sadrzaj>
    <derivirana_varijabla naziv="DomainObject.Predmet.ProtuStrankaListFormatedOIB_1">
      <item>SOCKS j.d.o.o. za  proizvodnju i trgovinu, OIB 27544527694</item>
    </derivirana_varijabla>
  </DomainObject.Predmet.ProtuStrankaListFormatedOIB>
  <DomainObject.Predmet.ProtuStrankaListFormatedWithAdress>
    <izvorni_sadrzaj>
      <item>SOCKS j.d.o.o. za  proizvodnju i trgovinu, Mije Kišpatića 54, 31000 Osijek</item>
    </izvorni_sadrzaj>
    <derivirana_varijabla naziv="DomainObject.Predmet.ProtuStrankaListFormatedWithAdress_1">
      <item>SOCKS j.d.o.o. za  proizvodnju i trgovinu, Mije Kišpatića 54, 31000 Osijek</item>
    </derivirana_varijabla>
  </DomainObject.Predmet.ProtuStrankaListFormatedWithAdress>
  <DomainObject.Predmet.ProtuStrankaListFormatedWithAdressOIB>
    <izvorni_sadrzaj>
      <item>SOCKS j.d.o.o. za  proizvodnju i trgovinu, OIB 27544527694, Mije Kišpatića 54, 31000 Osijek</item>
    </izvorni_sadrzaj>
    <derivirana_varijabla naziv="DomainObject.Predmet.ProtuStrankaListFormatedWithAdressOIB_1">
      <item>SOCKS j.d.o.o. za  proizvodnju i trgovinu, OIB 27544527694, Mije Kišpatića 54, 31000 Osijek</item>
    </derivirana_varijabla>
  </DomainObject.Predmet.ProtuStrankaListFormatedWithAdressOIB>
  <DomainObject.Predmet.ProtuStrankaListNazivFormated>
    <izvorni_sadrzaj>
      <item>SOCKS j.d.o.o. za  proizvodnju i trgovinu</item>
    </izvorni_sadrzaj>
    <derivirana_varijabla naziv="DomainObject.Predmet.ProtuStrankaListNazivFormated_1">
      <item>SOCKS j.d.o.o. za  proizvodnju i trgovinu</item>
    </derivirana_varijabla>
  </DomainObject.Predmet.ProtuStrankaListNazivFormated>
  <DomainObject.Predmet.ProtuStrankaListNazivFormatedOIB>
    <izvorni_sadrzaj>
      <item>SOCKS j.d.o.o. za  proizvodnju i trgovinu, OIB 27544527694</item>
    </izvorni_sadrzaj>
    <derivirana_varijabla naziv="DomainObject.Predmet.ProtuStrankaListNazivFormatedOIB_1">
      <item>SOCKS j.d.o.o. za  proizvodnju i trgovinu, OIB 27544527694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SOCKS j.d.o.o. za  proizvodnju i trgovinu</izvorni_sadrzaj>
    <derivirana_varijabla naziv="DomainObject.Predmet.ProtustrankaIDrugi_1">SOCKS j.d.o.o. za 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SOCKS j.d.o.o. za  proizvodnju i trgovinu, OIB 27544527694, Mije Kišpatića 54, 31000 Osijek</izvorni_sadrzaj>
    <derivirana_varijabla naziv="DomainObject.Predmet.ProtustrankaIDrugiAdressOIB_1">SOCKS j.d.o.o. za  proizvodnju i trgovinu, OIB 27544527694, Mije Kišpatića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SOCKS j.d.o.o. za  proizvodnju i trgovinu</item>
    </izvorni_sadrzaj>
    <derivirana_varijabla naziv="DomainObject.Predmet.SudioniciListNaziv_1">
      <item>FINA RC OSIJEK</item>
      <item>SOCKS j.d.o.o. za  proizvodnju i trgovinu</item>
    </derivirana_varijabla>
  </DomainObject.Predmet.SudioniciListNaziv>
  <DomainObject.Predmet.SudioniciListAdressOIB>
    <izvorni_sadrzaj>
      <item>FINA RC OSIJEK, OIB 85821130368, L. JEGERA 3,31000 Osijek</item>
      <item>SOCKS j.d.o.o. za  proizvodnju i trgovinu, OIB 27544527694, Mije Kišpatića 54,31000 Osijek</item>
    </izvorni_sadrzaj>
    <derivirana_varijabla naziv="DomainObject.Predmet.SudioniciListAdressOIB_1">
      <item>FINA RC OSIJEK, OIB 85821130368, L. JEGERA 3,31000 Osijek</item>
      <item>SOCKS j.d.o.o. za  proizvodnju i trgovinu, OIB 27544527694, Mije Kišpatića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27544527694</item>
    </izvorni_sadrzaj>
    <derivirana_varijabla naziv="DomainObject.Predmet.SudioniciListNazivOIB_1">
      <item>, OIB 85821130368</item>
      <item>, OIB 27544527694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6F887-4845-4131-8EA2-09E2EAE78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419</properties:Words>
  <properties:Characters>2046</properties:Characters>
  <properties:Lines>101</properties:Lines>
  <properties:Paragraphs>23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2016-09-22T10:12:00Z</dcterms:modified>
  <cp:revision>118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