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a102" w14:paraId="9aca102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F11D83">
        <w:t>5</w:t>
      </w:r>
      <w:r w:rsidR="00552788">
        <w:t>3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93896">
        <w:t>2</w:t>
      </w:r>
      <w:r w:rsidR="00552788">
        <w:t>7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A2624D">
        <w:t>TABIS</w:t>
      </w:r>
      <w:r w:rsidR="007F4644">
        <w:t xml:space="preserve"> d.o.o., OIB: </w:t>
      </w:r>
      <w:r w:rsidR="00A2624D">
        <w:t>39606639290</w:t>
      </w:r>
      <w:r w:rsidR="003616DA">
        <w:t xml:space="preserve">, </w:t>
      </w:r>
      <w:r w:rsidR="007F4644">
        <w:t xml:space="preserve">Zagreb, </w:t>
      </w:r>
      <w:proofErr w:type="spellStart"/>
      <w:r w:rsidR="00A2624D">
        <w:t>Ivanićgradska</w:t>
      </w:r>
      <w:proofErr w:type="spellEnd"/>
      <w:r w:rsidR="00A2624D">
        <w:t xml:space="preserve"> 73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A2624D">
        <w:t>22.827,86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93896">
        <w:t>2</w:t>
      </w:r>
      <w:r w:rsidR="00552788">
        <w:t>7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6C44DF">
        <w:t xml:space="preserve"> </w:t>
      </w:r>
      <w:r>
        <w:t>Bernardica Novak Šarac</w:t>
      </w:r>
      <w:r w:rsidR="006C44DF">
        <w:t xml:space="preserve"> v.r. </w:t>
      </w:r>
    </w:p>
    <w:p w:rsidRDefault="006C44DF" w:rsidP="006C44DF" w:rsidR="008E454A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6C44DF" w:rsidP="006C44DF" w:rsidR="006C44DF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sectPr w:rsidSect="00ED6AA8" w:rsidR="006C44DF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44D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44D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920D8"/>
    <w:rsid w:val="001B0649"/>
    <w:rsid w:val="001E7687"/>
    <w:rsid w:val="00212CD6"/>
    <w:rsid w:val="00275715"/>
    <w:rsid w:val="002E510E"/>
    <w:rsid w:val="002F4FC7"/>
    <w:rsid w:val="00360CDC"/>
    <w:rsid w:val="003616DA"/>
    <w:rsid w:val="003C79F7"/>
    <w:rsid w:val="00450457"/>
    <w:rsid w:val="005209CA"/>
    <w:rsid w:val="00545FE2"/>
    <w:rsid w:val="00552788"/>
    <w:rsid w:val="00682583"/>
    <w:rsid w:val="006C44DF"/>
    <w:rsid w:val="00716E80"/>
    <w:rsid w:val="007342CB"/>
    <w:rsid w:val="00754526"/>
    <w:rsid w:val="00754835"/>
    <w:rsid w:val="007644BB"/>
    <w:rsid w:val="007C76E3"/>
    <w:rsid w:val="007E54EA"/>
    <w:rsid w:val="007F4644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24FD9"/>
    <w:rsid w:val="00A2624D"/>
    <w:rsid w:val="00A93896"/>
    <w:rsid w:val="00AB3320"/>
    <w:rsid w:val="00AC6238"/>
    <w:rsid w:val="00B51AEF"/>
    <w:rsid w:val="00BC6EB9"/>
    <w:rsid w:val="00BF5927"/>
    <w:rsid w:val="00C25B35"/>
    <w:rsid w:val="00C65619"/>
    <w:rsid w:val="00CC14ED"/>
    <w:rsid w:val="00CF3920"/>
    <w:rsid w:val="00D36CA8"/>
    <w:rsid w:val="00D51566"/>
    <w:rsid w:val="00E60018"/>
    <w:rsid w:val="00EA2C05"/>
    <w:rsid w:val="00F11D83"/>
    <w:rsid w:val="00F25132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9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9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9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9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9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9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9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9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St-1853/2018-3</izvorni_sadrzaj>
    <derivirana_varijabla naziv="DomainObject.Oznaka_1">St-1853/2018-3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1853</izvorni_sadrzaj>
    <derivirana_varijabla naziv="DomainObject.Predmet.Broj_1">1853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St-1853/2018</izvorni_sadrzaj>
    <derivirana_varijabla naziv="DomainObject.Predmet.OznakaBroj_1">St-1853/2018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TABIS d.o.o.</izvorni_sadrzaj>
    <derivirana_varijabla naziv="DomainObject.Predmet.ProtustrankaFormated_1">  TABIS d.o.o.</derivirana_varijabla>
  </DomainObject.Predmet.ProtustrankaFormated>
  <DomainObject.Predmet.ProtustrankaFormatedOIB>
    <izvorni_sadrzaj>  TABIS d.o.o., OIB 39606639290</izvorni_sadrzaj>
    <derivirana_varijabla naziv="DomainObject.Predmet.ProtustrankaFormatedOIB_1">  TABIS d.o.o., OIB 39606639290</derivirana_varijabla>
  </DomainObject.Predmet.ProtustrankaFormatedOIB>
  <DomainObject.Predmet.ProtustrankaFormatedWithAdress>
    <izvorni_sadrzaj> TABIS d.o.o., Ivanićgradska 73, 10000 Zagreb</izvorni_sadrzaj>
    <derivirana_varijabla naziv="DomainObject.Predmet.ProtustrankaFormatedWithAdress_1"> TABIS d.o.o., Ivanićgradska 73, 10000 Zagreb</derivirana_varijabla>
  </DomainObject.Predmet.ProtustrankaFormatedWithAdress>
  <DomainObject.Predmet.ProtustrankaFormatedWithAdressOIB>
    <izvorni_sadrzaj> TABIS d.o.o., OIB 39606639290, Ivanićgradska 73, 10000 Zagreb</izvorni_sadrzaj>
    <derivirana_varijabla naziv="DomainObject.Predmet.ProtustrankaFormatedWithAdressOIB_1"> TABIS d.o.o., OIB 39606639290, Ivanićgradska 73, 10000 Zagreb</derivirana_varijabla>
  </DomainObject.Predmet.ProtustrankaFormatedWithAdressOIB>
  <DomainObject.Predmet.ProtustrankaWithAdress>
    <izvorni_sadrzaj>TABIS d.o.o. Ivanićgradska 73, 10000 Zagreb</izvorni_sadrzaj>
    <derivirana_varijabla naziv="DomainObject.Predmet.ProtustrankaWithAdress_1">TABIS d.o.o. Ivanićgradska 73, 10000 Zagreb</derivirana_varijabla>
  </DomainObject.Predmet.ProtustrankaWithAdress>
  <DomainObject.Predmet.ProtustrankaWithAdressOIB>
    <izvorni_sadrzaj>TABIS d.o.o., OIB 39606639290, Ivanićgradska 73, 10000 Zagreb</izvorni_sadrzaj>
    <derivirana_varijabla naziv="DomainObject.Predmet.ProtustrankaWithAdressOIB_1">TABIS d.o.o., OIB 39606639290, Ivanićgradska 73, 10000 Zagreb</derivirana_varijabla>
  </DomainObject.Predmet.ProtustrankaWithAdressOIB>
  <DomainObject.Predmet.ProtustrankaNazivFormated>
    <izvorni_sadrzaj>TABIS d.o.o.</izvorni_sadrzaj>
    <derivirana_varijabla naziv="DomainObject.Predmet.ProtustrankaNazivFormated_1">TABIS d.o.o.</derivirana_varijabla>
  </DomainObject.Predmet.ProtustrankaNazivFormated>
  <DomainObject.Predmet.ProtustrankaNazivFormatedOIB>
    <izvorni_sadrzaj>TABIS d.o.o., OIB 39606639290</izvorni_sadrzaj>
    <derivirana_varijabla naziv="DomainObject.Predmet.ProtustrankaNazivFormatedOIB_1">TABIS d.o.o., OIB 39606639290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TABIS d.o.o.</item>
    </izvorni_sadrzaj>
    <derivirana_varijabla naziv="DomainObject.Predmet.ProtuStrankaListFormated_1">
      <item>TABIS d.o.o.</item>
    </derivirana_varijabla>
  </DomainObject.Predmet.ProtuStrankaListFormated>
  <DomainObject.Predmet.ProtuStrankaListFormatedOIB>
    <izvorni_sadrzaj>
      <item>TABIS d.o.o., OIB 39606639290</item>
    </izvorni_sadrzaj>
    <derivirana_varijabla naziv="DomainObject.Predmet.ProtuStrankaListFormatedOIB_1">
      <item>TABIS d.o.o., OIB 39606639290</item>
    </derivirana_varijabla>
  </DomainObject.Predmet.ProtuStrankaListFormatedOIB>
  <DomainObject.Predmet.ProtuStrankaListFormatedWithAdress>
    <izvorni_sadrzaj>
      <item>TABIS d.o.o., Ivanićgradska 73, 10000 Zagreb</item>
    </izvorni_sadrzaj>
    <derivirana_varijabla naziv="DomainObject.Predmet.ProtuStrankaListFormatedWithAdress_1">
      <item>TABIS d.o.o., Ivanićgradska 73, 10000 Zagreb</item>
    </derivirana_varijabla>
  </DomainObject.Predmet.ProtuStrankaListFormatedWithAdress>
  <DomainObject.Predmet.ProtuStrankaListFormatedWithAdressOIB>
    <izvorni_sadrzaj>
      <item>TABIS d.o.o., OIB 39606639290, Ivanićgradska 73, 10000 Zagreb</item>
    </izvorni_sadrzaj>
    <derivirana_varijabla naziv="DomainObject.Predmet.ProtuStrankaListFormatedWithAdressOIB_1">
      <item>TABIS d.o.o., OIB 39606639290, Ivanićgradska 73, 10000 Zagreb</item>
    </derivirana_varijabla>
  </DomainObject.Predmet.ProtuStrankaListFormatedWithAdressOIB>
  <DomainObject.Predmet.ProtuStrankaListNazivFormated>
    <izvorni_sadrzaj>
      <item>TABIS d.o.o.</item>
    </izvorni_sadrzaj>
    <derivirana_varijabla naziv="DomainObject.Predmet.ProtuStrankaListNazivFormated_1">
      <item>TABIS d.o.o.</item>
    </derivirana_varijabla>
  </DomainObject.Predmet.ProtuStrankaListNazivFormated>
  <DomainObject.Predmet.ProtuStrankaListNazivFormatedOIB>
    <izvorni_sadrzaj>
      <item>TABIS d.o.o., OIB 39606639290</item>
    </izvorni_sadrzaj>
    <derivirana_varijabla naziv="DomainObject.Predmet.ProtuStrankaListNazivFormatedOIB_1">
      <item>TABIS d.o.o., OIB 39606639290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St-1853/2018-3</izvorni_sadrzaj>
    <derivirana_varijabla naziv="DomainObject.PoslovniBrojDokumenta_1">St-1853/2018-3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TABIS d.o.o.</izvorni_sadrzaj>
    <derivirana_varijabla naziv="DomainObject.Predmet.ProtustrankaIDrugi_1">TABIS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TABIS d.o.o., OIB 39606639290, Ivanićgradska 73, 10000 Zagreb</izvorni_sadrzaj>
    <derivirana_varijabla naziv="DomainObject.Predmet.ProtustrankaIDrugiAdressOIB_1">TABIS d.o.o., OIB 39606639290, Ivanićgradska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TABIS d.o.o.</item>
    </izvorni_sadrzaj>
    <derivirana_varijabla naziv="DomainObject.Predmet.SudioniciListNaziv_1">
      <item>FINA Regionalni centar Zagreb</item>
      <item>TABIS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TABIS d.o.o., OIB 39606639290, Ivanićgradska 73,10000 Zagreb</item>
    </izvorni_sadrzaj>
    <derivirana_varijabla naziv="DomainObject.Predmet.SudioniciListAdressOIB_1">
      <item>FINA Regionalni centar Zagreb, OIB 85821130368, Trg svibanjskih žrtava 1995 br. 1,10000 Zagreb</item>
      <item>TABIS d.o.o., OIB 39606639290, Ivanićgradska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39606639290</item>
    </izvorni_sadrzaj>
    <derivirana_varijabla naziv="DomainObject.Predmet.SudioniciListNazivOIB_1">
      <item>, OIB 85821130368</item>
      <item>, OIB 39606639290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St-1853/2018-3</izvorni_sadrzaj>
    <derivirana_varijabla naziv="DomainObject.PredzadnjaOdlukaIzPredmeta.Oznaka_1">St-1853/2018-3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1353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2018-11-27T09:29:00Z</dcterms:created>
  <dc:creator>Bernardica Novak</dc:creator>
  <cp:lastModifiedBy>Tatjana Slaviček</cp:lastModifiedBy>
  <cp:lastPrinted>2018-11-23T10:07:00Z</cp:lastPrinted>
  <dcterms:modified xmlns:xsi="http://www.w3.org/2001/XMLSchema-instance" xsi:type="dcterms:W3CDTF">2018-11-27T13:55:00Z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St-1853/2018-3 / Odluka - Oglas (Oglas_1853-18.docx)</vt:lpwstr>
  </prop:property>
  <prop:property name="CC_coloring" pid="5" fmtid="{D5CDD505-2E9C-101B-9397-08002B2CF9AE}">
    <vt:bool>false</vt:bool>
  </prop:property>
</prop:Properties>
</file>