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8fc34" w14:paraId="208fc34" w:rsidRDefault="002037BD" w:rsidP="00EA51E1" w:rsidR="002037BD" w:rsidRPr="00EA51E1">
      <w:pPr>
        <w:pStyle w:val="Bezproreda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EA51E1">
        <w:rPr>
          <w:rFonts w:cs="Times New Roman" w:hAnsi="Times New Roman" w:ascii="Times New Roman"/>
          <w:noProof/>
          <w:sz w:val="24"/>
          <w:szCs w:val="24"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A51E1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EA51E1">
        <w:rPr>
          <w:rFonts w:cs="Times New Roman" w:hAnsi="Times New Roman" w:ascii="Times New Roman"/>
          <w:b/>
          <w:color w:val="000000"/>
          <w:sz w:val="24"/>
          <w:szCs w:val="24"/>
        </w:rPr>
        <w:t>REPUBLIKA HRVATSKA</w:t>
      </w: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EA51E1">
        <w:rPr>
          <w:rFonts w:cs="Times New Roman" w:hAnsi="Times New Roman" w:ascii="Times New Roman"/>
          <w:b/>
          <w:color w:val="000000"/>
          <w:sz w:val="24"/>
          <w:szCs w:val="24"/>
        </w:rPr>
        <w:t>TRGOVAČKI SUD U OSIJEKU</w:t>
      </w: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EA51E1">
        <w:rPr>
          <w:rFonts w:cs="Times New Roman" w:hAnsi="Times New Roman" w:ascii="Times New Roman"/>
          <w:b/>
          <w:color w:val="000000"/>
          <w:sz w:val="24"/>
          <w:szCs w:val="24"/>
        </w:rPr>
        <w:t xml:space="preserve">STALNA SLUŽBA  U SLAVONSKOM BRODU                         </w:t>
      </w:r>
      <w:r w:rsidR="005B0FAF">
        <w:rPr>
          <w:rFonts w:cs="Times New Roman" w:hAnsi="Times New Roman" w:ascii="Times New Roman"/>
          <w:b/>
          <w:color w:val="000000"/>
          <w:sz w:val="24"/>
          <w:szCs w:val="24"/>
        </w:rPr>
        <w:t>Broj: 7/St-529</w:t>
      </w:r>
      <w:r w:rsidR="00B17365" w:rsidRPr="00EA51E1">
        <w:rPr>
          <w:rFonts w:cs="Times New Roman" w:hAnsi="Times New Roman" w:ascii="Times New Roman"/>
          <w:b/>
          <w:color w:val="000000"/>
          <w:sz w:val="24"/>
          <w:szCs w:val="24"/>
        </w:rPr>
        <w:t>/201</w:t>
      </w:r>
      <w:r w:rsidR="005B0FAF">
        <w:rPr>
          <w:rFonts w:cs="Times New Roman" w:hAnsi="Times New Roman" w:ascii="Times New Roman"/>
          <w:b/>
          <w:color w:val="000000"/>
          <w:sz w:val="24"/>
          <w:szCs w:val="24"/>
        </w:rPr>
        <w:t>7</w:t>
      </w:r>
      <w:r w:rsidR="00B17365" w:rsidRPr="00EA51E1">
        <w:rPr>
          <w:rFonts w:cs="Times New Roman" w:hAnsi="Times New Roman" w:ascii="Times New Roman"/>
          <w:b/>
          <w:color w:val="000000"/>
          <w:sz w:val="24"/>
          <w:szCs w:val="24"/>
        </w:rPr>
        <w:t>-</w:t>
      </w:r>
      <w:r w:rsidR="008171D8">
        <w:rPr>
          <w:rFonts w:cs="Times New Roman" w:hAnsi="Times New Roman" w:ascii="Times New Roman"/>
          <w:b/>
          <w:color w:val="000000"/>
          <w:sz w:val="24"/>
          <w:szCs w:val="24"/>
        </w:rPr>
        <w:t>47</w:t>
      </w:r>
      <w:r w:rsidRPr="00EA51E1">
        <w:rPr>
          <w:rFonts w:cs="Times New Roman" w:hAnsi="Times New Roman" w:ascii="Times New Roman"/>
          <w:b/>
          <w:color w:val="000000"/>
          <w:sz w:val="24"/>
          <w:szCs w:val="24"/>
        </w:rPr>
        <w:t xml:space="preserve">                                 </w:t>
      </w: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EA51E1">
        <w:rPr>
          <w:rFonts w:cs="Times New Roman" w:hAnsi="Times New Roman" w:ascii="Times New Roman"/>
          <w:b/>
          <w:color w:val="000000"/>
          <w:sz w:val="24"/>
          <w:szCs w:val="24"/>
        </w:rPr>
        <w:t>Trg pobjede 13</w:t>
      </w: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EA51E1">
        <w:rPr>
          <w:rFonts w:cs="Times New Roman" w:hAnsi="Times New Roman" w:ascii="Times New Roman"/>
          <w:b/>
          <w:color w:val="000000"/>
          <w:sz w:val="24"/>
          <w:szCs w:val="24"/>
        </w:rPr>
        <w:t>Slavonski Brod</w:t>
      </w: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037BD" w:rsidP="00EA51E1" w:rsidR="002037BD" w:rsidRPr="00EA51E1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EA51E1">
        <w:rPr>
          <w:rFonts w:cs="Times New Roman" w:hAnsi="Times New Roman" w:ascii="Times New Roman"/>
          <w:b/>
          <w:color w:val="000000"/>
          <w:sz w:val="24"/>
          <w:szCs w:val="24"/>
        </w:rPr>
        <w:t>R E P U B L I K A  H R V A T S K A</w:t>
      </w:r>
    </w:p>
    <w:p w:rsidRDefault="002037BD" w:rsidP="00EA51E1" w:rsidR="002037BD" w:rsidRPr="00EA51E1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2037BD" w:rsidP="00EA51E1" w:rsidR="002037BD" w:rsidRPr="00EA51E1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EA51E1">
        <w:rPr>
          <w:rFonts w:cs="Times New Roman" w:hAnsi="Times New Roman" w:ascii="Times New Roman"/>
          <w:b/>
          <w:color w:val="000000"/>
          <w:sz w:val="24"/>
          <w:szCs w:val="24"/>
        </w:rPr>
        <w:t>R J E Š E N J E</w:t>
      </w: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037BD" w:rsidP="005B0FAF" w:rsidR="005B0FAF" w:rsidRPr="005B0FAF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EA51E1">
        <w:rPr>
          <w:rFonts w:cs="Times New Roman" w:hAnsi="Times New Roman" w:ascii="Times New Roman"/>
          <w:color w:val="000000"/>
          <w:sz w:val="24"/>
          <w:szCs w:val="24"/>
        </w:rPr>
        <w:t xml:space="preserve">                       </w:t>
      </w:r>
      <w:r w:rsidR="005B0FAF" w:rsidRPr="005B0FAF">
        <w:rPr>
          <w:rFonts w:cs="Times New Roman" w:hAnsi="Times New Roman" w:ascii="Times New Roman"/>
          <w:color w:val="000000"/>
          <w:sz w:val="24"/>
          <w:szCs w:val="24"/>
        </w:rPr>
        <w:t>TRGOVAČKI SUD U OSIJEKU, STALNA SLUŽBA U SLAVONSKOM BRODU,  po stečajnoj sutkinji Mirni Vujčić u stečajnom postupku nad stečajnim dužnikom ZELENO ZLATO d.o.o. za poljoprivredu, proizvodnju, usluge i trgovinu  u stečaju,  skraćena tvrtka: ZELENO ZLATO d.o.o. u stečaju, Pleternica, Stjepana Radi</w:t>
      </w:r>
      <w:r w:rsidR="005B0FAF">
        <w:rPr>
          <w:rFonts w:cs="Times New Roman" w:hAnsi="Times New Roman" w:ascii="Times New Roman"/>
          <w:color w:val="000000"/>
          <w:sz w:val="24"/>
          <w:szCs w:val="24"/>
        </w:rPr>
        <w:t xml:space="preserve">ća 116, OIB 26234634015,  dana </w:t>
      </w:r>
      <w:r w:rsidR="00184079">
        <w:rPr>
          <w:rFonts w:cs="Times New Roman" w:hAnsi="Times New Roman" w:ascii="Times New Roman"/>
          <w:color w:val="000000"/>
          <w:sz w:val="24"/>
          <w:szCs w:val="24"/>
        </w:rPr>
        <w:t>14. veljače</w:t>
      </w:r>
      <w:r w:rsidR="005B0FAF" w:rsidRPr="005B0FAF">
        <w:rPr>
          <w:rFonts w:cs="Times New Roman" w:hAnsi="Times New Roman" w:ascii="Times New Roman"/>
          <w:color w:val="000000"/>
          <w:sz w:val="24"/>
          <w:szCs w:val="24"/>
        </w:rPr>
        <w:t xml:space="preserve"> 201</w:t>
      </w:r>
      <w:r w:rsidR="005B0FAF">
        <w:rPr>
          <w:rFonts w:cs="Times New Roman" w:hAnsi="Times New Roman" w:ascii="Times New Roman"/>
          <w:color w:val="000000"/>
          <w:sz w:val="24"/>
          <w:szCs w:val="24"/>
        </w:rPr>
        <w:t>8</w:t>
      </w:r>
      <w:r w:rsidR="005B0FAF" w:rsidRPr="005B0FAF">
        <w:rPr>
          <w:rFonts w:cs="Times New Roman" w:hAnsi="Times New Roman" w:ascii="Times New Roman"/>
          <w:color w:val="000000"/>
          <w:sz w:val="24"/>
          <w:szCs w:val="24"/>
        </w:rPr>
        <w:t>. godine</w:t>
      </w:r>
    </w:p>
    <w:p w:rsidRDefault="005B0FAF" w:rsidP="005B0FAF" w:rsidR="005B0FAF" w:rsidRPr="005B0FAF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5B0FAF" w:rsidP="005B0FAF" w:rsidR="005B0FAF" w:rsidRPr="005B0FAF">
      <w:pPr>
        <w:pStyle w:val="Bezproreda"/>
        <w:jc w:val="center"/>
        <w:rPr>
          <w:rFonts w:cs="Times New Roman" w:hAnsi="Times New Roman" w:ascii="Times New Roman"/>
          <w:color w:val="000000"/>
          <w:sz w:val="24"/>
          <w:szCs w:val="24"/>
        </w:rPr>
      </w:pPr>
      <w:r w:rsidRPr="005B0FAF">
        <w:rPr>
          <w:rFonts w:cs="Times New Roman" w:hAnsi="Times New Roman" w:ascii="Times New Roman"/>
          <w:color w:val="000000"/>
          <w:sz w:val="24"/>
          <w:szCs w:val="24"/>
        </w:rPr>
        <w:t>r i j e š i o   j e</w:t>
      </w:r>
    </w:p>
    <w:p w:rsidRDefault="005B0FAF" w:rsidP="005B0FAF" w:rsidR="005B0FAF" w:rsidRPr="005B0FAF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5B0FAF" w:rsidP="005B0FAF" w:rsidR="005B0FAF" w:rsidRPr="005B0FAF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5B0FAF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5B0FAF"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5B0FAF">
        <w:rPr>
          <w:rFonts w:cs="Times New Roman" w:hAnsi="Times New Roman" w:ascii="Times New Roman"/>
          <w:color w:val="000000"/>
          <w:sz w:val="24"/>
          <w:szCs w:val="24"/>
        </w:rPr>
        <w:t>I. Skupština vjerovnika stečajnog dužnika ZELENO ZLATO d.o.o. za poljoprivredu, proizvodnju, usluge i trgovinu  u stečaju,  skraćena tvrtka: ZELENO ZLATO d.o.o. u stečaju, Pleternica, Stjepana R</w:t>
      </w:r>
      <w:r w:rsidR="00436720">
        <w:rPr>
          <w:rFonts w:cs="Times New Roman" w:hAnsi="Times New Roman" w:ascii="Times New Roman"/>
          <w:color w:val="000000"/>
          <w:sz w:val="24"/>
          <w:szCs w:val="24"/>
        </w:rPr>
        <w:t>adića 116, OIB 26234634015, saz</w:t>
      </w:r>
      <w:r w:rsidRPr="005B0FAF">
        <w:rPr>
          <w:rFonts w:cs="Times New Roman" w:hAnsi="Times New Roman" w:ascii="Times New Roman"/>
          <w:color w:val="000000"/>
          <w:sz w:val="24"/>
          <w:szCs w:val="24"/>
        </w:rPr>
        <w:t>v</w:t>
      </w:r>
      <w:r w:rsidR="00436720">
        <w:rPr>
          <w:rFonts w:cs="Times New Roman" w:hAnsi="Times New Roman" w:ascii="Times New Roman"/>
          <w:color w:val="000000"/>
          <w:sz w:val="24"/>
          <w:szCs w:val="24"/>
        </w:rPr>
        <w:t>an</w:t>
      </w:r>
      <w:r w:rsidRPr="005B0FAF">
        <w:rPr>
          <w:rFonts w:cs="Times New Roman" w:hAnsi="Times New Roman" w:ascii="Times New Roman"/>
          <w:color w:val="000000"/>
          <w:sz w:val="24"/>
          <w:szCs w:val="24"/>
        </w:rPr>
        <w:t>a  za dan:</w:t>
      </w:r>
    </w:p>
    <w:p w:rsidRDefault="005B0FAF" w:rsidP="005B0FAF" w:rsidR="005B0FAF" w:rsidRPr="005B0FAF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5B0FAF" w:rsidP="005B0FAF" w:rsidR="005B0FAF" w:rsidRPr="005B0FAF">
      <w:pPr>
        <w:pStyle w:val="Bezproreda"/>
        <w:jc w:val="center"/>
        <w:rPr>
          <w:rFonts w:cs="Times New Roman" w:hAnsi="Times New Roman" w:ascii="Times New Roman"/>
          <w:b/>
          <w:color w:val="000000"/>
          <w:sz w:val="24"/>
          <w:szCs w:val="24"/>
        </w:rPr>
      </w:pPr>
      <w:r>
        <w:rPr>
          <w:rFonts w:cs="Times New Roman" w:hAnsi="Times New Roman" w:ascii="Times New Roman"/>
          <w:b/>
          <w:color w:val="000000"/>
          <w:sz w:val="24"/>
          <w:szCs w:val="24"/>
        </w:rPr>
        <w:t>23. veljače 2018.</w:t>
      </w:r>
      <w:r w:rsidRPr="005B0FAF">
        <w:rPr>
          <w:rFonts w:cs="Times New Roman" w:hAnsi="Times New Roman" w:ascii="Times New Roman"/>
          <w:b/>
          <w:color w:val="000000"/>
          <w:sz w:val="24"/>
          <w:szCs w:val="24"/>
        </w:rPr>
        <w:t xml:space="preserve"> godine u 09,</w:t>
      </w:r>
      <w:r>
        <w:rPr>
          <w:rFonts w:cs="Times New Roman" w:hAnsi="Times New Roman" w:ascii="Times New Roman"/>
          <w:b/>
          <w:color w:val="000000"/>
          <w:sz w:val="24"/>
          <w:szCs w:val="24"/>
        </w:rPr>
        <w:t>0</w:t>
      </w:r>
      <w:r w:rsidRPr="005B0FAF">
        <w:rPr>
          <w:rFonts w:cs="Times New Roman" w:hAnsi="Times New Roman" w:ascii="Times New Roman"/>
          <w:b/>
          <w:color w:val="000000"/>
          <w:sz w:val="24"/>
          <w:szCs w:val="24"/>
        </w:rPr>
        <w:t>0 sati</w:t>
      </w:r>
    </w:p>
    <w:p w:rsidRDefault="005B0FAF" w:rsidP="005B0FAF" w:rsidR="005B0FAF" w:rsidRPr="005B0FAF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5B0FAF" w:rsidP="005B0FAF" w:rsidR="00436720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5B0FAF">
        <w:rPr>
          <w:rFonts w:cs="Times New Roman" w:hAnsi="Times New Roman" w:ascii="Times New Roman"/>
          <w:color w:val="000000"/>
          <w:sz w:val="24"/>
          <w:szCs w:val="24"/>
        </w:rPr>
        <w:t>u prostorijama Trgovačkog suda Osijeku, Stalne službe u Slavonskom Brodu, Trg pobjede 13, Sl</w:t>
      </w:r>
      <w:r w:rsidR="00436720">
        <w:rPr>
          <w:rFonts w:cs="Times New Roman" w:hAnsi="Times New Roman" w:ascii="Times New Roman"/>
          <w:color w:val="000000"/>
          <w:sz w:val="24"/>
          <w:szCs w:val="24"/>
        </w:rPr>
        <w:t xml:space="preserve">avonski Brod (soba  78/III kat) </w:t>
      </w:r>
      <w:r w:rsidR="00436720" w:rsidRPr="00436720">
        <w:rPr>
          <w:rFonts w:cs="Times New Roman" w:hAnsi="Times New Roman" w:ascii="Times New Roman"/>
          <w:b/>
          <w:color w:val="000000"/>
          <w:sz w:val="24"/>
          <w:szCs w:val="24"/>
        </w:rPr>
        <w:t>se odgađa</w:t>
      </w:r>
      <w:r w:rsidR="00436720"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</w:p>
    <w:p w:rsidRDefault="00436720" w:rsidP="005B0FAF" w:rsidR="00436720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436720" w:rsidP="005B0FAF" w:rsidR="005B0FAF" w:rsidRPr="00436720">
      <w:pPr>
        <w:pStyle w:val="Bezproreda"/>
        <w:jc w:val="both"/>
        <w:rPr>
          <w:rFonts w:cs="Times New Roman" w:hAnsi="Times New Roman" w:ascii="Times New Roman"/>
          <w:b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  <w:t xml:space="preserve">            </w:t>
      </w:r>
      <w:r w:rsidRPr="00436720">
        <w:rPr>
          <w:rFonts w:cs="Times New Roman" w:hAnsi="Times New Roman" w:ascii="Times New Roman"/>
          <w:b/>
          <w:color w:val="000000"/>
          <w:sz w:val="24"/>
          <w:szCs w:val="24"/>
        </w:rPr>
        <w:t xml:space="preserve">te se nova Skupština vjerovnika zakazuje za dan </w:t>
      </w:r>
    </w:p>
    <w:p w:rsidRDefault="00436720" w:rsidP="005B0FAF" w:rsidR="00436720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</w:p>
    <w:p w:rsidRDefault="00436720" w:rsidP="00436720" w:rsidR="00436720">
      <w:pPr>
        <w:pStyle w:val="Bezproreda"/>
        <w:jc w:val="both"/>
        <w:rPr>
          <w:rFonts w:cs="Times New Roman" w:hAnsi="Times New Roman" w:ascii="Times New Roman"/>
          <w:b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b/>
          <w:color w:val="000000"/>
          <w:sz w:val="24"/>
          <w:szCs w:val="24"/>
        </w:rPr>
        <w:t>02</w:t>
      </w:r>
      <w:r w:rsidRPr="00436720">
        <w:rPr>
          <w:rFonts w:cs="Times New Roman" w:hAnsi="Times New Roman" w:ascii="Times New Roman"/>
          <w:b/>
          <w:color w:val="000000"/>
          <w:sz w:val="24"/>
          <w:szCs w:val="24"/>
        </w:rPr>
        <w:t xml:space="preserve">. </w:t>
      </w:r>
      <w:r>
        <w:rPr>
          <w:rFonts w:cs="Times New Roman" w:hAnsi="Times New Roman" w:ascii="Times New Roman"/>
          <w:b/>
          <w:color w:val="000000"/>
          <w:sz w:val="24"/>
          <w:szCs w:val="24"/>
        </w:rPr>
        <w:t>ožujka</w:t>
      </w:r>
      <w:r w:rsidRPr="00436720">
        <w:rPr>
          <w:rFonts w:cs="Times New Roman" w:hAnsi="Times New Roman" w:ascii="Times New Roman"/>
          <w:b/>
          <w:color w:val="000000"/>
          <w:sz w:val="24"/>
          <w:szCs w:val="24"/>
        </w:rPr>
        <w:t xml:space="preserve"> 2018. godine u 09,00 sati</w:t>
      </w:r>
    </w:p>
    <w:p w:rsidRDefault="00436720" w:rsidP="00436720" w:rsidR="00436720">
      <w:pPr>
        <w:pStyle w:val="Bezproreda"/>
        <w:jc w:val="both"/>
        <w:rPr>
          <w:rFonts w:cs="Times New Roman" w:hAnsi="Times New Roman" w:ascii="Times New Roman"/>
          <w:b/>
          <w:color w:val="000000"/>
          <w:sz w:val="24"/>
          <w:szCs w:val="24"/>
        </w:rPr>
      </w:pPr>
    </w:p>
    <w:p w:rsidRDefault="00436720" w:rsidP="00436720" w:rsidR="00436720" w:rsidRPr="00436720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436720">
        <w:rPr>
          <w:rFonts w:cs="Times New Roman" w:hAnsi="Times New Roman" w:ascii="Times New Roman"/>
          <w:color w:val="000000"/>
          <w:sz w:val="24"/>
          <w:szCs w:val="24"/>
        </w:rPr>
        <w:t>u prostorijama Trgovačkog suda Osijeku, Stalne službe u Slavonskom Brodu, Trg pobjede 13, Slavonski Brod (soba  78/III kat)</w:t>
      </w:r>
    </w:p>
    <w:p w:rsidRDefault="005B0FAF" w:rsidP="005B0FAF" w:rsidR="005B0FAF" w:rsidRPr="005B0FAF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5B0FAF" w:rsidP="005B0FAF" w:rsidR="005B0FAF" w:rsidRPr="005B0FAF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5B0FAF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5B0FAF"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5B0FAF">
        <w:rPr>
          <w:rFonts w:cs="Times New Roman" w:hAnsi="Times New Roman" w:ascii="Times New Roman"/>
          <w:color w:val="000000"/>
          <w:sz w:val="24"/>
          <w:szCs w:val="24"/>
        </w:rPr>
        <w:t>II. Rad Skupštine vjerovnika odvijat će se prema slijedećem dnevnom redu:</w:t>
      </w:r>
    </w:p>
    <w:p w:rsidRDefault="005B0FAF" w:rsidP="005B0FAF" w:rsidR="005B0FAF" w:rsidRPr="005B0FAF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5B0FAF" w:rsidP="005B0FAF" w:rsidR="005B0FAF" w:rsidRPr="005B0FAF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5B0FAF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5B0FAF">
        <w:rPr>
          <w:rFonts w:cs="Times New Roman" w:hAnsi="Times New Roman" w:ascii="Times New Roman"/>
          <w:color w:val="000000"/>
          <w:sz w:val="24"/>
          <w:szCs w:val="24"/>
        </w:rPr>
        <w:tab/>
        <w:t xml:space="preserve"> </w:t>
      </w:r>
      <w:r w:rsidRPr="005B0FAF">
        <w:rPr>
          <w:rFonts w:cs="Times New Roman" w:hAnsi="Times New Roman" w:ascii="Times New Roman"/>
          <w:color w:val="000000"/>
          <w:sz w:val="24"/>
          <w:szCs w:val="24"/>
        </w:rPr>
        <w:tab/>
        <w:t>1. Izvješće stečajne upraviteljice o tijeku stečajnog postupka i stanju stečajne mase.</w:t>
      </w:r>
      <w:r w:rsidRPr="005B0FAF">
        <w:rPr>
          <w:rFonts w:cs="Times New Roman" w:hAnsi="Times New Roman" w:ascii="Times New Roman"/>
          <w:color w:val="000000"/>
          <w:sz w:val="24"/>
          <w:szCs w:val="24"/>
        </w:rPr>
        <w:tab/>
      </w:r>
    </w:p>
    <w:p w:rsidRDefault="005B0FAF" w:rsidP="005B0FAF" w:rsidR="005B0FAF" w:rsidRPr="005B0FAF">
      <w:pPr>
        <w:pStyle w:val="Bezproreda"/>
        <w:jc w:val="both"/>
        <w:rPr>
          <w:rFonts w:cs="Times New Roman" w:hAnsi="Times New Roman" w:ascii="Times New Roman"/>
          <w:b/>
          <w:color w:val="000000"/>
          <w:sz w:val="24"/>
          <w:szCs w:val="24"/>
        </w:rPr>
      </w:pPr>
      <w:r w:rsidRPr="005B0FAF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5B0FAF"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5B0FAF">
        <w:rPr>
          <w:rFonts w:cs="Times New Roman" w:hAnsi="Times New Roman" w:ascii="Times New Roman"/>
          <w:color w:val="000000"/>
          <w:sz w:val="24"/>
          <w:szCs w:val="24"/>
        </w:rPr>
        <w:t xml:space="preserve">2. </w:t>
      </w:r>
      <w:r>
        <w:rPr>
          <w:rFonts w:cs="Times New Roman" w:hAnsi="Times New Roman" w:ascii="Times New Roman"/>
          <w:color w:val="000000"/>
          <w:sz w:val="24"/>
          <w:szCs w:val="24"/>
        </w:rPr>
        <w:t>Odlučivanje o podizanju tužbe radi pobijanja pravnih radnji stečajnog dužnika</w:t>
      </w:r>
      <w:r w:rsidRPr="005B0FAF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5B0FAF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5B0FAF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5B0FAF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5B0FAF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5B0FAF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5B0FAF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5B0FAF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5B0FAF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5B0FAF">
        <w:rPr>
          <w:rFonts w:cs="Times New Roman" w:hAnsi="Times New Roman" w:ascii="Times New Roman"/>
          <w:b/>
          <w:color w:val="000000"/>
          <w:sz w:val="24"/>
          <w:szCs w:val="24"/>
        </w:rPr>
        <w:tab/>
      </w:r>
    </w:p>
    <w:p w:rsidRDefault="005B0FAF" w:rsidP="005B0FAF" w:rsidR="005B0FAF" w:rsidRPr="005B0FAF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5B0FAF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5B0FAF"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5B0FAF">
        <w:rPr>
          <w:rFonts w:cs="Times New Roman" w:hAnsi="Times New Roman" w:ascii="Times New Roman"/>
          <w:color w:val="000000"/>
          <w:sz w:val="24"/>
          <w:szCs w:val="24"/>
        </w:rPr>
        <w:t xml:space="preserve">III.  </w:t>
      </w:r>
      <w:r>
        <w:rPr>
          <w:rFonts w:cs="Times New Roman" w:hAnsi="Times New Roman" w:ascii="Times New Roman"/>
          <w:color w:val="000000"/>
          <w:sz w:val="24"/>
          <w:szCs w:val="24"/>
        </w:rPr>
        <w:t>Razno</w:t>
      </w:r>
      <w:r w:rsidRPr="005B0FAF">
        <w:rPr>
          <w:rFonts w:cs="Times New Roman" w:hAnsi="Times New Roman" w:ascii="Times New Roman"/>
          <w:color w:val="000000"/>
          <w:sz w:val="24"/>
          <w:szCs w:val="24"/>
        </w:rPr>
        <w:t>.</w:t>
      </w:r>
    </w:p>
    <w:p w:rsidRDefault="005B0FAF" w:rsidP="005B0FAF" w:rsidR="005B0FAF" w:rsidRPr="005B0FAF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5B0FAF" w:rsidP="005B0FAF" w:rsidR="007A3DEE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5B0FAF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5B0FAF"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5B0FAF">
        <w:rPr>
          <w:rFonts w:cs="Times New Roman" w:hAnsi="Times New Roman" w:ascii="Times New Roman"/>
          <w:color w:val="000000"/>
          <w:sz w:val="24"/>
          <w:szCs w:val="24"/>
        </w:rPr>
        <w:t xml:space="preserve">Pravo sudjelovanja na skupštini imaju svi stečajni vjerovnici, svi stečajni vjerovnici s  pravom odvojenog namirenja i stečajna upraviteljica.         </w:t>
      </w:r>
    </w:p>
    <w:p w:rsidRDefault="008171D8" w:rsidP="008171D8" w:rsidR="008171D8">
      <w:pPr>
        <w:pStyle w:val="Bezproreda"/>
        <w:jc w:val="right"/>
        <w:rPr>
          <w:rFonts w:cs="Times New Roman" w:hAnsi="Times New Roman" w:ascii="Times New Roman"/>
          <w:b/>
          <w:color w:val="000000"/>
          <w:sz w:val="24"/>
          <w:szCs w:val="24"/>
        </w:rPr>
      </w:pPr>
      <w:r w:rsidRPr="008171D8">
        <w:rPr>
          <w:rFonts w:cs="Times New Roman" w:hAnsi="Times New Roman" w:ascii="Times New Roman"/>
          <w:b/>
          <w:color w:val="000000"/>
          <w:sz w:val="24"/>
          <w:szCs w:val="24"/>
        </w:rPr>
        <w:lastRenderedPageBreak/>
        <w:t xml:space="preserve">Broj: 7/St-529/2017-47 </w:t>
      </w:r>
    </w:p>
    <w:p w:rsidRDefault="008171D8" w:rsidP="008171D8" w:rsidR="007A3DEE">
      <w:pPr>
        <w:pStyle w:val="Bezproreda"/>
        <w:jc w:val="right"/>
        <w:rPr>
          <w:rFonts w:cs="Times New Roman" w:hAnsi="Times New Roman" w:ascii="Times New Roman"/>
          <w:color w:val="000000"/>
          <w:sz w:val="24"/>
          <w:szCs w:val="24"/>
        </w:rPr>
      </w:pPr>
      <w:r w:rsidRPr="008171D8">
        <w:rPr>
          <w:rFonts w:cs="Times New Roman" w:hAnsi="Times New Roman" w:ascii="Times New Roman"/>
          <w:b/>
          <w:color w:val="000000"/>
          <w:sz w:val="24"/>
          <w:szCs w:val="24"/>
        </w:rPr>
        <w:t xml:space="preserve">                                </w:t>
      </w:r>
    </w:p>
    <w:p w:rsidRDefault="007A3DEE" w:rsidP="005B0FAF" w:rsidR="007A3DEE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  <w:t xml:space="preserve">Upozoravaju se vjerovnici da uvid u priloge Izvješća stečajne upraviteljice o tijeku stečajnog postupka i stanju stečajne mase od </w:t>
      </w:r>
      <w:r w:rsidR="005B0FAF" w:rsidRPr="005B0FAF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>15. siječnja 2018. godine mogu izvršiti u pisarnici suda</w:t>
      </w:r>
      <w:r w:rsidR="005268DD">
        <w:rPr>
          <w:rFonts w:cs="Times New Roman" w:hAnsi="Times New Roman" w:ascii="Times New Roman"/>
          <w:color w:val="000000"/>
          <w:sz w:val="24"/>
          <w:szCs w:val="24"/>
        </w:rPr>
        <w:t xml:space="preserve"> odnosno ove Stalne službe.</w:t>
      </w:r>
    </w:p>
    <w:p w:rsidRDefault="005B0FAF" w:rsidP="005B0FAF" w:rsidR="005B0FAF" w:rsidRPr="005B0FAF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5B0FAF">
        <w:rPr>
          <w:rFonts w:cs="Times New Roman" w:hAnsi="Times New Roman" w:ascii="Times New Roman"/>
          <w:color w:val="000000"/>
          <w:sz w:val="24"/>
          <w:szCs w:val="24"/>
        </w:rPr>
        <w:t xml:space="preserve">                               </w:t>
      </w:r>
    </w:p>
    <w:p w:rsidRDefault="005B0FAF" w:rsidP="00771D8B" w:rsidR="005B0FAF" w:rsidRPr="005B0FAF">
      <w:pPr>
        <w:pStyle w:val="Bezproreda"/>
        <w:jc w:val="center"/>
        <w:rPr>
          <w:rFonts w:cs="Times New Roman" w:hAnsi="Times New Roman" w:ascii="Times New Roman"/>
          <w:color w:val="000000"/>
          <w:sz w:val="24"/>
          <w:szCs w:val="24"/>
        </w:rPr>
      </w:pPr>
      <w:r w:rsidRPr="005B0FAF">
        <w:rPr>
          <w:rFonts w:cs="Times New Roman" w:hAnsi="Times New Roman" w:ascii="Times New Roman"/>
          <w:color w:val="000000"/>
          <w:sz w:val="24"/>
          <w:szCs w:val="24"/>
        </w:rPr>
        <w:t>Obrazloženje</w:t>
      </w:r>
    </w:p>
    <w:p w:rsidRDefault="005B0FAF" w:rsidP="005B0FAF" w:rsidR="00771D8B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5B0FAF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5B0FAF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5B0FAF">
        <w:rPr>
          <w:rFonts w:cs="Times New Roman" w:hAnsi="Times New Roman" w:ascii="Times New Roman"/>
          <w:color w:val="000000"/>
          <w:sz w:val="24"/>
          <w:szCs w:val="24"/>
        </w:rPr>
        <w:tab/>
      </w:r>
    </w:p>
    <w:p w:rsidRDefault="00771D8B" w:rsidP="005B0FAF" w:rsidR="00771D8B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  <w:t xml:space="preserve">Rješenjem posl.br. 7/St-529/2017-44 od 23. siječnja 2018. godine zakazana je Skupština vjerovnika za dan 23. veljače 2018. godine u 09,00 sati. </w:t>
      </w:r>
    </w:p>
    <w:p w:rsidRDefault="00771D8B" w:rsidP="005B0FAF" w:rsidR="005B0FAF" w:rsidRPr="005B0FAF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  <w:t xml:space="preserve">Kako se stečajna upraviteljica očitovala da zbog poslovnih obveza radi sudjelovanja na 23 "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Viroexpo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>" međunarodnom sajmu gospodarstva obrtništva i poljoprivrede koji se održava isti dan</w:t>
      </w:r>
      <w:r w:rsidR="0092052A">
        <w:rPr>
          <w:rFonts w:cs="Times New Roman" w:hAnsi="Times New Roman" w:ascii="Times New Roman"/>
          <w:color w:val="000000"/>
          <w:sz w:val="24"/>
          <w:szCs w:val="24"/>
        </w:rPr>
        <w:t xml:space="preserve"> tj. 23.veljače 2018.godine neće moći </w:t>
      </w:r>
      <w:proofErr w:type="spellStart"/>
      <w:r w:rsidR="0092052A">
        <w:rPr>
          <w:rFonts w:cs="Times New Roman" w:hAnsi="Times New Roman" w:ascii="Times New Roman"/>
          <w:color w:val="000000"/>
          <w:sz w:val="24"/>
          <w:szCs w:val="24"/>
        </w:rPr>
        <w:t>nazočiti</w:t>
      </w:r>
      <w:proofErr w:type="spellEnd"/>
      <w:r w:rsidR="0092052A">
        <w:rPr>
          <w:rFonts w:cs="Times New Roman" w:hAnsi="Times New Roman" w:ascii="Times New Roman"/>
          <w:color w:val="000000"/>
          <w:sz w:val="24"/>
          <w:szCs w:val="24"/>
        </w:rPr>
        <w:t xml:space="preserve"> Skupštini zakazanoj za taj dan,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te kako je nazočnost stečajne upraviteljice na Skupštini nužna</w:t>
      </w:r>
      <w:r w:rsidR="0092052A">
        <w:rPr>
          <w:rFonts w:cs="Times New Roman" w:hAnsi="Times New Roman" w:ascii="Times New Roman"/>
          <w:color w:val="000000"/>
          <w:sz w:val="24"/>
          <w:szCs w:val="24"/>
        </w:rPr>
        <w:t>,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jer se radi o pitanjima od važnosti za tijek stečajnog postupka i njegovog okončanje, to </w:t>
      </w:r>
      <w:r w:rsidR="005B0FAF" w:rsidRPr="005B0FAF">
        <w:rPr>
          <w:rFonts w:cs="Times New Roman" w:hAnsi="Times New Roman" w:ascii="Times New Roman"/>
          <w:color w:val="000000"/>
          <w:sz w:val="24"/>
          <w:szCs w:val="24"/>
        </w:rPr>
        <w:t>je na temelju odredbe čl. 103. Stečajnog zakona ( dalje SZ, NN 71/15</w:t>
      </w:r>
      <w:r w:rsidR="005B0FAF">
        <w:rPr>
          <w:rFonts w:cs="Times New Roman" w:hAnsi="Times New Roman" w:ascii="Times New Roman"/>
          <w:color w:val="000000"/>
          <w:sz w:val="24"/>
          <w:szCs w:val="24"/>
        </w:rPr>
        <w:t xml:space="preserve">,104/17 </w:t>
      </w:r>
      <w:r w:rsidR="005B0FAF" w:rsidRPr="005B0FAF">
        <w:rPr>
          <w:rFonts w:cs="Times New Roman" w:hAnsi="Times New Roman" w:ascii="Times New Roman"/>
          <w:color w:val="000000"/>
          <w:sz w:val="24"/>
          <w:szCs w:val="24"/>
        </w:rPr>
        <w:t>), odlučeno kao u izreci rješenja.</w:t>
      </w:r>
    </w:p>
    <w:p w:rsidRDefault="005B0FAF" w:rsidP="005B0FAF" w:rsidR="005B0FAF" w:rsidRPr="005B0FAF">
      <w:pPr>
        <w:pStyle w:val="Bezproreda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5B0FAF" w:rsidP="005B0FAF" w:rsidR="005B0FAF" w:rsidRPr="005B0FAF">
      <w:pPr>
        <w:pStyle w:val="Bezproreda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EA51E1" w:rsidP="005B0FAF" w:rsidR="002037BD" w:rsidRPr="00EA51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 w:rsidR="00B17365" w:rsidRPr="00EA51E1">
        <w:rPr>
          <w:rFonts w:cs="Times New Roman" w:hAnsi="Times New Roman" w:ascii="Times New Roman"/>
          <w:color w:val="000000"/>
          <w:sz w:val="24"/>
          <w:szCs w:val="24"/>
        </w:rPr>
        <w:t xml:space="preserve">U Slavonskom </w:t>
      </w:r>
      <w:r w:rsidR="00771D8B">
        <w:rPr>
          <w:rFonts w:cs="Times New Roman" w:hAnsi="Times New Roman" w:ascii="Times New Roman"/>
          <w:color w:val="000000"/>
          <w:sz w:val="24"/>
          <w:szCs w:val="24"/>
        </w:rPr>
        <w:t>Brodu, 14</w:t>
      </w:r>
      <w:r w:rsidR="002037BD" w:rsidRPr="00EA51E1">
        <w:rPr>
          <w:rFonts w:cs="Times New Roman" w:hAnsi="Times New Roman" w:ascii="Times New Roman"/>
          <w:color w:val="000000"/>
          <w:sz w:val="24"/>
          <w:szCs w:val="24"/>
        </w:rPr>
        <w:t xml:space="preserve">. </w:t>
      </w:r>
      <w:r w:rsidR="00771D8B">
        <w:rPr>
          <w:rFonts w:cs="Times New Roman" w:hAnsi="Times New Roman" w:ascii="Times New Roman"/>
          <w:color w:val="000000"/>
          <w:sz w:val="24"/>
          <w:szCs w:val="24"/>
        </w:rPr>
        <w:t>veljače</w:t>
      </w:r>
      <w:r w:rsidR="002037BD" w:rsidRPr="00EA51E1">
        <w:rPr>
          <w:rFonts w:cs="Times New Roman" w:hAnsi="Times New Roman" w:ascii="Times New Roman"/>
          <w:color w:val="000000"/>
          <w:sz w:val="24"/>
          <w:szCs w:val="24"/>
        </w:rPr>
        <w:t xml:space="preserve"> 201</w:t>
      </w:r>
      <w:r w:rsidR="005B0FAF">
        <w:rPr>
          <w:rFonts w:cs="Times New Roman" w:hAnsi="Times New Roman" w:ascii="Times New Roman"/>
          <w:color w:val="000000"/>
          <w:sz w:val="24"/>
          <w:szCs w:val="24"/>
        </w:rPr>
        <w:t>8</w:t>
      </w:r>
      <w:r w:rsidR="002037BD" w:rsidRPr="00EA51E1">
        <w:rPr>
          <w:rFonts w:cs="Times New Roman" w:hAnsi="Times New Roman" w:ascii="Times New Roman"/>
          <w:color w:val="000000"/>
          <w:sz w:val="24"/>
          <w:szCs w:val="24"/>
        </w:rPr>
        <w:t>. godine</w:t>
      </w: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A51E1">
        <w:rPr>
          <w:rFonts w:cs="Times New Roman" w:hAnsi="Times New Roman" w:ascii="Times New Roman"/>
          <w:color w:val="000000"/>
          <w:sz w:val="24"/>
          <w:szCs w:val="24"/>
        </w:rPr>
        <w:t xml:space="preserve">           </w:t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  <w:t xml:space="preserve">  </w:t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  <w:t xml:space="preserve">          </w:t>
      </w:r>
      <w:r w:rsidR="00771D8B">
        <w:rPr>
          <w:rFonts w:cs="Times New Roman" w:hAnsi="Times New Roman" w:ascii="Times New Roman"/>
          <w:color w:val="000000"/>
          <w:sz w:val="24"/>
          <w:szCs w:val="24"/>
        </w:rPr>
        <w:t xml:space="preserve">   </w:t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 xml:space="preserve"> Stečajna sutkinja</w:t>
      </w:r>
    </w:p>
    <w:p w:rsidRDefault="002037BD" w:rsidP="00EA51E1" w:rsidR="002037BD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EA51E1">
        <w:rPr>
          <w:rFonts w:cs="Times New Roman" w:hAnsi="Times New Roman" w:ascii="Times New Roman"/>
          <w:color w:val="000000"/>
          <w:sz w:val="24"/>
          <w:szCs w:val="24"/>
        </w:rPr>
        <w:t xml:space="preserve">         </w:t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ab/>
        <w:t xml:space="preserve">             </w:t>
      </w:r>
      <w:r w:rsidR="00771D8B">
        <w:rPr>
          <w:rFonts w:cs="Times New Roman" w:hAnsi="Times New Roman" w:ascii="Times New Roman"/>
          <w:color w:val="000000"/>
          <w:sz w:val="24"/>
          <w:szCs w:val="24"/>
        </w:rPr>
        <w:t xml:space="preserve">  </w:t>
      </w:r>
      <w:r w:rsidR="000405D3">
        <w:rPr>
          <w:rFonts w:cs="Times New Roman" w:hAnsi="Times New Roman" w:ascii="Times New Roman"/>
          <w:color w:val="000000"/>
          <w:sz w:val="24"/>
          <w:szCs w:val="24"/>
        </w:rPr>
        <w:t xml:space="preserve">  </w:t>
      </w:r>
      <w:r w:rsidRPr="00EA51E1">
        <w:rPr>
          <w:rFonts w:cs="Times New Roman" w:hAnsi="Times New Roman" w:ascii="Times New Roman"/>
          <w:color w:val="000000"/>
          <w:sz w:val="24"/>
          <w:szCs w:val="24"/>
        </w:rPr>
        <w:t xml:space="preserve"> Mirna Vujčić</w:t>
      </w:r>
    </w:p>
    <w:p w:rsidRDefault="00BB7BD4" w:rsidP="00771D8B" w:rsidR="002037BD" w:rsidRPr="00EA51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 w:rsidR="002037BD" w:rsidRPr="00EA51E1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b/>
          <w:sz w:val="20"/>
          <w:szCs w:val="20"/>
        </w:rPr>
      </w:pPr>
      <w:r w:rsidRPr="00EA51E1">
        <w:rPr>
          <w:rFonts w:cs="Times New Roman" w:hAnsi="Times New Roman" w:ascii="Times New Roman"/>
          <w:b/>
          <w:color w:val="000000"/>
          <w:sz w:val="20"/>
          <w:szCs w:val="20"/>
        </w:rPr>
        <w:t>NAPUTAK O PRAVNOM LIJEKU:</w:t>
      </w: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sz w:val="20"/>
          <w:szCs w:val="20"/>
        </w:rPr>
      </w:pPr>
      <w:r w:rsidRPr="00EA51E1">
        <w:rPr>
          <w:rFonts w:cs="Times New Roman" w:hAnsi="Times New Roman" w:ascii="Times New Roman"/>
          <w:color w:val="000000"/>
          <w:sz w:val="20"/>
          <w:szCs w:val="20"/>
        </w:rPr>
        <w:t>Protiv ovog rješenja dopuštena je žalba u roku od osam dana</w:t>
      </w: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sz w:val="20"/>
          <w:szCs w:val="20"/>
        </w:rPr>
      </w:pPr>
      <w:r w:rsidRPr="00EA51E1">
        <w:rPr>
          <w:rFonts w:cs="Times New Roman" w:hAnsi="Times New Roman" w:ascii="Times New Roman"/>
          <w:color w:val="000000"/>
          <w:sz w:val="20"/>
          <w:szCs w:val="20"/>
        </w:rPr>
        <w:t xml:space="preserve"> po isteku osmog dana od dana objave rješenja na mrežnoj stranici</w:t>
      </w: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sz w:val="20"/>
          <w:szCs w:val="20"/>
        </w:rPr>
      </w:pPr>
      <w:r w:rsidRPr="00EA51E1">
        <w:rPr>
          <w:rFonts w:cs="Times New Roman" w:hAnsi="Times New Roman" w:ascii="Times New Roman"/>
          <w:color w:val="000000"/>
          <w:sz w:val="20"/>
          <w:szCs w:val="20"/>
        </w:rPr>
        <w:t xml:space="preserve"> e-Oglasna ploča sudova. Žalba se podnosi  Visokom trgovačkom </w:t>
      </w: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sz w:val="20"/>
          <w:szCs w:val="20"/>
        </w:rPr>
      </w:pPr>
      <w:r w:rsidRPr="00EA51E1">
        <w:rPr>
          <w:rFonts w:cs="Times New Roman" w:hAnsi="Times New Roman" w:ascii="Times New Roman"/>
          <w:color w:val="000000"/>
          <w:sz w:val="20"/>
          <w:szCs w:val="20"/>
        </w:rPr>
        <w:t>sudu u Zagrebu  putem ovoga suda  u tri  primjerka.</w:t>
      </w: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sz w:val="20"/>
          <w:szCs w:val="20"/>
        </w:rPr>
      </w:pPr>
      <w:r w:rsidRPr="00EA51E1">
        <w:rPr>
          <w:rFonts w:cs="Times New Roman" w:hAnsi="Times New Roman" w:ascii="Times New Roman"/>
          <w:color w:val="000000"/>
          <w:sz w:val="20"/>
          <w:szCs w:val="20"/>
        </w:rPr>
        <w:t>Žalba ne odgađa provedbu rješenja.</w:t>
      </w: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sz w:val="20"/>
          <w:szCs w:val="20"/>
        </w:rPr>
      </w:pP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A51E1">
        <w:rPr>
          <w:rFonts w:cs="Times New Roman" w:hAnsi="Times New Roman" w:ascii="Times New Roman"/>
          <w:color w:val="000000"/>
          <w:sz w:val="24"/>
          <w:szCs w:val="24"/>
        </w:rPr>
        <w:t>DNA:</w:t>
      </w: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A51E1">
        <w:rPr>
          <w:rFonts w:cs="Times New Roman" w:hAnsi="Times New Roman" w:ascii="Times New Roman"/>
          <w:color w:val="000000"/>
          <w:sz w:val="24"/>
          <w:szCs w:val="24"/>
        </w:rPr>
        <w:t>Rješenje dostaviti:</w:t>
      </w:r>
    </w:p>
    <w:p w:rsidRDefault="002037BD" w:rsidP="00EA51E1" w:rsidR="002037BD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EA51E1">
        <w:rPr>
          <w:rFonts w:cs="Times New Roman" w:hAnsi="Times New Roman" w:ascii="Times New Roman"/>
          <w:color w:val="000000"/>
          <w:sz w:val="24"/>
          <w:szCs w:val="24"/>
        </w:rPr>
        <w:t xml:space="preserve">-objaviti na mrežnoj stranici e- Oglasna ploča sudova </w:t>
      </w:r>
    </w:p>
    <w:p w:rsidRDefault="005B0FAF" w:rsidP="005B0FAF" w:rsidR="005B0FAF" w:rsidRPr="005B0FA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B0FAF">
        <w:rPr>
          <w:rFonts w:cs="Times New Roman" w:hAnsi="Times New Roman" w:ascii="Times New Roman"/>
          <w:sz w:val="24"/>
          <w:szCs w:val="24"/>
        </w:rPr>
        <w:t xml:space="preserve">-Stečajnoj upraviteljici </w:t>
      </w:r>
    </w:p>
    <w:p w:rsidRDefault="005B0FAF" w:rsidP="00EA51E1" w:rsidR="005B0FAF" w:rsidRPr="00EA51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037BD" w:rsidP="00EA51E1" w:rsidR="002037BD" w:rsidRPr="00EA51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B052E" w:rsidP="00EA51E1" w:rsidR="00DB052E" w:rsidRPr="00EA51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R="00DB052E" w:rsidRPr="00EA51E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37BD"/>
    <w:rsid w:val="000405D3"/>
    <w:rsid w:val="00184079"/>
    <w:rsid w:val="002037BD"/>
    <w:rsid w:val="00236C5A"/>
    <w:rsid w:val="002B239A"/>
    <w:rsid w:val="003259E1"/>
    <w:rsid w:val="00436720"/>
    <w:rsid w:val="005268DD"/>
    <w:rsid w:val="005B0FAF"/>
    <w:rsid w:val="006D0744"/>
    <w:rsid w:val="0073189D"/>
    <w:rsid w:val="00771D8B"/>
    <w:rsid w:val="007A3DEE"/>
    <w:rsid w:val="008171D8"/>
    <w:rsid w:val="0092052A"/>
    <w:rsid w:val="00B17365"/>
    <w:rsid w:val="00BB7BD4"/>
    <w:rsid w:val="00BC0A5C"/>
    <w:rsid w:val="00CE7AAC"/>
    <w:rsid w:val="00D67E0F"/>
    <w:rsid w:val="00DB052E"/>
    <w:rsid w:val="00E856F4"/>
    <w:rsid w:val="00EA51E1"/>
    <w:rsid w:val="00F72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037B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037B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037BD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EA51E1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E856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56F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56F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56F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56F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037B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037B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037BD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EA51E1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E856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56F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56F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56F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56F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846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905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062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2018.</izvorni_sadrzaj>
    <derivirana_varijabla naziv="DomainObject.DatumDonosenjaOdluke_1">14.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529</izvorni_sadrzaj>
    <derivirana_varijabla naziv="DomainObject.Predmet.Broj_1">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2017.</izvorni_sadrzaj>
    <derivirana_varijabla naziv="DomainObject.Predmet.DatumOsnivanja_1">28.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318527.21</izvorni_sadrzaj>
    <derivirana_varijabla naziv="DomainObject.Predmet.InicijalnaVrijednost_1">318527.21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I,II dio kod dubi  u kal. 16.,  III, IV</izvorni_sadrzaj>
    <derivirana_varijabla naziv="DomainObject.Predmet.Opis_1">I,II dio kod dubi  u kal. 16.,  III, IV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St-529/2017</izvorni_sadrzaj>
    <derivirana_varijabla naziv="DomainObject.Predmet.OznakaBroj_1">St-529/2017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st.1 SZ</izvorni_sadrzaj>
    <derivirana_varijabla naziv="DomainObject.Predmet.PrimjedbaSuca_1">čl.110 st.1 SZ</derivirana_varijabla>
  </DomainObject.Predmet.PrimjedbaSuca>
  <DomainObject.Predmet.ProtustrankaFormated>
    <izvorni_sadrzaj>  ZELENO ZLATO društvo s ograničenom odgovornošću za poljoprivredu, proizvodnju, usluge i trgovinu</izvorni_sadrzaj>
    <derivirana_varijabla naziv="DomainObject.Predmet.ProtustrankaFormated_1">  ZELENO ZLATO društvo s ograničenom odgovornošću za poljoprivredu, proizvodnju, usluge i trgovinu</derivirana_varijabla>
  </DomainObject.Predmet.ProtustrankaFormated>
  <DomainObject.Predmet.ProtustrankaFormatedOIB>
    <izvorni_sadrzaj>  ZELENO ZLATO društvo s ograničenom odgovornošću za poljoprivredu, proizvodnju, usluge i trgovinu, OIB 26234634015</izvorni_sadrzaj>
    <derivirana_varijabla naziv="DomainObject.Predmet.ProtustrankaFormatedOIB_1">  ZELENO ZLATO društvo s ograničenom odgovornošću za poljoprivredu, proizvodnju, usluge i trgovinu, OIB 26234634015</derivirana_varijabla>
  </DomainObject.Predmet.ProtustrankaFormatedOIB>
  <DomainObject.Predmet.ProtustrankaFormatedWithAdress>
    <izvorni_sadrzaj> ZELENO ZLATO društvo s ograničenom odgovornošću za poljoprivredu, proizvodnju, usluge i trgovinu, Stjepana Radića 116, 34310 Pleternica</izvorni_sadrzaj>
    <derivirana_varijabla naziv="DomainObject.Predmet.ProtustrankaFormatedWithAdress_1"> ZELENO ZLATO društvo s ograničenom odgovornošću za poljoprivredu, proizvodnju, usluge i trgovinu, Stjepana Radića 116, 34310 Pleternica</derivirana_varijabla>
  </DomainObject.Predmet.ProtustrankaFormatedWithAdress>
  <DomainObject.Predmet.ProtustrankaFormatedWithAdressOIB>
    <izvorni_sadrzaj> ZELENO ZLATO društvo s ograničenom odgovornošću za poljoprivredu, proizvodnju, usluge i trgovinu, OIB 26234634015, Stjepana Radića 116, 34310 Pleternica</izvorni_sadrzaj>
    <derivirana_varijabla naziv="DomainObject.Predmet.ProtustrankaFormatedWithAdressOIB_1"> ZELENO ZLATO društvo s ograničenom odgovornošću za poljoprivredu, proizvodnju, usluge i trgovinu, OIB 26234634015, Stjepana Radića 116, 34310 Pleternica</derivirana_varijabla>
  </DomainObject.Predmet.ProtustrankaFormatedWithAdressOIB>
  <DomainObject.Predmet.ProtustrankaWithAdress>
    <izvorni_sadrzaj>ZELENO ZLATO društvo s ograničenom odgovornošću za poljoprivredu, proizvodnju, usluge i trgovinu Stjepana Radića 116, 34310 Pleternica</izvorni_sadrzaj>
    <derivirana_varijabla naziv="DomainObject.Predmet.ProtustrankaWithAdress_1">ZELENO ZLATO društvo s ograničenom odgovornošću za poljoprivredu, proizvodnju, usluge i trgovinu Stjepana Radića 116, 34310 Pleternica</derivirana_varijabla>
  </DomainObject.Predmet.ProtustrankaWithAdress>
  <DomainObject.Predmet.ProtustrankaWithAdressOIB>
    <izvorni_sadrzaj>ZELENO ZLATO društvo s ograničenom odgovornošću za poljoprivredu, proizvodnju, usluge i trgovinu, OIB 26234634015, Stjepana Radića 116, 34310 Pleternica</izvorni_sadrzaj>
    <derivirana_varijabla naziv="DomainObject.Predmet.ProtustrankaWithAdressOIB_1">ZELENO ZLATO društvo s ograničenom odgovornošću za poljoprivredu, proizvodnju, usluge i trgovinu, OIB 26234634015, Stjepana Radića 116, 34310 Pleternica</derivirana_varijabla>
  </DomainObject.Predmet.ProtustrankaWithAdressOIB>
  <DomainObject.Predmet.ProtustrankaNazivFormated>
    <izvorni_sadrzaj>ZELENO ZLATO društvo s ograničenom odgovornošću za poljoprivredu, proizvodnju, usluge i trgovinu</izvorni_sadrzaj>
    <derivirana_varijabla naziv="DomainObject.Predmet.ProtustrankaNazivFormated_1">ZELENO ZLATO društvo s ograničenom odgovornošću za poljoprivredu, proizvodnju, usluge i trgovinu</derivirana_varijabla>
  </DomainObject.Predmet.ProtustrankaNazivFormated>
  <DomainObject.Predmet.ProtustrankaNazivFormatedOIB>
    <izvorni_sadrzaj>ZELENO ZLATO društvo s ograničenom odgovornošću za poljoprivredu, proizvodnju, usluge i trgovinu, OIB 26234634015</izvorni_sadrzaj>
    <derivirana_varijabla naziv="DomainObject.Predmet.ProtustrankaNazivFormatedOIB_1">ZELENO ZLATO društvo s ograničenom odgovornošću za poljoprivredu, proizvodnju, usluge i trgovinu, OIB 26234634015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ZELENO ZLATO društvo s ograničenom odgovornošću za poljoprivredu, proizvodnju, usluge i trgovinu</item>
    </izvorni_sadrzaj>
    <derivirana_varijabla naziv="DomainObject.Predmet.ProtuStrankaListFormated_1">
      <item>ZELENO ZLATO društvo s ograničenom odgovornošću za poljoprivredu, proizvodnju, usluge i trgovinu</item>
    </derivirana_varijabla>
  </DomainObject.Predmet.ProtuStrankaListFormated>
  <DomainObject.Predmet.ProtuStrankaListFormatedOIB>
    <izvorni_sadrzaj>
      <item>ZELENO ZLATO društvo s ograničenom odgovornošću za poljoprivredu, proizvodnju, usluge i trgovinu, OIB 26234634015</item>
    </izvorni_sadrzaj>
    <derivirana_varijabla naziv="DomainObject.Predmet.ProtuStrankaListFormatedOIB_1">
      <item>ZELENO ZLATO društvo s ograničenom odgovornošću za poljoprivredu, proizvodnju, usluge i trgovinu, OIB 26234634015</item>
    </derivirana_varijabla>
  </DomainObject.Predmet.ProtuStrankaListFormatedOIB>
  <DomainObject.Predmet.ProtuStrankaListFormatedWithAdress>
    <izvorni_sadrzaj>
      <item>ZELENO ZLATO društvo s ograničenom odgovornošću za poljoprivredu, proizvodnju, usluge i trgovinu, Stjepana Radića 116, 34310 Pleternica</item>
    </izvorni_sadrzaj>
    <derivirana_varijabla naziv="DomainObject.Predmet.ProtuStrankaListFormatedWithAdress_1">
      <item>ZELENO ZLATO društvo s ograničenom odgovornošću za poljoprivredu, proizvodnju, usluge i trgovinu, Stjepana Radića 116, 34310 Pleternica</item>
    </derivirana_varijabla>
  </DomainObject.Predmet.ProtuStrankaListFormatedWithAdress>
  <DomainObject.Predmet.ProtuStrankaListFormatedWithAdressOIB>
    <izvorni_sadrzaj>
      <item>ZELENO ZLATO društvo s ograničenom odgovornošću za poljoprivredu, proizvodnju, usluge i trgovinu, OIB 26234634015, Stjepana Radića 116, 34310 Pleternica</item>
    </izvorni_sadrzaj>
    <derivirana_varijabla naziv="DomainObject.Predmet.ProtuStrankaListFormatedWithAdressOIB_1">
      <item>ZELENO ZLATO društvo s ograničenom odgovornošću za poljoprivredu, proizvodnju, usluge i trgovinu, OIB 26234634015, Stjepana Radića 116, 34310 Pleternica</item>
    </derivirana_varijabla>
  </DomainObject.Predmet.ProtuStrankaListFormatedWithAdressOIB>
  <DomainObject.Predmet.ProtuStrankaListNazivFormated>
    <izvorni_sadrzaj>
      <item>ZELENO ZLATO društvo s ograničenom odgovornošću za poljoprivredu, proizvodnju, usluge i trgovinu</item>
    </izvorni_sadrzaj>
    <derivirana_varijabla naziv="DomainObject.Predmet.ProtuStrankaListNazivFormated_1">
      <item>ZELENO ZLATO društvo s ograničenom odgovornošću za poljoprivredu, proizvodnju, usluge i trgovinu</item>
    </derivirana_varijabla>
  </DomainObject.Predmet.ProtuStrankaListNazivFormated>
  <DomainObject.Predmet.ProtuStrankaListNazivFormatedOIB>
    <izvorni_sadrzaj>
      <item>ZELENO ZLATO društvo s ograničenom odgovornošću za poljoprivredu, proizvodnju, usluge i trgovinu, OIB 26234634015</item>
    </izvorni_sadrzaj>
    <derivirana_varijabla naziv="DomainObject.Predmet.ProtuStrankaListNazivFormatedOIB_1">
      <item>ZELENO ZLATO društvo s ograničenom odgovornošću za poljoprivredu, proizvodnju, usluge i trgovinu, OIB 26234634015</item>
    </derivirana_varijabla>
  </DomainObject.Predmet.ProtuStrankaListNazivFormatedOIB>
  <DomainObject.Predmet.OstaliListFormated>
    <izvorni_sadrzaj>
      <item>MARIJAN MOGUŠAR</item>
      <item>Vesna Lazarić</item>
      <item>Silva Poljanec</item>
      <item>Andrej Žmikić</item>
      <item>Damir Vorkapić</item>
      <item>Vinka Ivanković</item>
      <item>Andria Dikonić</item>
    </izvorni_sadrzaj>
    <derivirana_varijabla naziv="DomainObject.Predmet.OstaliListFormated_1">
      <item>MARIJAN MOGUŠAR</item>
      <item>Vesna Lazarić</item>
      <item>Silva Poljanec</item>
      <item>Andrej Žmikić</item>
      <item>Damir Vorkapić</item>
      <item>Vinka Ivanković</item>
      <item>Andria Dikonić</item>
    </derivirana_varijabla>
  </DomainObject.Predmet.OstaliListFormated>
  <DomainObject.Predmet.OstaliListFormatedOIB>
    <izvorni_sadrzaj>
      <item>MARIJAN MOGUŠAR</item>
      <item>Vesna Lazarić</item>
      <item>Silva Poljanec</item>
      <item>Andrej Žmikić</item>
      <item>Damir Vorkapić</item>
      <item>Vinka Ivanković</item>
      <item>Andria Dikonić</item>
    </izvorni_sadrzaj>
    <derivirana_varijabla naziv="DomainObject.Predmet.OstaliListFormatedOIB_1">
      <item>MARIJAN MOGUŠAR</item>
      <item>Vesna Lazarić</item>
      <item>Silva Poljanec</item>
      <item>Andrej Žmikić</item>
      <item>Damir Vorkapić</item>
      <item>Vinka Ivanković</item>
      <item>Andria Dikonić</item>
    </derivirana_varijabla>
  </DomainObject.Predmet.OstaliListFormatedOIB>
  <DomainObject.Predmet.OstaliListFormatedWithAdress>
    <izvorni_sadrzaj>
      <item>MARIJAN MOGUŠAR</item>
      <item>Vesna Lazarić</item>
      <item>Silva Poljanec</item>
      <item>Andrej Žmikić</item>
      <item>Damir Vorkapić</item>
      <item>Vinka Ivanković</item>
      <item>Andria Dikonić</item>
    </izvorni_sadrzaj>
    <derivirana_varijabla naziv="DomainObject.Predmet.OstaliListFormatedWithAdress_1">
      <item>MARIJAN MOGUŠAR</item>
      <item>Vesna Lazarić</item>
      <item>Silva Poljanec</item>
      <item>Andrej Žmikić</item>
      <item>Damir Vorkapić</item>
      <item>Vinka Ivanković</item>
      <item>Andria Dikonić</item>
    </derivirana_varijabla>
  </DomainObject.Predmet.OstaliListFormatedWithAdress>
  <DomainObject.Predmet.OstaliListFormatedWithAdressOIB>
    <izvorni_sadrzaj>
      <item>MARIJAN MOGUŠAR</item>
      <item>Vesna Lazarić</item>
      <item>Silva Poljanec</item>
      <item>Andrej Žmikić</item>
      <item>Damir Vorkapić</item>
      <item>Vinka Ivanković</item>
      <item>Andria Dikonić</item>
    </izvorni_sadrzaj>
    <derivirana_varijabla naziv="DomainObject.Predmet.OstaliListFormatedWithAdressOIB_1">
      <item>MARIJAN MOGUŠAR</item>
      <item>Vesna Lazarić</item>
      <item>Silva Poljanec</item>
      <item>Andrej Žmikić</item>
      <item>Damir Vorkapić</item>
      <item>Vinka Ivanković</item>
      <item>Andria Dikonić</item>
    </derivirana_varijabla>
  </DomainObject.Predmet.OstaliListFormatedWithAdressOIB>
  <DomainObject.Predmet.OstaliListNazivFormated>
    <izvorni_sadrzaj>
      <item>MARIJAN MOGUŠAR</item>
      <item>Vesna Lazarić</item>
      <item>Silva Poljanec</item>
      <item>Andrej Žmikić</item>
      <item>Damir Vorkapić</item>
      <item>Vinka Ivanković</item>
      <item>Andria Dikonić</item>
    </izvorni_sadrzaj>
    <derivirana_varijabla naziv="DomainObject.Predmet.OstaliListNazivFormated_1">
      <item>MARIJAN MOGUŠAR</item>
      <item>Vesna Lazarić</item>
      <item>Silva Poljanec</item>
      <item>Andrej Žmikić</item>
      <item>Damir Vorkapić</item>
      <item>Vinka Ivanković</item>
      <item>Andria Dikonić</item>
    </derivirana_varijabla>
  </DomainObject.Predmet.OstaliListNazivFormated>
  <DomainObject.Predmet.OstaliListNazivFormatedOIB>
    <izvorni_sadrzaj>
      <item>MARIJAN MOGUŠAR</item>
      <item>Vesna Lazarić</item>
      <item>Silva Poljanec</item>
      <item>Andrej Žmikić</item>
      <item>Damir Vorkapić</item>
      <item>Vinka Ivanković</item>
      <item>Andria Dikonić</item>
    </izvorni_sadrzaj>
    <derivirana_varijabla naziv="DomainObject.Predmet.OstaliListNazivFormatedOIB_1">
      <item>MARIJAN MOGUŠAR</item>
      <item>Vesna Lazarić</item>
      <item>Silva Poljanec</item>
      <item>Andrej Žmikić</item>
      <item>Damir Vorkapić</item>
      <item>Vinka Ivanković</item>
      <item>Andria Dikonić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ZELENO ZLATO društvo s ograničenom odgovornošću za poljoprivredu, proizvodnju, usluge i trgovinu</izvorni_sadrzaj>
    <derivirana_varijabla naziv="DomainObject.Predmet.ProtustrankaIDrugi_1">ZELENO ZLATO društvo s ograničenom odgovornošću za poljoprivredu, proizvodnju,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ZELENO ZLATO društvo s ograničenom odgovornošću za poljoprivredu, proizvodnju, usluge i trgovinu, OIB 26234634015, Stjepana Radića 116, 34310 Pleternica</izvorni_sadrzaj>
    <derivirana_varijabla naziv="DomainObject.Predmet.ProtustrankaIDrugiAdressOIB_1">ZELENO ZLATO društvo s ograničenom odgovornošću za poljoprivredu, proizvodnju, usluge i trgovinu, OIB 26234634015, Stjepana Radića 116, 34310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ZELENO ZLATO društvo s ograničenom odgovornošću za poljoprivredu, proizvodnju, usluge i trgovinu</item>
      <item>MARIJAN MOGUŠAR</item>
      <item>Vesna Lazarić</item>
      <item>Silva Poljanec</item>
      <item>Andrej Žmikić</item>
      <item>Damir Vorkapić</item>
      <item>Vinka Ivanković</item>
      <item>Andria Dikonić</item>
    </izvorni_sadrzaj>
    <derivirana_varijabla naziv="DomainObject.Predmet.SudioniciListNaziv_1">
      <item>Financijska agencija</item>
      <item>ZELENO ZLATO društvo s ograničenom odgovornošću za poljoprivredu, proizvodnju, usluge i trgovinu</item>
      <item>MARIJAN MOGUŠAR</item>
      <item>Vesna Lazarić</item>
      <item>Silva Poljanec</item>
      <item>Andrej Žmikić</item>
      <item>Damir Vorkapić</item>
      <item>Vinka Ivanković</item>
      <item>Andria Dikonić</item>
    </derivirana_varijabla>
  </DomainObject.Predmet.SudioniciListNaziv>
  <DomainObject.Predmet.SudioniciListAdressOIB>
    <izvorni_sadrzaj>
      <item>Financijska agencija, OIB 85821130368, Ulica grada Vukovara 70,10000 Zagreb</item>
      <item>ZELENO ZLATO društvo s ograničenom odgovornošću za poljoprivredu, proizvodnju, usluge i trgovinu, OIB 26234634015, Stjepana Radića 116,34310 Pleternica</item>
      <item>MARIJAN MOGUŠAR</item>
      <item>Vesna Lazarić</item>
      <item>Silva Poljanec</item>
      <item>Andrej Žmikić</item>
      <item>Damir Vorkapić</item>
      <item>Vinka Ivanković</item>
      <item>Andria Dikonić</item>
    </izvorni_sadrzaj>
    <derivirana_varijabla naziv="DomainObject.Predmet.SudioniciListAdressOIB_1">
      <item>Financijska agencija, OIB 85821130368, Ulica grada Vukovara 70,10000 Zagreb</item>
      <item>ZELENO ZLATO društvo s ograničenom odgovornošću za poljoprivredu, proizvodnju, usluge i trgovinu, OIB 26234634015, Stjepana Radića 116,34310 Pleternica</item>
      <item>MARIJAN MOGUŠAR</item>
      <item>Vesna Lazarić</item>
      <item>Silva Poljanec</item>
      <item>Andrej Žmikić</item>
      <item>Damir Vorkapić</item>
      <item>Vinka Ivanković</item>
      <item>Andria Dikonić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26234634015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26234634015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455</properties:Words>
  <properties:Characters>2497</properties:Characters>
  <properties:Lines>92</properties:Lines>
  <properties:Paragraphs>38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2018-02-14T13:27:00Z</dcterms:created>
  <dc:creator>wsadmin</dc:creator>
  <cp:lastModifiedBy>wsadmin</cp:lastModifiedBy>
  <cp:lastPrinted>2018-02-14T13:36:00Z</cp:lastPrinted>
  <dcterms:modified xmlns:xsi="http://www.w3.org/2001/XMLSchema-instance" xsi:type="dcterms:W3CDTF">2018-02-14T13:39:00Z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