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b241" w14:paraId="4cbb241" w:rsidRDefault="007D47BD" w:rsidP="00FB7B71" w:rsidR="00FB7B71" w:rsidRPr="00ED2FB0">
      <w:pPr>
        <w:jc w:val="both"/>
        <w15:collapsed w:val="false"/>
        <w:rPr>
          <w:rStyle w:val="Naglaeno"/>
          <w:sz w:val="22"/>
        </w:rPr>
      </w:pPr>
      <w:r w:rsidRPr="00ED2FB0">
        <w:rPr>
          <w:rStyle w:val="Naglaeno"/>
          <w:sz w:val="22"/>
        </w:rPr>
        <w:t xml:space="preserve">   </w:t>
      </w:r>
      <w:r w:rsidR="00FB7B71" w:rsidRPr="00ED2FB0">
        <w:rPr>
          <w:rStyle w:val="Naglaeno"/>
          <w:sz w:val="22"/>
        </w:rPr>
        <w:t xml:space="preserve">            </w:t>
      </w:r>
      <w:r w:rsidR="00FB7B71" w:rsidRPr="00ED2FB0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ED2FB0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ED2FB0">
      <w:pPr>
        <w:ind w:hanging="720" w:left="360"/>
        <w:jc w:val="both"/>
        <w:rPr>
          <w:rStyle w:val="Naglaeno"/>
          <w:b w:val="false"/>
          <w:sz w:val="22"/>
        </w:rPr>
      </w:pPr>
      <w:r w:rsidRPr="00ED2FB0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ED2FB0">
      <w:pPr>
        <w:ind w:hanging="720" w:left="360"/>
        <w:jc w:val="both"/>
        <w:rPr>
          <w:rStyle w:val="Naglaeno"/>
          <w:sz w:val="22"/>
        </w:rPr>
      </w:pPr>
      <w:r w:rsidRPr="00ED2FB0">
        <w:rPr>
          <w:rStyle w:val="Naglaeno"/>
          <w:sz w:val="22"/>
        </w:rPr>
        <w:t xml:space="preserve">     TRGOVAČKI SUD U OSIJEKU</w:t>
      </w:r>
    </w:p>
    <w:p w:rsidRDefault="00ED2FB0" w:rsidP="00ED2FB0" w:rsidR="00ED2FB0" w:rsidRPr="00ED2FB0">
      <w:pPr>
        <w:jc w:val="both"/>
        <w:rPr>
          <w:rStyle w:val="Naglaeno"/>
          <w:b w:val="false"/>
          <w:sz w:val="22"/>
        </w:rPr>
      </w:pPr>
    </w:p>
    <w:p w:rsidRDefault="00250AE0" w:rsidP="00250AE0" w:rsidR="00250AE0" w:rsidRPr="00ED2FB0">
      <w:pPr>
        <w:jc w:val="center"/>
        <w:rPr>
          <w:sz w:val="22"/>
        </w:rPr>
      </w:pPr>
      <w:r w:rsidRPr="00ED2FB0">
        <w:rPr>
          <w:sz w:val="22"/>
        </w:rPr>
        <w:t>REPUBLIKA HRVATSKA</w:t>
      </w:r>
    </w:p>
    <w:p w:rsidRDefault="00250AE0" w:rsidP="00447F32" w:rsidR="00250AE0" w:rsidRPr="00ED2FB0">
      <w:pPr>
        <w:jc w:val="center"/>
        <w:rPr>
          <w:sz w:val="22"/>
        </w:rPr>
      </w:pPr>
      <w:r w:rsidRPr="00ED2FB0">
        <w:rPr>
          <w:sz w:val="22"/>
        </w:rPr>
        <w:t>R J E Š E N J E</w:t>
      </w:r>
    </w:p>
    <w:p w:rsidRDefault="0078511F" w:rsidP="00250AE0" w:rsidR="0078511F">
      <w:pPr>
        <w:jc w:val="both"/>
        <w:rPr>
          <w:sz w:val="22"/>
        </w:rPr>
      </w:pPr>
    </w:p>
    <w:p w:rsidRDefault="00ED2FB0" w:rsidP="00250AE0" w:rsidR="00ED2FB0" w:rsidRPr="00ED2FB0">
      <w:pPr>
        <w:jc w:val="both"/>
        <w:rPr>
          <w:sz w:val="22"/>
        </w:rPr>
      </w:pPr>
    </w:p>
    <w:p w:rsidRDefault="00643D95" w:rsidP="00643D95" w:rsidR="00250AE0" w:rsidRPr="00ED2FB0">
      <w:pPr>
        <w:ind w:firstLine="708"/>
        <w:jc w:val="both"/>
        <w:rPr>
          <w:sz w:val="22"/>
        </w:rPr>
      </w:pPr>
      <w:r w:rsidRPr="00ED2FB0">
        <w:rPr>
          <w:sz w:val="22"/>
        </w:rPr>
        <w:t>Trgovački sud u Osijeku, po stečajnom sucu mr. sc. Borisu Vukoviću, u stečajnom postupku nad dužnikom EKO GRADNJA d.o.o. u stečaju, Darda, N.Š.Zrinskog 76, MBS: 030085191, OIB: 64374205747, dana 16. veljače 2018. godine</w:t>
      </w:r>
    </w:p>
    <w:p w:rsidRDefault="0078511F" w:rsidP="00250AE0" w:rsidR="0078511F">
      <w:pPr>
        <w:jc w:val="both"/>
        <w:rPr>
          <w:sz w:val="22"/>
        </w:rPr>
      </w:pPr>
    </w:p>
    <w:p w:rsidRDefault="00ED2FB0" w:rsidP="00250AE0" w:rsidR="00ED2FB0" w:rsidRPr="00ED2FB0">
      <w:pPr>
        <w:jc w:val="both"/>
        <w:rPr>
          <w:sz w:val="22"/>
        </w:rPr>
      </w:pPr>
    </w:p>
    <w:p w:rsidRDefault="00250AE0" w:rsidP="00250AE0" w:rsidR="00250AE0" w:rsidRPr="00ED2FB0">
      <w:pPr>
        <w:jc w:val="center"/>
        <w:rPr>
          <w:sz w:val="22"/>
        </w:rPr>
      </w:pPr>
      <w:r w:rsidRPr="00ED2FB0">
        <w:rPr>
          <w:sz w:val="22"/>
        </w:rPr>
        <w:t>r i j e š i o  j e</w:t>
      </w:r>
    </w:p>
    <w:p w:rsidRDefault="0078511F" w:rsidP="00250AE0" w:rsidR="0078511F" w:rsidRPr="00ED2FB0">
      <w:pPr>
        <w:jc w:val="both"/>
        <w:rPr>
          <w:sz w:val="22"/>
        </w:rPr>
      </w:pPr>
    </w:p>
    <w:p w:rsidRDefault="00250AE0" w:rsidP="00250AE0" w:rsidR="0027662F" w:rsidRPr="00ED2FB0">
      <w:pPr>
        <w:ind w:firstLine="708"/>
        <w:jc w:val="both"/>
        <w:rPr>
          <w:sz w:val="22"/>
        </w:rPr>
      </w:pPr>
      <w:r w:rsidRPr="00ED2FB0">
        <w:rPr>
          <w:b/>
          <w:sz w:val="22"/>
        </w:rPr>
        <w:t>Odgađa se</w:t>
      </w:r>
      <w:r w:rsidRPr="00ED2FB0">
        <w:rPr>
          <w:sz w:val="22"/>
        </w:rPr>
        <w:t xml:space="preserve"> ispitno ročište i izvještajno ročište </w:t>
      </w:r>
      <w:r w:rsidR="007D47BD" w:rsidRPr="00ED2FB0">
        <w:rPr>
          <w:sz w:val="22"/>
        </w:rPr>
        <w:t xml:space="preserve">stečajnog dužnika </w:t>
      </w:r>
      <w:r w:rsidR="00443129" w:rsidRPr="00ED2FB0">
        <w:rPr>
          <w:sz w:val="22"/>
        </w:rPr>
        <w:t>EKO GRADNJA d.o.o. u stečaju, Darda, N.Š.Zrinskog 76, MBS: 030085191, OIB: 64374205747</w:t>
      </w:r>
    </w:p>
    <w:p w:rsidRDefault="00443129" w:rsidP="00250AE0" w:rsidR="00443129" w:rsidRPr="00ED2FB0">
      <w:pPr>
        <w:ind w:firstLine="708"/>
        <w:jc w:val="both"/>
        <w:rPr>
          <w:b/>
          <w:sz w:val="22"/>
        </w:rPr>
      </w:pPr>
    </w:p>
    <w:p w:rsidRDefault="00250AE0" w:rsidP="00250AE0" w:rsidR="00250AE0" w:rsidRPr="00ED2FB0">
      <w:pPr>
        <w:ind w:left="1065"/>
        <w:jc w:val="both"/>
        <w:rPr>
          <w:sz w:val="22"/>
        </w:rPr>
      </w:pPr>
      <w:r w:rsidRPr="00ED2FB0">
        <w:rPr>
          <w:sz w:val="22"/>
        </w:rPr>
        <w:t>zakazano</w:t>
      </w:r>
      <w:r w:rsidRPr="00ED2FB0">
        <w:rPr>
          <w:b/>
          <w:sz w:val="22"/>
        </w:rPr>
        <w:t xml:space="preserve"> </w:t>
      </w:r>
      <w:r w:rsidRPr="00ED2FB0">
        <w:rPr>
          <w:sz w:val="22"/>
        </w:rPr>
        <w:t>za dan</w:t>
      </w:r>
    </w:p>
    <w:p w:rsidRDefault="0027662F" w:rsidP="00250AE0" w:rsidR="0027662F" w:rsidRPr="00ED2FB0">
      <w:pPr>
        <w:ind w:left="1065"/>
        <w:jc w:val="both"/>
        <w:rPr>
          <w:sz w:val="22"/>
        </w:rPr>
      </w:pPr>
    </w:p>
    <w:p w:rsidRDefault="00443129" w:rsidP="00ED2FB0" w:rsidR="007D47BD" w:rsidRPr="00ED2FB0">
      <w:pPr>
        <w:jc w:val="center"/>
        <w:rPr>
          <w:bCs/>
          <w:sz w:val="22"/>
          <w:u w:val="single"/>
        </w:rPr>
      </w:pPr>
      <w:r w:rsidRPr="00ED2FB0">
        <w:rPr>
          <w:bCs/>
          <w:sz w:val="22"/>
          <w:u w:val="single"/>
        </w:rPr>
        <w:t>22. veljače 2018</w:t>
      </w:r>
      <w:r w:rsidR="007D47BD" w:rsidRPr="00ED2FB0">
        <w:rPr>
          <w:bCs/>
          <w:sz w:val="22"/>
          <w:u w:val="single"/>
        </w:rPr>
        <w:t>. godine u 9,00 i 9,</w:t>
      </w:r>
      <w:r w:rsidRPr="00ED2FB0">
        <w:rPr>
          <w:bCs/>
          <w:sz w:val="22"/>
          <w:u w:val="single"/>
        </w:rPr>
        <w:t>20</w:t>
      </w:r>
      <w:r w:rsidR="007D47BD" w:rsidRPr="00ED2FB0">
        <w:rPr>
          <w:bCs/>
          <w:sz w:val="22"/>
          <w:u w:val="single"/>
        </w:rPr>
        <w:t xml:space="preserve"> sati</w:t>
      </w:r>
    </w:p>
    <w:p w:rsidRDefault="00250AE0" w:rsidP="00250AE0" w:rsidR="00250AE0" w:rsidRPr="00ED2FB0">
      <w:pPr>
        <w:ind w:left="1134"/>
        <w:rPr>
          <w:bCs/>
          <w:sz w:val="22"/>
        </w:rPr>
      </w:pPr>
      <w:r w:rsidRPr="00ED2FB0">
        <w:rPr>
          <w:bCs/>
          <w:sz w:val="22"/>
        </w:rPr>
        <w:t xml:space="preserve">a novo </w:t>
      </w:r>
    </w:p>
    <w:p w:rsidRDefault="00250AE0" w:rsidP="00250AE0" w:rsidR="00250AE0" w:rsidRPr="00ED2FB0">
      <w:pPr>
        <w:rPr>
          <w:bCs/>
          <w:sz w:val="22"/>
        </w:rPr>
      </w:pPr>
    </w:p>
    <w:p w:rsidRDefault="00250AE0" w:rsidP="0027662F" w:rsidR="0078511F" w:rsidRPr="00ED2FB0">
      <w:pPr>
        <w:jc w:val="center"/>
        <w:rPr>
          <w:b/>
          <w:bCs/>
          <w:sz w:val="22"/>
          <w:u w:val="single"/>
        </w:rPr>
      </w:pPr>
      <w:r w:rsidRPr="00ED2FB0">
        <w:rPr>
          <w:b/>
          <w:bCs/>
          <w:sz w:val="22"/>
          <w:u w:val="single"/>
        </w:rPr>
        <w:t>ročište vjerovnika</w:t>
      </w:r>
      <w:r w:rsidR="0027662F" w:rsidRPr="00ED2FB0">
        <w:rPr>
          <w:b/>
          <w:bCs/>
          <w:sz w:val="22"/>
          <w:u w:val="single"/>
        </w:rPr>
        <w:t xml:space="preserve"> </w:t>
      </w:r>
      <w:r w:rsidRPr="00ED2FB0">
        <w:rPr>
          <w:b/>
          <w:bCs/>
          <w:sz w:val="22"/>
          <w:u w:val="single"/>
        </w:rPr>
        <w:t>na kojem će se ispitati prijavl</w:t>
      </w:r>
      <w:r w:rsidR="0027662F" w:rsidRPr="00ED2FB0">
        <w:rPr>
          <w:b/>
          <w:bCs/>
          <w:sz w:val="22"/>
          <w:u w:val="single"/>
        </w:rPr>
        <w:t xml:space="preserve">jene tražbine (ispitno ročište) </w:t>
      </w:r>
    </w:p>
    <w:p w:rsidRDefault="007D47BD" w:rsidP="0027662F" w:rsidR="008A0EEC" w:rsidRPr="00ED2FB0">
      <w:pPr>
        <w:jc w:val="center"/>
        <w:rPr>
          <w:b/>
          <w:bCs/>
          <w:sz w:val="22"/>
          <w:u w:val="single"/>
        </w:rPr>
      </w:pPr>
      <w:r w:rsidRPr="00ED2FB0">
        <w:rPr>
          <w:b/>
          <w:bCs/>
          <w:sz w:val="22"/>
          <w:u w:val="single"/>
        </w:rPr>
        <w:t xml:space="preserve">određuje se za dan </w:t>
      </w:r>
      <w:r w:rsidR="00F32634" w:rsidRPr="00ED2FB0">
        <w:rPr>
          <w:b/>
          <w:bCs/>
          <w:sz w:val="22"/>
          <w:u w:val="single"/>
        </w:rPr>
        <w:t>15. ožujak 2018</w:t>
      </w:r>
      <w:r w:rsidR="0027662F" w:rsidRPr="00ED2FB0">
        <w:rPr>
          <w:b/>
          <w:bCs/>
          <w:sz w:val="22"/>
          <w:u w:val="single"/>
        </w:rPr>
        <w:t xml:space="preserve">. godine s početkom u </w:t>
      </w:r>
      <w:r w:rsidR="00F32634" w:rsidRPr="00ED2FB0">
        <w:rPr>
          <w:b/>
          <w:bCs/>
          <w:sz w:val="22"/>
          <w:u w:val="single"/>
        </w:rPr>
        <w:t>11</w:t>
      </w:r>
      <w:r w:rsidR="0027662F" w:rsidRPr="00ED2FB0">
        <w:rPr>
          <w:b/>
          <w:bCs/>
          <w:sz w:val="22"/>
          <w:u w:val="single"/>
        </w:rPr>
        <w:t xml:space="preserve">,00 </w:t>
      </w:r>
      <w:proofErr w:type="spellStart"/>
      <w:r w:rsidR="008A0EEC" w:rsidRPr="00ED2FB0">
        <w:rPr>
          <w:b/>
          <w:bCs/>
          <w:sz w:val="22"/>
          <w:u w:val="single"/>
        </w:rPr>
        <w:t>şati</w:t>
      </w:r>
      <w:proofErr w:type="spellEnd"/>
      <w:r w:rsidR="008A0EEC" w:rsidRPr="00ED2FB0">
        <w:rPr>
          <w:b/>
          <w:bCs/>
          <w:sz w:val="22"/>
          <w:u w:val="single"/>
        </w:rPr>
        <w:t xml:space="preserve"> </w:t>
      </w:r>
    </w:p>
    <w:p w:rsidRDefault="0078511F" w:rsidP="0027662F" w:rsidR="0078511F" w:rsidRPr="00ED2FB0">
      <w:pPr>
        <w:jc w:val="center"/>
        <w:rPr>
          <w:b/>
          <w:bCs/>
          <w:sz w:val="22"/>
          <w:u w:val="single"/>
        </w:rPr>
      </w:pPr>
    </w:p>
    <w:p w:rsidRDefault="00250AE0" w:rsidP="008A0EEC" w:rsidR="008A0EEC" w:rsidRPr="00ED2FB0">
      <w:pPr>
        <w:jc w:val="center"/>
        <w:rPr>
          <w:b/>
          <w:bCs/>
          <w:sz w:val="22"/>
          <w:u w:val="single"/>
        </w:rPr>
      </w:pPr>
      <w:r w:rsidRPr="00ED2FB0">
        <w:rPr>
          <w:b/>
          <w:bCs/>
          <w:sz w:val="22"/>
          <w:u w:val="single"/>
        </w:rPr>
        <w:t xml:space="preserve">dok se ročište vjerovnika </w:t>
      </w:r>
      <w:r w:rsidR="0027662F" w:rsidRPr="00ED2FB0">
        <w:rPr>
          <w:b/>
          <w:bCs/>
          <w:sz w:val="22"/>
          <w:u w:val="single"/>
        </w:rPr>
        <w:t xml:space="preserve">(izvještajno ročište) određuje za </w:t>
      </w:r>
    </w:p>
    <w:p w:rsidRDefault="0027662F" w:rsidP="008A0EEC" w:rsidR="00250AE0" w:rsidRPr="00ED2FB0">
      <w:pPr>
        <w:jc w:val="center"/>
        <w:rPr>
          <w:b/>
          <w:bCs/>
          <w:sz w:val="22"/>
          <w:u w:val="single"/>
        </w:rPr>
      </w:pPr>
      <w:r w:rsidRPr="00ED2FB0">
        <w:rPr>
          <w:b/>
          <w:bCs/>
          <w:sz w:val="22"/>
          <w:u w:val="single"/>
        </w:rPr>
        <w:t xml:space="preserve">isti dan i na istom mjestu </w:t>
      </w:r>
      <w:r w:rsidR="00250AE0" w:rsidRPr="00ED2FB0">
        <w:rPr>
          <w:b/>
          <w:bCs/>
          <w:sz w:val="22"/>
          <w:u w:val="single"/>
        </w:rPr>
        <w:t xml:space="preserve">s početkom u </w:t>
      </w:r>
      <w:r w:rsidR="00F32634" w:rsidRPr="00ED2FB0">
        <w:rPr>
          <w:b/>
          <w:bCs/>
          <w:sz w:val="22"/>
          <w:u w:val="single"/>
        </w:rPr>
        <w:t>11,30</w:t>
      </w:r>
      <w:r w:rsidR="00250AE0" w:rsidRPr="00ED2FB0">
        <w:rPr>
          <w:b/>
          <w:bCs/>
          <w:sz w:val="22"/>
          <w:u w:val="single"/>
        </w:rPr>
        <w:t xml:space="preserve"> sati.</w:t>
      </w:r>
    </w:p>
    <w:p w:rsidRDefault="0027662F" w:rsidP="00250AE0" w:rsidR="0027662F" w:rsidRPr="00ED2FB0">
      <w:pPr>
        <w:jc w:val="both"/>
        <w:rPr>
          <w:sz w:val="22"/>
        </w:rPr>
      </w:pPr>
    </w:p>
    <w:p w:rsidRDefault="0078511F" w:rsidP="00250AE0" w:rsidR="0078511F" w:rsidRPr="00ED2FB0">
      <w:pPr>
        <w:jc w:val="both"/>
        <w:rPr>
          <w:sz w:val="22"/>
        </w:rPr>
      </w:pPr>
    </w:p>
    <w:p w:rsidRDefault="00250AE0" w:rsidP="00ED2FB0" w:rsidR="00250AE0" w:rsidRPr="00ED2FB0">
      <w:pPr>
        <w:jc w:val="center"/>
        <w:rPr>
          <w:sz w:val="22"/>
        </w:rPr>
      </w:pPr>
      <w:r w:rsidRPr="00ED2FB0">
        <w:rPr>
          <w:sz w:val="22"/>
        </w:rPr>
        <w:t>Obrazloženje</w:t>
      </w:r>
    </w:p>
    <w:p w:rsidRDefault="0078511F" w:rsidP="00250AE0" w:rsidR="0078511F" w:rsidRPr="00ED2FB0">
      <w:pPr>
        <w:jc w:val="both"/>
        <w:rPr>
          <w:sz w:val="22"/>
        </w:rPr>
      </w:pPr>
    </w:p>
    <w:p w:rsidRDefault="00250AE0" w:rsidP="00872279" w:rsidR="00250AE0" w:rsidRPr="00ED2FB0">
      <w:pPr>
        <w:pStyle w:val="Tijeloteksta"/>
        <w:jc w:val="both"/>
        <w:rPr>
          <w:sz w:val="22"/>
          <w:szCs w:val="22"/>
        </w:rPr>
      </w:pPr>
      <w:r w:rsidRPr="00ED2FB0">
        <w:rPr>
          <w:sz w:val="22"/>
          <w:szCs w:val="22"/>
        </w:rPr>
        <w:tab/>
      </w:r>
      <w:r w:rsidR="0019712B" w:rsidRPr="00ED2FB0">
        <w:rPr>
          <w:sz w:val="22"/>
          <w:szCs w:val="22"/>
        </w:rPr>
        <w:t>Zbog objavljivanja na mrežnoj stranici e-oglasnoj ploči sudova</w:t>
      </w:r>
      <w:r w:rsidR="00403A76" w:rsidRPr="00ED2FB0">
        <w:rPr>
          <w:sz w:val="22"/>
          <w:szCs w:val="22"/>
        </w:rPr>
        <w:t xml:space="preserve"> Tablice prijavljenih tražbina, Tablice </w:t>
      </w:r>
      <w:proofErr w:type="spellStart"/>
      <w:r w:rsidR="00403A76" w:rsidRPr="00ED2FB0">
        <w:rPr>
          <w:sz w:val="22"/>
          <w:szCs w:val="22"/>
        </w:rPr>
        <w:t>razlučnih</w:t>
      </w:r>
      <w:proofErr w:type="spellEnd"/>
      <w:r w:rsidR="00403A76" w:rsidRPr="00ED2FB0">
        <w:rPr>
          <w:sz w:val="22"/>
          <w:szCs w:val="22"/>
        </w:rPr>
        <w:t xml:space="preserve"> i izlučnih prava kao i Izvješća o gospodarskom položaju dužnika i njegovim uzrocima stečajnog upravitelja najkasnije 8 dana prije održavanja ispitnog ročišta</w:t>
      </w:r>
      <w:r w:rsidR="000500FD" w:rsidRPr="00ED2FB0">
        <w:rPr>
          <w:sz w:val="22"/>
          <w:szCs w:val="22"/>
        </w:rPr>
        <w:t xml:space="preserve">, </w:t>
      </w:r>
      <w:r w:rsidRPr="00ED2FB0">
        <w:rPr>
          <w:sz w:val="22"/>
          <w:szCs w:val="22"/>
        </w:rPr>
        <w:t>sud je u skladu s čl.</w:t>
      </w:r>
      <w:r w:rsidR="00DB58D9" w:rsidRPr="00ED2FB0">
        <w:rPr>
          <w:sz w:val="22"/>
          <w:szCs w:val="22"/>
        </w:rPr>
        <w:t xml:space="preserve"> 227. i </w:t>
      </w:r>
      <w:r w:rsidRPr="00ED2FB0">
        <w:rPr>
          <w:sz w:val="22"/>
          <w:szCs w:val="22"/>
        </w:rPr>
        <w:t xml:space="preserve"> </w:t>
      </w:r>
      <w:r w:rsidR="008A0EEC" w:rsidRPr="00ED2FB0">
        <w:rPr>
          <w:sz w:val="22"/>
          <w:szCs w:val="22"/>
        </w:rPr>
        <w:t xml:space="preserve">259. </w:t>
      </w:r>
      <w:r w:rsidRPr="00ED2FB0">
        <w:rPr>
          <w:sz w:val="22"/>
          <w:szCs w:val="22"/>
        </w:rPr>
        <w:t xml:space="preserve">i </w:t>
      </w:r>
      <w:proofErr w:type="spellStart"/>
      <w:r w:rsidRPr="00ED2FB0">
        <w:rPr>
          <w:sz w:val="22"/>
          <w:szCs w:val="22"/>
        </w:rPr>
        <w:t>čl</w:t>
      </w:r>
      <w:proofErr w:type="spellEnd"/>
      <w:r w:rsidRPr="00ED2FB0">
        <w:rPr>
          <w:sz w:val="22"/>
          <w:szCs w:val="22"/>
        </w:rPr>
        <w:t xml:space="preserve"> 10. </w:t>
      </w:r>
      <w:r w:rsidR="00872279" w:rsidRPr="00ED2FB0">
        <w:rPr>
          <w:sz w:val="22"/>
          <w:szCs w:val="22"/>
        </w:rPr>
        <w:t xml:space="preserve">Stečajnog zakona („Narodne novine“ broj 71/15 i 104/17) </w:t>
      </w:r>
      <w:r w:rsidRPr="00ED2FB0">
        <w:rPr>
          <w:sz w:val="22"/>
          <w:szCs w:val="22"/>
        </w:rPr>
        <w:t xml:space="preserve">te čl. 116. </w:t>
      </w:r>
      <w:r w:rsidR="00AA0F60" w:rsidRPr="00ED2FB0">
        <w:rPr>
          <w:sz w:val="22"/>
          <w:szCs w:val="22"/>
        </w:rPr>
        <w:t>Zakona o parničnom postupku ("Narodne novine" br. 53/91, 91/92, 112/99, 88/01, 117/03, 88/05, 2/07, 84/08, 96/08 i 123/08, 57/11, 25/13 i 83/14)</w:t>
      </w:r>
      <w:r w:rsidR="008A0EEC" w:rsidRPr="00ED2FB0">
        <w:rPr>
          <w:sz w:val="22"/>
          <w:szCs w:val="22"/>
        </w:rPr>
        <w:t xml:space="preserve"> </w:t>
      </w:r>
      <w:r w:rsidRPr="00ED2FB0">
        <w:rPr>
          <w:sz w:val="22"/>
          <w:szCs w:val="22"/>
        </w:rPr>
        <w:t xml:space="preserve">odlučio kao u izreci. </w:t>
      </w:r>
    </w:p>
    <w:p w:rsidRDefault="00250AE0" w:rsidP="00250AE0" w:rsidR="00250AE0" w:rsidRPr="00ED2FB0">
      <w:pPr>
        <w:jc w:val="both"/>
        <w:rPr>
          <w:sz w:val="22"/>
        </w:rPr>
      </w:pPr>
      <w:r w:rsidRPr="00ED2FB0">
        <w:rPr>
          <w:sz w:val="22"/>
        </w:rPr>
        <w:t xml:space="preserve"> </w:t>
      </w:r>
    </w:p>
    <w:p w:rsidRDefault="00250AE0" w:rsidP="00ED2FB0" w:rsidR="0078511F" w:rsidRPr="00ED2FB0">
      <w:pPr>
        <w:jc w:val="center"/>
        <w:rPr>
          <w:sz w:val="22"/>
        </w:rPr>
      </w:pPr>
      <w:r w:rsidRPr="00ED2FB0">
        <w:rPr>
          <w:sz w:val="22"/>
        </w:rPr>
        <w:t xml:space="preserve">U Osijeku </w:t>
      </w:r>
      <w:r w:rsidR="00872279" w:rsidRPr="00ED2FB0">
        <w:rPr>
          <w:sz w:val="22"/>
        </w:rPr>
        <w:t>16. veljače 2018.</w:t>
      </w:r>
    </w:p>
    <w:p w:rsidRDefault="00250AE0" w:rsidP="00250AE0" w:rsidR="00250AE0" w:rsidRPr="00ED2FB0">
      <w:pPr>
        <w:jc w:val="both"/>
        <w:rPr>
          <w:sz w:val="22"/>
        </w:rPr>
      </w:pPr>
      <w:r w:rsidRPr="00ED2FB0">
        <w:rPr>
          <w:sz w:val="22"/>
        </w:rPr>
        <w:tab/>
      </w:r>
      <w:r w:rsidRPr="00ED2FB0">
        <w:rPr>
          <w:sz w:val="22"/>
        </w:rPr>
        <w:tab/>
      </w:r>
      <w:r w:rsidRPr="00ED2FB0">
        <w:rPr>
          <w:sz w:val="22"/>
        </w:rPr>
        <w:tab/>
      </w:r>
      <w:r w:rsidRPr="00ED2FB0">
        <w:rPr>
          <w:sz w:val="22"/>
        </w:rPr>
        <w:tab/>
      </w:r>
      <w:r w:rsidRPr="00ED2FB0">
        <w:rPr>
          <w:sz w:val="22"/>
        </w:rPr>
        <w:tab/>
      </w:r>
      <w:r w:rsidRPr="00ED2FB0">
        <w:rPr>
          <w:sz w:val="22"/>
        </w:rPr>
        <w:tab/>
      </w:r>
      <w:r w:rsidRPr="00ED2FB0">
        <w:rPr>
          <w:sz w:val="22"/>
        </w:rPr>
        <w:tab/>
      </w:r>
      <w:r w:rsidRPr="00ED2FB0">
        <w:rPr>
          <w:sz w:val="22"/>
        </w:rPr>
        <w:tab/>
        <w:t xml:space="preserve">           </w:t>
      </w:r>
      <w:r w:rsidR="007C43DD" w:rsidRPr="00ED2FB0">
        <w:rPr>
          <w:sz w:val="22"/>
        </w:rPr>
        <w:t xml:space="preserve"> </w:t>
      </w:r>
      <w:r w:rsidRPr="00ED2FB0">
        <w:rPr>
          <w:sz w:val="22"/>
        </w:rPr>
        <w:t>STEČAJNI SUDAC</w:t>
      </w:r>
    </w:p>
    <w:p w:rsidRDefault="00250AE0" w:rsidP="00250AE0" w:rsidR="00250AE0" w:rsidRPr="00ED2FB0">
      <w:pPr>
        <w:ind w:left="4956"/>
        <w:jc w:val="center"/>
        <w:rPr>
          <w:sz w:val="22"/>
        </w:rPr>
      </w:pPr>
      <w:r w:rsidRPr="00ED2FB0">
        <w:rPr>
          <w:sz w:val="22"/>
        </w:rPr>
        <w:t xml:space="preserve">      </w:t>
      </w:r>
      <w:r w:rsidR="0078511F" w:rsidRPr="00ED2FB0">
        <w:rPr>
          <w:sz w:val="22"/>
        </w:rPr>
        <w:t xml:space="preserve">      </w:t>
      </w:r>
      <w:r w:rsidRPr="00ED2FB0">
        <w:rPr>
          <w:sz w:val="22"/>
        </w:rPr>
        <w:t xml:space="preserve"> mr. sc. Boris Vuković</w:t>
      </w:r>
      <w:bookmarkStart w:name="_GoBack" w:id="0"/>
      <w:bookmarkEnd w:id="0"/>
    </w:p>
    <w:p w:rsidRDefault="00250AE0" w:rsidP="00250AE0" w:rsidR="00250AE0" w:rsidRPr="00ED2FB0">
      <w:pPr>
        <w:jc w:val="both"/>
        <w:rPr>
          <w:sz w:val="22"/>
        </w:rPr>
      </w:pPr>
    </w:p>
    <w:p w:rsidRDefault="00250AE0" w:rsidP="00250AE0" w:rsidR="00250AE0" w:rsidRPr="00ED2FB0">
      <w:pPr>
        <w:jc w:val="both"/>
        <w:rPr>
          <w:sz w:val="22"/>
        </w:rPr>
      </w:pPr>
      <w:r w:rsidRPr="00ED2FB0">
        <w:rPr>
          <w:sz w:val="22"/>
        </w:rPr>
        <w:t xml:space="preserve">Zapisničar: Danijela Špeletić                                          </w:t>
      </w:r>
    </w:p>
    <w:p w:rsidRDefault="00250AE0" w:rsidP="00250AE0" w:rsidR="00250AE0" w:rsidRPr="00ED2FB0">
      <w:pPr>
        <w:jc w:val="both"/>
        <w:rPr>
          <w:sz w:val="22"/>
        </w:rPr>
      </w:pPr>
    </w:p>
    <w:p w:rsidRDefault="00447F32" w:rsidP="00250AE0" w:rsidR="00447F32">
      <w:pPr>
        <w:jc w:val="both"/>
        <w:rPr>
          <w:sz w:val="22"/>
        </w:rPr>
      </w:pPr>
    </w:p>
    <w:p w:rsidRDefault="00ED2FB0" w:rsidP="00250AE0" w:rsidR="00ED2FB0" w:rsidRPr="00ED2FB0">
      <w:pPr>
        <w:jc w:val="both"/>
        <w:rPr>
          <w:sz w:val="22"/>
        </w:rPr>
      </w:pPr>
    </w:p>
    <w:p w:rsidRDefault="00250AE0" w:rsidP="00250AE0" w:rsidR="00250AE0" w:rsidRPr="00ED2FB0">
      <w:pPr>
        <w:jc w:val="both"/>
        <w:rPr>
          <w:sz w:val="22"/>
        </w:rPr>
      </w:pPr>
      <w:r w:rsidRPr="00ED2FB0">
        <w:rPr>
          <w:sz w:val="22"/>
        </w:rPr>
        <w:t>POUKA O PRAVNOM LIJEKU:</w:t>
      </w:r>
    </w:p>
    <w:p w:rsidRDefault="00250AE0" w:rsidP="00250AE0" w:rsidR="00250AE0" w:rsidRPr="00ED2FB0">
      <w:pPr>
        <w:jc w:val="both"/>
        <w:rPr>
          <w:sz w:val="22"/>
        </w:rPr>
      </w:pPr>
      <w:r w:rsidRPr="00ED2FB0">
        <w:rPr>
          <w:sz w:val="22"/>
        </w:rPr>
        <w:t>Protiv rješenja o odgodi ročišta nije dopuštena žalba (čl. 116. st. 3. ZPP-a u vezi s čl. 10. SZ)</w:t>
      </w:r>
    </w:p>
    <w:p w:rsidRDefault="00250AE0" w:rsidP="00250AE0" w:rsidR="00250AE0" w:rsidRPr="00ED2FB0">
      <w:pPr>
        <w:jc w:val="both"/>
        <w:rPr>
          <w:sz w:val="22"/>
        </w:rPr>
      </w:pPr>
    </w:p>
    <w:p w:rsidRDefault="00250AE0" w:rsidP="00250AE0" w:rsidR="00250AE0" w:rsidRPr="00ED2FB0">
      <w:pPr>
        <w:jc w:val="both"/>
        <w:rPr>
          <w:sz w:val="22"/>
        </w:rPr>
      </w:pPr>
      <w:r w:rsidRPr="00ED2FB0">
        <w:rPr>
          <w:sz w:val="22"/>
        </w:rPr>
        <w:t>D N A :</w:t>
      </w:r>
    </w:p>
    <w:p w:rsidRDefault="00872279" w:rsidP="00872279" w:rsidR="00872279" w:rsidRPr="00ED2FB0">
      <w:pPr>
        <w:pStyle w:val="Odlomakpopisa"/>
        <w:jc w:val="both"/>
        <w:rPr>
          <w:sz w:val="22"/>
        </w:rPr>
      </w:pPr>
      <w:r w:rsidRPr="00ED2FB0">
        <w:rPr>
          <w:sz w:val="22"/>
        </w:rPr>
        <w:t>-</w:t>
      </w:r>
      <w:r w:rsidRPr="00ED2FB0">
        <w:rPr>
          <w:sz w:val="22"/>
        </w:rPr>
        <w:tab/>
        <w:t>stečajnom upravitelju Žarku Timarac, Požega, Radnička 31</w:t>
      </w:r>
    </w:p>
    <w:p w:rsidRDefault="00872279" w:rsidP="00872279" w:rsidR="00872279" w:rsidRPr="00ED2FB0">
      <w:pPr>
        <w:pStyle w:val="Odlomakpopisa"/>
        <w:jc w:val="both"/>
        <w:rPr>
          <w:sz w:val="22"/>
        </w:rPr>
      </w:pPr>
      <w:r w:rsidRPr="00ED2FB0">
        <w:rPr>
          <w:sz w:val="22"/>
        </w:rPr>
        <w:t>-</w:t>
      </w:r>
      <w:r w:rsidRPr="00ED2FB0">
        <w:rPr>
          <w:sz w:val="22"/>
        </w:rPr>
        <w:tab/>
        <w:t xml:space="preserve">FINA </w:t>
      </w:r>
    </w:p>
    <w:p w:rsidRDefault="00872279" w:rsidP="00872279" w:rsidR="00872279" w:rsidRPr="00ED2FB0">
      <w:pPr>
        <w:pStyle w:val="Odlomakpopisa"/>
        <w:jc w:val="both"/>
        <w:rPr>
          <w:sz w:val="22"/>
        </w:rPr>
      </w:pPr>
      <w:r w:rsidRPr="00ED2FB0">
        <w:rPr>
          <w:sz w:val="22"/>
        </w:rPr>
        <w:t>-</w:t>
      </w:r>
      <w:r w:rsidRPr="00ED2FB0">
        <w:rPr>
          <w:sz w:val="22"/>
        </w:rPr>
        <w:tab/>
        <w:t>Porezna uprava Osijek</w:t>
      </w:r>
    </w:p>
    <w:p w:rsidRDefault="00872279" w:rsidP="00872279" w:rsidR="00872279" w:rsidRPr="00ED2FB0">
      <w:pPr>
        <w:pStyle w:val="Odlomakpopisa"/>
        <w:jc w:val="both"/>
        <w:rPr>
          <w:sz w:val="22"/>
        </w:rPr>
      </w:pPr>
      <w:r w:rsidRPr="00ED2FB0">
        <w:rPr>
          <w:sz w:val="22"/>
        </w:rPr>
        <w:t>-</w:t>
      </w:r>
      <w:r w:rsidRPr="00ED2FB0">
        <w:rPr>
          <w:sz w:val="22"/>
        </w:rPr>
        <w:tab/>
        <w:t>ŽDO GUO  Osijek</w:t>
      </w:r>
    </w:p>
    <w:p w:rsidRDefault="00872279" w:rsidP="00872279" w:rsidR="00872279" w:rsidRPr="00ED2FB0">
      <w:pPr>
        <w:pStyle w:val="Odlomakpopisa"/>
        <w:jc w:val="both"/>
        <w:rPr>
          <w:sz w:val="22"/>
        </w:rPr>
      </w:pPr>
      <w:r w:rsidRPr="00ED2FB0">
        <w:rPr>
          <w:sz w:val="22"/>
        </w:rPr>
        <w:t>-</w:t>
      </w:r>
      <w:r w:rsidRPr="00ED2FB0">
        <w:rPr>
          <w:sz w:val="22"/>
        </w:rPr>
        <w:tab/>
        <w:t>e-</w:t>
      </w:r>
      <w:proofErr w:type="spellStart"/>
      <w:r w:rsidRPr="00ED2FB0">
        <w:rPr>
          <w:sz w:val="22"/>
        </w:rPr>
        <w:t>ogl</w:t>
      </w:r>
      <w:proofErr w:type="spellEnd"/>
      <w:r w:rsidRPr="00ED2FB0">
        <w:rPr>
          <w:sz w:val="22"/>
        </w:rPr>
        <w:t>. ploča</w:t>
      </w:r>
    </w:p>
    <w:p w:rsidRDefault="00872279" w:rsidP="00872279" w:rsidR="00C1482D" w:rsidRPr="00ED2FB0">
      <w:pPr>
        <w:pStyle w:val="Odlomakpopisa"/>
        <w:jc w:val="both"/>
        <w:rPr>
          <w:rStyle w:val="Naglaeno"/>
          <w:b w:val="false"/>
          <w:sz w:val="22"/>
        </w:rPr>
      </w:pPr>
      <w:r w:rsidRPr="00ED2FB0">
        <w:rPr>
          <w:sz w:val="22"/>
        </w:rPr>
        <w:t>-</w:t>
      </w:r>
      <w:r w:rsidRPr="00ED2FB0">
        <w:rPr>
          <w:sz w:val="22"/>
        </w:rPr>
        <w:tab/>
      </w:r>
      <w:proofErr w:type="spellStart"/>
      <w:r w:rsidRPr="00ED2FB0">
        <w:rPr>
          <w:sz w:val="22"/>
        </w:rPr>
        <w:t>roč</w:t>
      </w:r>
      <w:proofErr w:type="spellEnd"/>
      <w:r w:rsidRPr="00ED2FB0">
        <w:rPr>
          <w:sz w:val="22"/>
        </w:rPr>
        <w:t>. 15.3.2018. u 11h ispitno, u 11,30 izvještajno</w:t>
      </w:r>
    </w:p>
    <w:sectPr w:rsidR="00C1482D" w:rsidRPr="00ED2FB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E8D" w:rsidP="00FF7657" w:rsidR="00D70E8D">
      <w:r>
        <w:separator/>
      </w:r>
    </w:p>
  </w:endnote>
  <w:endnote w:id="0" w:type="continuationSeparator">
    <w:p w:rsidRDefault="00D70E8D" w:rsidP="00FF7657" w:rsidR="00D70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E8D" w:rsidP="00FF7657" w:rsidR="00D70E8D">
      <w:r>
        <w:separator/>
      </w:r>
    </w:p>
  </w:footnote>
  <w:footnote w:id="0" w:type="continuationSeparator">
    <w:p w:rsidRDefault="00D70E8D" w:rsidP="00FF7657" w:rsidR="00D70E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628" w:rsidP="00826628" w:rsidR="00826628">
    <w:pPr>
      <w:jc w:val="right"/>
    </w:pPr>
    <w:r>
      <w:t>7 St-2205/16-52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057E3"/>
    <w:rsid w:val="000303F4"/>
    <w:rsid w:val="000500FD"/>
    <w:rsid w:val="00132B5D"/>
    <w:rsid w:val="00176174"/>
    <w:rsid w:val="0019712B"/>
    <w:rsid w:val="00250AE0"/>
    <w:rsid w:val="002655BB"/>
    <w:rsid w:val="0027662F"/>
    <w:rsid w:val="003078BE"/>
    <w:rsid w:val="00316E9D"/>
    <w:rsid w:val="00343DE6"/>
    <w:rsid w:val="00403A76"/>
    <w:rsid w:val="00443129"/>
    <w:rsid w:val="00447F32"/>
    <w:rsid w:val="00471AED"/>
    <w:rsid w:val="004C6F54"/>
    <w:rsid w:val="004D6302"/>
    <w:rsid w:val="00594FD3"/>
    <w:rsid w:val="006100B2"/>
    <w:rsid w:val="00622913"/>
    <w:rsid w:val="00643D95"/>
    <w:rsid w:val="006564E0"/>
    <w:rsid w:val="006934E5"/>
    <w:rsid w:val="0078511F"/>
    <w:rsid w:val="007B324D"/>
    <w:rsid w:val="007C43DD"/>
    <w:rsid w:val="007D47BD"/>
    <w:rsid w:val="007F13B4"/>
    <w:rsid w:val="00821F9A"/>
    <w:rsid w:val="00826628"/>
    <w:rsid w:val="00872279"/>
    <w:rsid w:val="00883803"/>
    <w:rsid w:val="008A0635"/>
    <w:rsid w:val="008A0EEC"/>
    <w:rsid w:val="00932CDF"/>
    <w:rsid w:val="009D17A4"/>
    <w:rsid w:val="009D6848"/>
    <w:rsid w:val="009D775C"/>
    <w:rsid w:val="009F69F0"/>
    <w:rsid w:val="00A26A42"/>
    <w:rsid w:val="00A62098"/>
    <w:rsid w:val="00A65985"/>
    <w:rsid w:val="00A85946"/>
    <w:rsid w:val="00AA0F60"/>
    <w:rsid w:val="00AB492D"/>
    <w:rsid w:val="00AC032A"/>
    <w:rsid w:val="00B40A95"/>
    <w:rsid w:val="00C1482D"/>
    <w:rsid w:val="00C42A4B"/>
    <w:rsid w:val="00CB7788"/>
    <w:rsid w:val="00D70E8D"/>
    <w:rsid w:val="00DB58D9"/>
    <w:rsid w:val="00DB77C9"/>
    <w:rsid w:val="00DE0EAA"/>
    <w:rsid w:val="00E0209B"/>
    <w:rsid w:val="00E4190A"/>
    <w:rsid w:val="00E67CAE"/>
    <w:rsid w:val="00E720CB"/>
    <w:rsid w:val="00E803AC"/>
    <w:rsid w:val="00EB719B"/>
    <w:rsid w:val="00EC5F81"/>
    <w:rsid w:val="00ED1BF2"/>
    <w:rsid w:val="00ED2FB0"/>
    <w:rsid w:val="00F32634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72279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72279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7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B778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7788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788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788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72279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72279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7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B778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7788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788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788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60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9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200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5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Jović; Odvjetničko društvo Župić &amp; partneri d.o.o</izvorni_sadrzaj>
    <derivirana_varijabla naziv="DomainObject.Predmet.ProtustrankaFormated_1">  EKO GRADNJA d.o.o. za građevinarstvo zastupanog po punomoćniku Silvija Jović; Odvjetničko društvo Župić &amp; partneri d.o.o</derivirana_varijabla>
  </DomainObject.Predmet.ProtustrankaFormated>
  <DomainObject.Predmet.ProtustrankaFormatedOIB>
    <izvorni_sadrzaj>  EKO GRADNJA d.o.o. za građevinarstvo, OIB 64374205747 zastupanog po punomoćniku Silvija Jović; Odvjetničko društvo Župić &amp; partneri d.o.o</izvorni_sadrzaj>
    <derivirana_varijabla naziv="DomainObject.Predmet.ProtustrankaFormatedOIB_1">  EKO GRADNJA d.o.o. za građevinarstvo, OIB 64374205747 zastupanog po punomoćniku Silvija Jović; Odvjetničko društvo Župić &amp; partneri d.o.o</derivirana_varijabla>
  </DomainObject.Predmet.ProtustrankaFormatedOIB>
  <DomainObject.Predmet.ProtustrankaFormatedWithAdress>
    <izvorni_sadrzaj> EKO GRADNJA d.o.o. za građevinarstvo, N.Š.Zrinskog 76, 31326 Darda zastupanog po punomoćniku Silvija Jović; Odvjetničko društvo Župić &amp; partneri d.o.o</izvorni_sadrzaj>
    <derivirana_varijabla naziv="DomainObject.Predmet.ProtustrankaFormatedWithAdress_1"> EKO GRADNJA d.o.o. za građevinarstvo, N.Š.Zrinskog 76, 31326 Darda zastupanog po punomoćniku Silvija Jović; Odvjetničko društvo Župić &amp; partneri d.o.o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Odvjetničko društvo Župić &amp; partneri d.o.o</izvorni_sadrzaj>
    <derivirana_varijabla naziv="DomainObject.Predmet.ProtustrankaFormatedWithAdressOIB_1"> EKO GRADNJA d.o.o. za građevinarstvo, OIB 64374205747, N.Š.Zrinskog 76, 31326 Darda zastupanog po punomoćniku Silvija Jović; Odvjetničko društvo Župić &amp; partneri d.o.o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Odvjetničko društvo Župić &amp; partneri d.o.o</item>
    </izvorni_sadrzaj>
    <derivirana_varijabla naziv="DomainObject.Predmet.ProtuStrankaListFormated_1">
      <item>EKO GRADNJA d.o.o. za građevinarstvo zastupanog po punomoćniku Silvija Jović; Odvjetničko društvo Župić &amp; partneri d.o.o</item>
    </derivirana_varijabla>
  </DomainObject.Predmet.ProtuStrankaListFormated>
  <DomainObject.Predmet.ProtuStrankaListFormatedOIB>
    <izvorni_sadrzaj>
      <item>EKO GRADNJA d.o.o. za građevinarstvo, OIB 64374205747 zastupanog po punomoćniku Silvija Jović; Odvjetničko društvo Župić &amp; partneri d.o.o</item>
    </izvorni_sadrzaj>
    <derivirana_varijabla naziv="DomainObject.Predmet.ProtuStrankaListFormatedOIB_1">
      <item>EKO GRADNJA d.o.o. za građevinarstvo, OIB 64374205747 zastupanog po punomoćniku Silvija Jović; Odvjetničko društvo Župić &amp; partneri d.o.o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Odvjetničko društvo Župić &amp; partneri d.o.o</item>
    </izvorni_sadrzaj>
    <derivirana_varijabla naziv="DomainObject.Predmet.ProtuStrankaListFormatedWithAdress_1">
      <item>EKO GRADNJA d.o.o. za građevinarstvo, N.Š.Zrinskog 76, 31326 Darda zastupanog po punomoćniku Silvija Jović; Odvjetničko društvo Župić &amp; partneri d.o.o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Odvjetničko društvo Župić &amp; partneri d.o.o</item>
    </izvorni_sadrzaj>
    <derivirana_varijabla naziv="DomainObject.Predmet.ProtuStrankaListFormatedWithAdressOIB_1">
      <item>EKO GRADNJA d.o.o. za građevinarstvo, OIB 64374205747, N.Š.Zrinskog 76, 31326 Darda zastupanog po punomoćniku Silvija Jović; Odvjetničko društvo Župić &amp; partneri d.o.o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izvorni_sadrzaj>
    <derivirana_varijabla naziv="DomainObject.Predmet.OstaliListFormated_1">
      <item>Silvija Jović punomoćnik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punomoćnik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izvorni_sadrzaj>
    <derivirana_varijabla naziv="DomainObject.Predmet.OstaliListFormatedOIB_1">
      <item>Silvija Jović, OIB 90438300333 punomoćnik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punomoćnik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izvorni_sadrzaj>
    <derivirana_varijabla naziv="DomainObject.Predmet.OstaliListFormatedWithAdressOIB_1">
      <item>Silvija Jović, OIB 90438300333, Željeznička 15, 31431 Čepin punomoćnik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OstaliListNazivFormated_1">
      <item>Silvija Jović</item>
      <item>Županijsko državno odvjetništvo GUO</item>
      <item>Odvjetničko društvo Župić &amp; partneri d.o.o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Odvjetničko društvo Župić &amp; partneri d.o.o, OIB 42524586447</item>
      <item>Vesna Škare Ožbolt, OIB 19004370128</item>
    </izvorni_sadrzaj>
    <derivirana_varijabla naziv="DomainObject.Predmet.OstaliListNazivFormatedOIB_1">
      <item>Silvija Jović, OIB 90438300333</item>
      <item>Županijsko državno odvjetništvo GUO</item>
      <item>Odvjetničko društvo Župić &amp; partneri d.o.o, OIB 42524586447</item>
      <item>Vesna Škare Ožbolt, OIB 19004370128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42524586447</item>
      <item>, OIB 19004370128</item>
    </izvorni_sadrzaj>
    <derivirana_varijabla naziv="DomainObject.Predmet.SudioniciListNazivOIB_1">
      <item>, OIB 85821130368</item>
      <item>, OIB 64374205747</item>
      <item>, OIB 90438300333</item>
      <item>, OIB null</item>
      <item>, OIB 42524586447</item>
      <item>, OIB 19004370128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1467</properties:Characters>
  <properties:Lines>58</properties:Lines>
  <properties:Paragraphs>29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2017-04-27T05:40:00Z</dcterms:created>
  <dc:creator>Tihomir Kovačević</dc:creator>
  <cp:lastModifiedBy>Danijela Špeletić</cp:lastModifiedBy>
  <cp:lastPrinted>2018-02-16T09:34:00Z</cp:lastPrinted>
  <dcterms:modified xmlns:xsi="http://www.w3.org/2001/XMLSchema-instance" xsi:type="dcterms:W3CDTF">2018-02-16T09:34:00Z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