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ccba" w14:paraId="f65ccba"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092D38">
        <w:rPr>
          <w:rFonts w:hAnsi="Times New Roman" w:ascii="Times New Roman"/>
          <w:szCs w:val="24"/>
          <w:lang w:val="hr-HR"/>
        </w:rPr>
        <w:t>NAŠ KRUG d.o.o. za proizvodnju, trgovinu i usluge, Donja Zelina (Grad Sveti Ivan Zelina)</w:t>
      </w:r>
      <w:r w:rsidR="00127D2F">
        <w:rPr>
          <w:rFonts w:hAnsi="Times New Roman" w:ascii="Times New Roman"/>
          <w:szCs w:val="24"/>
          <w:lang w:val="hr-HR"/>
        </w:rPr>
        <w:t xml:space="preserve">, </w:t>
      </w:r>
      <w:r w:rsidR="00092D38">
        <w:rPr>
          <w:rFonts w:hAnsi="Times New Roman" w:ascii="Times New Roman"/>
          <w:szCs w:val="24"/>
          <w:lang w:val="hr-HR"/>
        </w:rPr>
        <w:t xml:space="preserve">Križevčec, Križevčec 10, OIB 01280057397,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C91439">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C91439" w:rsidP="0083108A" w:rsidR="00C91439" w:rsidRPr="003528B2">
      <w:pPr>
        <w:rPr>
          <w:rFonts w:hAnsi="Times New Roman" w:ascii="Times New Roman"/>
          <w:szCs w:val="24"/>
        </w:rPr>
      </w:pPr>
      <w:r w:rsidRPr="003528B2">
        <w:rPr>
          <w:rFonts w:hAnsi="Times New Roman" w:ascii="Times New Roman"/>
          <w:szCs w:val="24"/>
        </w:rPr>
        <w:t>Za točnost otpravka-ovlašteni službenik:</w:t>
      </w:r>
    </w:p>
    <w:p w:rsidRDefault="00C91439" w:rsidP="003528B2" w:rsidR="00C91439"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3E1A2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092D38">
      <w:rPr>
        <w:rFonts w:hAnsi="Times New Roman" w:ascii="Times New Roman"/>
        <w:lang w:val="hr-HR"/>
      </w:rPr>
      <w:t>788</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092D38">
      <w:rPr>
        <w:rFonts w:hAnsi="Times New Roman" w:ascii="Times New Roman"/>
        <w:lang w:val="hr-HR"/>
      </w:rPr>
      <w:t>788</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92D38"/>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3E1A2B"/>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6652C"/>
    <w:rsid w:val="00795CA4"/>
    <w:rsid w:val="007A29F9"/>
    <w:rsid w:val="007F12AA"/>
    <w:rsid w:val="007F7A86"/>
    <w:rsid w:val="00802288"/>
    <w:rsid w:val="00822B9B"/>
    <w:rsid w:val="00840E3D"/>
    <w:rsid w:val="0087478E"/>
    <w:rsid w:val="00884C90"/>
    <w:rsid w:val="0088501A"/>
    <w:rsid w:val="008C79D2"/>
    <w:rsid w:val="00977886"/>
    <w:rsid w:val="009816BC"/>
    <w:rsid w:val="00985382"/>
    <w:rsid w:val="00997BA9"/>
    <w:rsid w:val="009A7F7E"/>
    <w:rsid w:val="009C3058"/>
    <w:rsid w:val="00A618E8"/>
    <w:rsid w:val="00A82E0E"/>
    <w:rsid w:val="00A84613"/>
    <w:rsid w:val="00A95334"/>
    <w:rsid w:val="00AB7883"/>
    <w:rsid w:val="00AF40B4"/>
    <w:rsid w:val="00B03169"/>
    <w:rsid w:val="00B3069C"/>
    <w:rsid w:val="00B41534"/>
    <w:rsid w:val="00B6072E"/>
    <w:rsid w:val="00B72373"/>
    <w:rsid w:val="00C91439"/>
    <w:rsid w:val="00CA4DE3"/>
    <w:rsid w:val="00CD7036"/>
    <w:rsid w:val="00CF2939"/>
    <w:rsid w:val="00D43257"/>
    <w:rsid w:val="00D44D4F"/>
    <w:rsid w:val="00D955F3"/>
    <w:rsid w:val="00DB29D2"/>
    <w:rsid w:val="00DB4528"/>
    <w:rsid w:val="00DC4B60"/>
    <w:rsid w:val="00DD2707"/>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3E1A2B"/>
    <w:rPr>
      <w:color w:val="808080"/>
      <w:bdr w:space="0" w:sz="0" w:color="auto" w:val="none"/>
      <w:shd w:fill="auto" w:color="auto" w:val="clear"/>
    </w:rPr>
  </w:style>
  <w:style w:customStyle="true" w:styleId="eSPISCCParagraphDefaultFont" w:type="character">
    <w:name w:val="eSPIS_CC_Paragraph Default Font"/>
    <w:basedOn w:val="Zadanifontodlomka"/>
    <w:rsid w:val="003E1A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1A2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E1A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1A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3E1A2B"/>
    <w:rPr>
      <w:color w:val="808080"/>
      <w:bdr w:color="auto" w:space="0" w:sz="0" w:val="none"/>
      <w:shd w:color="auto" w:fill="auto" w:val="clear"/>
    </w:rPr>
  </w:style>
  <w:style w:customStyle="1" w:styleId="eSPISCCParagraphDefaultFont" w:type="character">
    <w:name w:val="eSPIS_CC_Paragraph Default Font"/>
    <w:basedOn w:val="Zadanifontodlomka"/>
    <w:rsid w:val="003E1A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1A2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E1A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1A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St-788/2015</izvorni_sadrzaj>
    <derivirana_varijabla naziv="DomainObject.Predmet.OznakaBroj_1">St-788/2015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NAŠ KRUG d.o.o. zastupanog po punomoćniku ŽELIMIR LISIČAK</izvorni_sadrzaj>
    <derivirana_varijabla naziv="DomainObject.Predmet.ProtustrankaFormated_1">  NAŠ KRUG d.o.o. zastupanog po punomoćniku ŽELIMIR LISIČAK</derivirana_varijabla>
  </DomainObject.Predmet.ProtustrankaFormated>
  <DomainObject.Predmet.ProtustrankaFormatedOIB>
    <izvorni_sadrzaj>  NAŠ KRUG d.o.o., OIB 01280057397 zastupanog po punomoćniku ŽELIMIR LISIČAK</izvorni_sadrzaj>
    <derivirana_varijabla naziv="DomainObject.Predmet.ProtustrankaFormatedOIB_1">  NAŠ KRUG d.o.o., OIB 01280057397 zastupanog po punomoćniku ŽELIMIR LISIČAK</derivirana_varijabla>
  </DomainObject.Predmet.ProtustrankaFormatedOIB>
  <DomainObject.Predmet.ProtustrankaFormatedWithAdress>
    <izvorni_sadrzaj> NAŠ KRUG d.o.o., Križevčec, Križevčec 10, 10382 Donja Zelina zastupanog po punomoćniku ŽELIMIR LISIČAK</izvorni_sadrzaj>
    <derivirana_varijabla naziv="DomainObject.Predmet.ProtustrankaFormatedWithAdress_1"> NAŠ KRUG d.o.o., Križevčec, Križevčec 10, 10382 Donja Zelina zastupanog po punomoćniku ŽELIMIR LISIČAK</derivirana_varijabla>
  </DomainObject.Predmet.ProtustrankaFormatedWithAdress>
  <DomainObject.Predmet.ProtustrankaFormatedWithAdressOIB>
    <izvorni_sadrzaj> NAŠ KRUG d.o.o., OIB 01280057397, Križevčec, Križevčec 10, 10382 Donja Zelina zastupanog po punomoćniku ŽELIMIR LISIČAK</izvorni_sadrzaj>
    <derivirana_varijabla naziv="DomainObject.Predmet.ProtustrankaFormatedWithAdressOIB_1"> NAŠ KRUG d.o.o., OIB 01280057397, Križevčec, Križevčec 10, 10382 Donja Zelina zastupanog po punomoćniku ŽELIMIR LISIČAK</derivirana_varijabla>
  </DomainObject.Predmet.ProtustrankaFormatedWithAdressOIB>
  <DomainObject.Predmet.ProtustrankaWithAdress>
    <izvorni_sadrzaj>NAŠ KRUG d.o.o. Križevčec, Križevčec 10, 10382 Donja Zelina</izvorni_sadrzaj>
    <derivirana_varijabla naziv="DomainObject.Predmet.ProtustrankaWithAdress_1">NAŠ KRUG d.o.o. Križevčec, Križevčec 10, 10382 Donja Zelina</derivirana_varijabla>
  </DomainObject.Predmet.ProtustrankaWithAdress>
  <DomainObject.Predmet.ProtustrankaWithAdressOIB>
    <izvorni_sadrzaj>NAŠ KRUG d.o.o., OIB 01280057397, Križevčec, Križevčec 10, 10382 Donja Zelina</izvorni_sadrzaj>
    <derivirana_varijabla naziv="DomainObject.Predmet.ProtustrankaWithAdressOIB_1">NAŠ KRUG d.o.o., OIB 01280057397, Križevčec, Križevčec 10, 10382 Donja Zelina</derivirana_varijabla>
  </DomainObject.Predmet.ProtustrankaWithAdressOIB>
  <DomainObject.Predmet.ProtustrankaNazivFormated>
    <izvorni_sadrzaj>NAŠ KRUG d.o.o.</izvorni_sadrzaj>
    <derivirana_varijabla naziv="DomainObject.Predmet.ProtustrankaNazivFormated_1">NAŠ KRUG d.o.o.</derivirana_varijabla>
  </DomainObject.Predmet.ProtustrankaNazivFormated>
  <DomainObject.Predmet.ProtustrankaNazivFormatedOIB>
    <izvorni_sadrzaj>NAŠ KRUG d.o.o., OIB 01280057397</izvorni_sadrzaj>
    <derivirana_varijabla naziv="DomainObject.Predmet.ProtustrankaNazivFormatedOIB_1">NAŠ KRUG d.o.o., OIB 01280057397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NAŠ KRUG d.o.o. zastupanog po punomoćniku ŽELIMIR LISIČAK</item>
    </izvorni_sadrzaj>
    <derivirana_varijabla naziv="DomainObject.Predmet.ProtuStrankaListFormated_1">
      <item>NAŠ KRUG d.o.o. zastupanog po punomoćniku ŽELIMIR LISIČAK</item>
    </derivirana_varijabla>
  </DomainObject.Predmet.ProtuStrankaListFormated>
  <DomainObject.Predmet.ProtuStrankaListFormatedOIB>
    <izvorni_sadrzaj>
      <item>NAŠ KRUG d.o.o., OIB 01280057397 zastupanog po punomoćniku ŽELIMIR LISIČAK</item>
    </izvorni_sadrzaj>
    <derivirana_varijabla naziv="DomainObject.Predmet.ProtuStrankaListFormatedOIB_1">
      <item>NAŠ KRUG d.o.o., OIB 01280057397 zastupanog po punomoćniku ŽELIMIR LISIČAK</item>
    </derivirana_varijabla>
  </DomainObject.Predmet.ProtuStrankaListFormatedOIB>
  <DomainObject.Predmet.ProtuStrankaListFormatedWithAdress>
    <izvorni_sadrzaj>
      <item>NAŠ KRUG d.o.o., Križevčec, Križevčec 10, 10382 Donja Zelina zastupanog po punomoćniku ŽELIMIR LISIČAK</item>
    </izvorni_sadrzaj>
    <derivirana_varijabla naziv="DomainObject.Predmet.ProtuStrankaListFormatedWithAdress_1">
      <item>NAŠ KRUG d.o.o., Križevčec, Križevčec 10, 10382 Donja Zelina zastupanog po punomoćniku ŽELIMIR LISIČAK</item>
    </derivirana_varijabla>
  </DomainObject.Predmet.ProtuStrankaListFormatedWithAdress>
  <DomainObject.Predmet.ProtuStrankaListFormatedWithAdressOIB>
    <izvorni_sadrzaj>
      <item>NAŠ KRUG d.o.o., OIB 01280057397, Križevčec, Križevčec 10, 10382 Donja Zelina zastupanog po punomoćniku ŽELIMIR LISIČAK</item>
    </izvorni_sadrzaj>
    <derivirana_varijabla naziv="DomainObject.Predmet.ProtuStrankaListFormatedWithAdressOIB_1">
      <item>NAŠ KRUG d.o.o., OIB 01280057397, Križevčec, Križevčec 10, 10382 Donja Zelina zastupanog po punomoćniku ŽELIMIR LISIČAK</item>
    </derivirana_varijabla>
  </DomainObject.Predmet.ProtuStrankaListFormatedWithAdressOIB>
  <DomainObject.Predmet.ProtuStrankaListNazivFormated>
    <izvorni_sadrzaj>
      <item>NAŠ KRUG d.o.o.</item>
    </izvorni_sadrzaj>
    <derivirana_varijabla naziv="DomainObject.Predmet.ProtuStrankaListNazivFormated_1">
      <item>NAŠ KRUG d.o.o.</item>
    </derivirana_varijabla>
  </DomainObject.Predmet.ProtuStrankaListNazivFormated>
  <DomainObject.Predmet.ProtuStrankaListNazivFormatedOIB>
    <izvorni_sadrzaj>
      <item>NAŠ KRUG d.o.o., OIB 01280057397</item>
    </izvorni_sadrzaj>
    <derivirana_varijabla naziv="DomainObject.Predmet.ProtuStrankaListNazivFormatedOIB_1">
      <item>NAŠ KRUG d.o.o., OIB 01280057397</item>
    </derivirana_varijabla>
  </DomainObject.Predmet.ProtuStrankaListNazivFormatedOIB>
  <DomainObject.Predmet.OstaliListFormated>
    <izvorni_sadrzaj>
      <item>ŽELIMIR LISIČAK punomoćnik sudionika u postupku NAŠ KRUG d.o.o.</item>
    </izvorni_sadrzaj>
    <derivirana_varijabla naziv="DomainObject.Predmet.OstaliListFormated_1">
      <item>ŽELIMIR LISIČAK punomoćnik sudionika u postupku NAŠ KRUG d.o.o.</item>
    </derivirana_varijabla>
  </DomainObject.Predmet.OstaliListFormated>
  <DomainObject.Predmet.OstaliListFormatedOIB>
    <izvorni_sadrzaj>
      <item>ŽELIMIR LISIČAK, OIB 72209681079 punomoćnik sudionika u postupku NAŠ KRUG d.o.o.</item>
    </izvorni_sadrzaj>
    <derivirana_varijabla naziv="DomainObject.Predmet.OstaliListFormatedOIB_1">
      <item>ŽELIMIR LISIČAK, OIB 72209681079 punomoćnik sudionika u postupku NAŠ KRUG d.o.o.</item>
    </derivirana_varijabla>
  </DomainObject.Predmet.OstaliListFormatedOIB>
  <DomainObject.Predmet.OstaliListFormatedWithAdress>
    <izvorni_sadrzaj>
      <item>ŽELIMIR LISIČAK, Križevčec 10, 10382 Križevčec punomoćnik sudionika u postupku NAŠ KRUG d.o.o.</item>
    </izvorni_sadrzaj>
    <derivirana_varijabla naziv="DomainObject.Predmet.OstaliListFormatedWithAdress_1">
      <item>ŽELIMIR LISIČAK, Križevčec 10, 10382 Križevčec punomoćnik sudionika u postupku NAŠ KRUG d.o.o.</item>
    </derivirana_varijabla>
  </DomainObject.Predmet.OstaliListFormatedWithAdress>
  <DomainObject.Predmet.OstaliListFormatedWithAdressOIB>
    <izvorni_sadrzaj>
      <item>ŽELIMIR LISIČAK, OIB 72209681079, Križevčec 10, 10382 Križevčec punomoćnik sudionika u postupku NAŠ KRUG d.o.o.</item>
    </izvorni_sadrzaj>
    <derivirana_varijabla naziv="DomainObject.Predmet.OstaliListFormatedWithAdressOIB_1">
      <item>ŽELIMIR LISIČAK, OIB 72209681079, Križevčec 10, 10382 Križevčec punomoćnik sudionika u postupku NAŠ KRUG d.o.o.</item>
    </derivirana_varijabla>
  </DomainObject.Predmet.OstaliListFormatedWithAdressOIB>
  <DomainObject.Predmet.OstaliListNazivFormated>
    <izvorni_sadrzaj>
      <item>ŽELIMIR LISIČAK</item>
    </izvorni_sadrzaj>
    <derivirana_varijabla naziv="DomainObject.Predmet.OstaliListNazivFormated_1">
      <item>ŽELIMIR LISIČAK</item>
    </derivirana_varijabla>
  </DomainObject.Predmet.OstaliListNazivFormated>
  <DomainObject.Predmet.OstaliListNazivFormatedOIB>
    <izvorni_sadrzaj>
      <item>ŽELIMIR LISIČAK, OIB 72209681079</item>
    </izvorni_sadrzaj>
    <derivirana_varijabla naziv="DomainObject.Predmet.OstaliListNazivFormatedOIB_1">
      <item>ŽELIMIR LISIČAK, OIB 72209681079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NAŠ KRUG d.o.o.</izvorni_sadrzaj>
    <derivirana_varijabla naziv="DomainObject.Predmet.ProtustrankaIDrugi_1">NAŠ KRUG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NAŠ KRUG d.o.o., OIB 01280057397, Križevčec, Križevčec 10, 10382 Donja Zelina</izvorni_sadrzaj>
    <derivirana_varijabla naziv="DomainObject.Predmet.ProtustrankaIDrugiAdressOIB_1">NAŠ KRUG d.o.o., OIB 01280057397, Križevčec, Križevčec 10,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NAŠ KRUG d.o.o.</item>
      <item>ŽELIMIR LISIČAK</item>
    </izvorni_sadrzaj>
    <derivirana_varijabla naziv="DomainObject.Predmet.SudioniciListNaziv_1">
      <item>FINA Regionalni centar Zagreb</item>
      <item>NAŠ KRUG d.o.o.</item>
      <item>ŽELIMIR LISIČAK</item>
    </derivirana_varijabla>
  </DomainObject.Predmet.SudioniciListNaziv>
  <DomainObject.Predmet.SudioniciListAdressOIB>
    <izvorni_sadrzaj>
      <item>FINA Regionalni centar Zagreb, OIB 85821130368, Trg svibanjskih žrtava 1995. 1,10000 Zagreb</item>
      <item>NAŠ KRUG d.o.o., OIB 01280057397, Križevčec, Križevčec 10,10382 Donja Zelina</item>
      <item>ŽELIMIR LISIČAK, OIB 72209681079, Križevčec 10,10382 Križevčec</item>
    </izvorni_sadrzaj>
    <derivirana_varijabla naziv="DomainObject.Predmet.SudioniciListAdressOIB_1">
      <item>FINA Regionalni centar Zagreb, OIB 85821130368, Trg svibanjskih žrtava 1995. 1,10000 Zagreb</item>
      <item>NAŠ KRUG d.o.o., OIB 01280057397, Križevčec, Križevčec 10,10382 Donja Zelina</item>
      <item>ŽELIMIR LISIČAK, OIB 72209681079, Križevčec 10,10382 Križevčec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01280057397</item>
      <item>, OIB 72209681079</item>
    </izvorni_sadrzaj>
    <derivirana_varijabla naziv="DomainObject.Predmet.SudioniciListNazivOIB_1">
      <item>, OIB 85821130368</item>
      <item>, OIB 01280057397</item>
      <item>, OIB 72209681079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1069</properties:Words>
  <properties:Characters>6063</properties:Characters>
  <properties:Lines>127</properties:Lines>
  <properties:Paragraphs>33</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2015-10-01T09:35:00Z</cp:lastPrinted>
  <dcterms:modified xmlns:xsi="http://www.w3.org/2001/XMLSchema-instance" xsi:type="dcterms:W3CDTF">2015-10-01T09:47:00Z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