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b3d1f" w14:paraId="01b3d1f" w:rsidRDefault="003F3E77" w:rsidP="003F3E77" w:rsidR="00FE26ED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697230" cx="525145"/>
            <wp:effectExtent b="762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723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794C" w:rsidP="003F3E77" w:rsidR="0028794C">
      <w:pPr>
        <w:rPr>
          <w:b/>
        </w:rPr>
      </w:pPr>
    </w:p>
    <w:p w:rsidRDefault="003F3E77" w:rsidP="003F3E77" w:rsidR="003F3E77">
      <w:pPr>
        <w:rPr>
          <w:b/>
        </w:rPr>
      </w:pPr>
      <w:r>
        <w:rPr>
          <w:b/>
        </w:rPr>
        <w:t>REPUBLIKA HRVATSKA</w:t>
      </w:r>
    </w:p>
    <w:p w:rsidRDefault="003F3E77" w:rsidP="003F3E77" w:rsidR="003F3E77">
      <w:pPr>
        <w:rPr>
          <w:b/>
        </w:rPr>
      </w:pPr>
      <w:r>
        <w:rPr>
          <w:b/>
        </w:rPr>
        <w:t xml:space="preserve">TRGOVAČKI SUD U OSIJEKU </w:t>
      </w:r>
    </w:p>
    <w:p w:rsidRDefault="003F3E77" w:rsidP="003F3E77" w:rsidR="003F3E77">
      <w:pPr>
        <w:rPr>
          <w:b/>
        </w:rPr>
      </w:pPr>
      <w:r>
        <w:rPr>
          <w:b/>
        </w:rPr>
        <w:t>STALNA SLUŽBA U SLAVONSKOM BRODU</w:t>
      </w:r>
    </w:p>
    <w:p w:rsidRDefault="003F3E77" w:rsidP="003F3E77" w:rsidR="003F3E77">
      <w:pPr>
        <w:rPr>
          <w:b/>
        </w:rPr>
      </w:pPr>
      <w:r>
        <w:rPr>
          <w:b/>
        </w:rPr>
        <w:t xml:space="preserve">Trg pobjede 13 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     </w:t>
      </w:r>
      <w:r w:rsidR="00E735C9">
        <w:rPr>
          <w:b/>
        </w:rPr>
        <w:t xml:space="preserve">      </w:t>
      </w:r>
      <w:r>
        <w:rPr>
          <w:b/>
        </w:rPr>
        <w:t xml:space="preserve"> </w:t>
      </w:r>
    </w:p>
    <w:p w:rsidRDefault="003F3E77" w:rsidP="003F3E77" w:rsidR="003F3E77">
      <w:pPr>
        <w:rPr>
          <w:b/>
        </w:rPr>
      </w:pPr>
      <w:r>
        <w:rPr>
          <w:b/>
        </w:rPr>
        <w:t>Slavonski Brod</w:t>
      </w:r>
    </w:p>
    <w:p w:rsidRDefault="003F3E77" w:rsidP="003F3E77" w:rsidR="003F3E77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3F3E77" w:rsidP="003F3E77" w:rsidR="003F3E77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3F3E77" w:rsidP="003F3E77" w:rsidR="003F3E77">
      <w:pPr>
        <w:jc w:val="center"/>
        <w:rPr>
          <w:b/>
        </w:rPr>
      </w:pPr>
    </w:p>
    <w:p w:rsidRDefault="003F3E77" w:rsidP="003F3E77" w:rsidR="003F3E77">
      <w:pPr>
        <w:jc w:val="center"/>
        <w:rPr>
          <w:b/>
        </w:rPr>
      </w:pPr>
      <w:r>
        <w:rPr>
          <w:b/>
        </w:rPr>
        <w:t>R J E Š E N J E</w:t>
      </w:r>
    </w:p>
    <w:p w:rsidRDefault="003F3E77" w:rsidP="003F3E77" w:rsidR="003F3E77">
      <w:pPr>
        <w:ind w:left="720"/>
        <w:jc w:val="both"/>
      </w:pPr>
    </w:p>
    <w:p w:rsidRDefault="003F3E77" w:rsidP="003F3E77" w:rsidR="003F3E77">
      <w:pPr>
        <w:jc w:val="both"/>
      </w:pPr>
      <w:r>
        <w:rPr>
          <w:b/>
        </w:rPr>
        <w:t xml:space="preserve">                       </w:t>
      </w:r>
      <w:r w:rsidR="00567F19" w:rsidRPr="00984281">
        <w:t xml:space="preserve">TRGOVAČKI SUD U OSIJEKU, STALNA SLUŽBA </w:t>
      </w:r>
      <w:r w:rsidR="00567F19">
        <w:t>U SLAVONSKOM BRODU</w:t>
      </w:r>
      <w:r w:rsidR="00567F19" w:rsidRPr="002E5F1B">
        <w:rPr>
          <w:b/>
        </w:rPr>
        <w:t>,</w:t>
      </w:r>
      <w:r w:rsidR="00567F19" w:rsidRPr="002E5F1B">
        <w:t xml:space="preserve"> po stečajnoj sutkinji Mirni Vujčić </w:t>
      </w:r>
      <w:r w:rsidR="00567F19">
        <w:t xml:space="preserve">postupajući po zahtjevu privremenog stečajnog upravitelja za isplatu nagrade za rad </w:t>
      </w:r>
      <w:r w:rsidR="00567F19" w:rsidRPr="002E5F1B">
        <w:t>u postupku nad stečajnim dužnikom</w:t>
      </w:r>
      <w:r w:rsidR="00567F19">
        <w:t xml:space="preserve"> </w:t>
      </w:r>
      <w:r w:rsidR="008C1A59">
        <w:t>Pure smart drive j.d.o.o. za usluge, skraćena tvrtka: Pure smart drive j.d.o.o., Zagreb, Fallerovo šetalište 4, OIB 46576711106</w:t>
      </w:r>
      <w:r w:rsidR="00567F19" w:rsidRPr="000B006B">
        <w:rPr>
          <w:b/>
        </w:rPr>
        <w:t>,</w:t>
      </w:r>
      <w:r w:rsidR="00567F19" w:rsidRPr="000B006B">
        <w:t xml:space="preserve"> dana </w:t>
      </w:r>
      <w:r w:rsidR="008C1A59">
        <w:t>24. listopada</w:t>
      </w:r>
      <w:r w:rsidR="00567F19" w:rsidRPr="000B006B">
        <w:t xml:space="preserve">  2018. godine</w:t>
      </w:r>
    </w:p>
    <w:p w:rsidRDefault="00B951F3" w:rsidP="003F3E77" w:rsidR="00B951F3">
      <w:pPr>
        <w:jc w:val="both"/>
        <w:rPr>
          <w:b/>
        </w:rPr>
      </w:pPr>
    </w:p>
    <w:p w:rsidRDefault="003F3E77" w:rsidP="00B951F3" w:rsidR="003F3E77" w:rsidRPr="00C65AAA">
      <w:pPr>
        <w:jc w:val="center"/>
      </w:pPr>
      <w:r w:rsidRPr="00C65AAA">
        <w:t>r i j e š i o    j e</w:t>
      </w:r>
    </w:p>
    <w:p w:rsidRDefault="00567F19" w:rsidP="00567F19" w:rsidR="00567F19">
      <w:pPr>
        <w:jc w:val="both"/>
      </w:pPr>
      <w:r>
        <w:t xml:space="preserve"> </w:t>
      </w:r>
      <w:r>
        <w:tab/>
      </w:r>
      <w:r>
        <w:tab/>
      </w:r>
    </w:p>
    <w:p w:rsidRDefault="00567F19" w:rsidP="00567F19" w:rsidR="00FC1EC9">
      <w:pPr>
        <w:jc w:val="both"/>
      </w:pPr>
      <w:r>
        <w:t xml:space="preserve"> </w:t>
      </w:r>
      <w:r>
        <w:tab/>
      </w:r>
      <w:r>
        <w:tab/>
      </w:r>
      <w:r w:rsidR="003F3E77" w:rsidRPr="00C65AAA">
        <w:t xml:space="preserve"> </w:t>
      </w:r>
      <w:r w:rsidR="00FC1EC9">
        <w:rPr>
          <w:b/>
        </w:rPr>
        <w:t xml:space="preserve">I. </w:t>
      </w:r>
      <w:r w:rsidR="005A1B57">
        <w:t>Privremenoj</w:t>
      </w:r>
      <w:r w:rsidR="00FC1EC9">
        <w:t xml:space="preserve"> stečajno</w:t>
      </w:r>
      <w:r w:rsidR="005A1B57">
        <w:t>j</w:t>
      </w:r>
      <w:r w:rsidR="00FC1EC9">
        <w:t xml:space="preserve"> upravitelj</w:t>
      </w:r>
      <w:r w:rsidR="005A1B57">
        <w:t>ici</w:t>
      </w:r>
      <w:r w:rsidR="00FC1EC9">
        <w:t xml:space="preserve"> </w:t>
      </w:r>
      <w:r w:rsidR="00D051A7">
        <w:t>Ivana Kalkan iz Osijeka, Županijska 2, OIB 47574637103</w:t>
      </w:r>
      <w:r w:rsidR="002B2BEA">
        <w:t xml:space="preserve"> </w:t>
      </w:r>
      <w:r w:rsidR="00FC1EC9">
        <w:t>određuje se nagrada za rad u iznosu od 3.000,00 Kn bruto.</w:t>
      </w:r>
    </w:p>
    <w:p w:rsidRDefault="00885B86" w:rsidP="00567F19" w:rsidR="00885B86">
      <w:pPr>
        <w:jc w:val="both"/>
      </w:pPr>
    </w:p>
    <w:p w:rsidRDefault="00FC1EC9" w:rsidP="006F770D" w:rsidR="00FC1EC9">
      <w:pPr>
        <w:jc w:val="both"/>
      </w:pPr>
      <w:r>
        <w:tab/>
      </w:r>
      <w:r>
        <w:tab/>
      </w:r>
      <w:r>
        <w:rPr>
          <w:b/>
        </w:rPr>
        <w:t xml:space="preserve">II. </w:t>
      </w:r>
      <w:r>
        <w:t xml:space="preserve"> Nalaže se računovodstvu suda nagradu iz točke I. ovoga rješenja po pravomoćnosti rješenja isplatiti iz sredstava Fonda za namirenje troškova  stečajnog postupka, na poslovni račun privremenog stečajnog upravitelja broj </w:t>
      </w:r>
      <w:r w:rsidR="006F770D" w:rsidRPr="006F770D">
        <w:t>HR</w:t>
      </w:r>
      <w:r w:rsidR="002509D5" w:rsidRPr="002509D5">
        <w:t>8723400093101061115</w:t>
      </w:r>
      <w:r w:rsidR="006F770D">
        <w:t>.</w:t>
      </w:r>
    </w:p>
    <w:p w:rsidRDefault="00FE26ED" w:rsidP="006F770D" w:rsidR="00FE26ED">
      <w:pPr>
        <w:jc w:val="both"/>
        <w:rPr>
          <w:b/>
        </w:rPr>
      </w:pPr>
    </w:p>
    <w:p w:rsidRDefault="00FC1EC9" w:rsidP="00FC1EC9" w:rsidR="00FC1EC9">
      <w:pPr>
        <w:jc w:val="both"/>
        <w:rPr>
          <w:b/>
        </w:rPr>
      </w:pPr>
    </w:p>
    <w:p w:rsidRDefault="00FC1EC9" w:rsidP="00FC1EC9" w:rsidR="00FC1EC9">
      <w:pPr>
        <w:jc w:val="center"/>
      </w:pPr>
      <w:r>
        <w:t>Obrazloženje</w:t>
      </w:r>
    </w:p>
    <w:p w:rsidRDefault="00FC1EC9" w:rsidP="00FC1EC9" w:rsidR="00FC1EC9">
      <w:pPr>
        <w:jc w:val="both"/>
      </w:pPr>
    </w:p>
    <w:p w:rsidRDefault="00FC1EC9" w:rsidP="00FC1EC9" w:rsidR="00FC1EC9">
      <w:pPr>
        <w:jc w:val="both"/>
      </w:pPr>
      <w:r>
        <w:t xml:space="preserve"> </w:t>
      </w:r>
      <w:r>
        <w:tab/>
        <w:t xml:space="preserve"> </w:t>
      </w:r>
      <w:r>
        <w:tab/>
        <w:t>Rješenjem poslovni broj 7/St-</w:t>
      </w:r>
      <w:r w:rsidR="00937B06">
        <w:t>1204/2017-14</w:t>
      </w:r>
      <w:r>
        <w:t xml:space="preserve"> od 15. </w:t>
      </w:r>
      <w:r w:rsidR="00937B06">
        <w:t>ožujka</w:t>
      </w:r>
      <w:r>
        <w:t xml:space="preserve"> 201</w:t>
      </w:r>
      <w:r w:rsidR="00D36E06">
        <w:t>8</w:t>
      </w:r>
      <w:r>
        <w:t>.</w:t>
      </w:r>
      <w:r w:rsidR="00D36E06">
        <w:t xml:space="preserve"> </w:t>
      </w:r>
      <w:r>
        <w:t>godine sukladno odredbi čl. 118 Stečajnog zakona ( NN 71/15 dalje SZ ) imenovan</w:t>
      </w:r>
      <w:r w:rsidR="003B21BC">
        <w:t>a je privremena</w:t>
      </w:r>
      <w:r>
        <w:t xml:space="preserve"> stečajn</w:t>
      </w:r>
      <w:r w:rsidR="003B21BC">
        <w:t>a</w:t>
      </w:r>
      <w:r>
        <w:t xml:space="preserve"> upravitelj</w:t>
      </w:r>
      <w:r w:rsidR="003B21BC">
        <w:t>ica</w:t>
      </w:r>
      <w:r>
        <w:t xml:space="preserve"> </w:t>
      </w:r>
      <w:r w:rsidR="00937B06">
        <w:t>Ivana Kalkan</w:t>
      </w:r>
      <w:r w:rsidR="003B21BC">
        <w:t xml:space="preserve"> iz Osijeka</w:t>
      </w:r>
      <w:r w:rsidR="00885B86">
        <w:t xml:space="preserve"> kojoj</w:t>
      </w:r>
      <w:r>
        <w:t xml:space="preserve"> je naloženo poduzeti određene radnje radi utvrđivanja postojanja zakonskih razloga za otvaranje stečajnog postupka, kao i opsega imovine stečajnog dužnika</w:t>
      </w:r>
      <w:r w:rsidR="002E6AF5">
        <w:t>.</w:t>
      </w:r>
      <w:r>
        <w:t xml:space="preserve"> </w:t>
      </w:r>
    </w:p>
    <w:p w:rsidRDefault="00885B86" w:rsidP="00EB5B05" w:rsidR="00FC1EC9">
      <w:pPr>
        <w:jc w:val="both"/>
      </w:pPr>
      <w:r>
        <w:t xml:space="preserve"> </w:t>
      </w:r>
      <w:r>
        <w:tab/>
      </w:r>
      <w:r>
        <w:tab/>
      </w:r>
      <w:r w:rsidR="00FA2893">
        <w:t>Kako je p</w:t>
      </w:r>
      <w:r>
        <w:t>rivremena</w:t>
      </w:r>
      <w:r w:rsidR="00FC1EC9">
        <w:t xml:space="preserve"> stečajn</w:t>
      </w:r>
      <w:r>
        <w:t>a</w:t>
      </w:r>
      <w:r w:rsidR="00FC1EC9">
        <w:t xml:space="preserve"> upravitelj</w:t>
      </w:r>
      <w:r>
        <w:t>ica nastavno tome poduzela</w:t>
      </w:r>
      <w:r w:rsidR="00FC1EC9">
        <w:t xml:space="preserve"> radnje radi utvrđivanja opsega stečajne mase i utvrđivanja financijsko-gospodarskog stanja stečajnog dužnika te je podni</w:t>
      </w:r>
      <w:r w:rsidR="00163CF3">
        <w:t>jela</w:t>
      </w:r>
      <w:r w:rsidR="00FC1EC9">
        <w:t xml:space="preserve"> pisano Izvješće o obavljenim radnjama, ocjena </w:t>
      </w:r>
      <w:r w:rsidR="00163CF3">
        <w:t xml:space="preserve">je </w:t>
      </w:r>
      <w:r w:rsidR="00FC1EC9">
        <w:t>suda da je iznos nagrade od 3.000,00 Kn bruto primjeren radu i trudu privremenog stečajnog upravitelja.</w:t>
      </w:r>
    </w:p>
    <w:p w:rsidRDefault="00FC1EC9" w:rsidP="00FC1EC9" w:rsidR="00FC1EC9">
      <w:pPr>
        <w:ind w:firstLine="720"/>
        <w:jc w:val="both"/>
      </w:pPr>
      <w:r>
        <w:t xml:space="preserve"> </w:t>
      </w:r>
      <w:r>
        <w:tab/>
        <w:t>Nadalje je utvrđeno da Financijska agencija nije zaplijenila novčana sredstva na ime predujma za namirenje troškova stečajnog postupka sukladno odredbi čl.112 st. 5 SZ-a, a niti prisilno naplatila rješenje kojima je osobama za zastupanje dužnika po zakonu naloženo plaćanje predujma za namirenje troškova stečajnog postupka.</w:t>
      </w:r>
    </w:p>
    <w:p w:rsidRDefault="00FC1EC9" w:rsidP="00FC1EC9" w:rsidR="000733F2">
      <w:pPr>
        <w:jc w:val="both"/>
      </w:pPr>
      <w:r>
        <w:t xml:space="preserve"> </w:t>
      </w:r>
      <w:r>
        <w:tab/>
      </w:r>
      <w:r>
        <w:tab/>
        <w:t xml:space="preserve">Stoga je na temelju odredbe članka 4.  Uredbe o kriterijima i načinu obračuna i </w:t>
      </w:r>
    </w:p>
    <w:p w:rsidRDefault="000733F2" w:rsidP="00FC1EC9" w:rsidR="000733F2">
      <w:pPr>
        <w:jc w:val="both"/>
      </w:pPr>
    </w:p>
    <w:p w:rsidRDefault="000733F2" w:rsidP="00FC1EC9" w:rsidR="000733F2">
      <w:pPr>
        <w:jc w:val="both"/>
      </w:pPr>
    </w:p>
    <w:p w:rsidRDefault="000733F2" w:rsidP="00FC1EC9" w:rsidR="000733F2">
      <w:pPr>
        <w:jc w:val="both"/>
      </w:pPr>
    </w:p>
    <w:p w:rsidRDefault="000733F2" w:rsidP="00FC1EC9" w:rsidR="000733F2">
      <w:pPr>
        <w:jc w:val="both"/>
      </w:pPr>
    </w:p>
    <w:p w:rsidRDefault="00FC1EC9" w:rsidP="00FC1EC9" w:rsidR="00FC1EC9">
      <w:pPr>
        <w:jc w:val="both"/>
      </w:pPr>
      <w:r>
        <w:t>plaćanju nagrade stečajnim upraviteljima ( NN 105/15 )  i odredbe čl. 94 st. 1, st. 2, st. 4, st. 5 i st. 6 i čl. 119 st. 6 SZ-a odlučeno kao u izreci rješenja.</w:t>
      </w:r>
    </w:p>
    <w:p w:rsidRDefault="00FC1EC9" w:rsidP="00FC1EC9" w:rsidR="00FC1EC9">
      <w:pPr>
        <w:jc w:val="both"/>
      </w:pPr>
    </w:p>
    <w:p w:rsidRDefault="00FC1EC9" w:rsidP="00FC1EC9" w:rsidR="00FC1EC9">
      <w:r>
        <w:tab/>
      </w:r>
      <w:r>
        <w:tab/>
        <w:t xml:space="preserve">U Slavonskom Brodu, </w:t>
      </w:r>
      <w:r w:rsidR="002509D5">
        <w:t>24. listopada</w:t>
      </w:r>
      <w:r w:rsidR="00EC40FF">
        <w:t xml:space="preserve"> 2018</w:t>
      </w:r>
      <w:r>
        <w:t>. godine</w:t>
      </w:r>
    </w:p>
    <w:p w:rsidRDefault="00FC1EC9" w:rsidP="00FC1EC9" w:rsidR="00FC1EC9"/>
    <w:p w:rsidRDefault="00FC1EC9" w:rsidP="00FC1EC9" w:rsidR="00FC1EC9"/>
    <w:p w:rsidRDefault="00FC1EC9" w:rsidP="00FC1EC9" w:rsidR="00FC1EC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  <w:r w:rsidR="00EA0E91">
        <w:t xml:space="preserve">  </w:t>
      </w:r>
      <w:r>
        <w:t>Stečajna sutkinja</w:t>
      </w:r>
    </w:p>
    <w:p w:rsidRDefault="00FC1EC9" w:rsidP="002509D5" w:rsidR="002509D5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Mirna Vujčić</w:t>
      </w:r>
    </w:p>
    <w:p w:rsidRDefault="003F3E77" w:rsidP="00EA0E91" w:rsidR="003F3E77">
      <w:pPr>
        <w:ind w:firstLine="708" w:left="4956"/>
      </w:pPr>
      <w:r>
        <w:t xml:space="preserve"> </w:t>
      </w:r>
    </w:p>
    <w:p w:rsidRDefault="003F3E77" w:rsidP="003F3E77" w:rsidR="003F3E77"/>
    <w:p w:rsidRDefault="003F3E77" w:rsidP="003F3E77" w:rsidR="003F3E77"/>
    <w:p w:rsidRDefault="003F3E77" w:rsidP="003F3E77" w:rsidR="003F3E77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Naputak o pravnom lijeku</w:t>
      </w:r>
      <w:r>
        <w:rPr>
          <w:sz w:val="20"/>
          <w:szCs w:val="20"/>
        </w:rPr>
        <w:t>:</w:t>
      </w:r>
    </w:p>
    <w:p w:rsidRDefault="003F3E77" w:rsidP="003F3E77" w:rsidR="003F3E77">
      <w:pPr>
        <w:jc w:val="both"/>
        <w:rPr>
          <w:sz w:val="20"/>
          <w:szCs w:val="20"/>
        </w:rPr>
      </w:pPr>
      <w:r>
        <w:rPr>
          <w:sz w:val="20"/>
          <w:szCs w:val="20"/>
        </w:rPr>
        <w:t>Protiv ovog rješenja pravo na žalbu ima stečajni upravitelj i svaki stečajni vjerovnik.</w:t>
      </w:r>
    </w:p>
    <w:p w:rsidRDefault="003F3E77" w:rsidP="003F3E77" w:rsidR="003F3E77">
      <w:pPr>
        <w:jc w:val="both"/>
        <w:rPr>
          <w:sz w:val="20"/>
          <w:szCs w:val="20"/>
        </w:rPr>
      </w:pPr>
      <w:r>
        <w:rPr>
          <w:sz w:val="20"/>
          <w:szCs w:val="20"/>
        </w:rPr>
        <w:t>Žalba se podnosi u roku od osam dana od isteka osmog dana od dana objave</w:t>
      </w:r>
    </w:p>
    <w:p w:rsidRDefault="003F3E77" w:rsidP="003F3E77" w:rsidR="003F3E77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rješenja na mrežnoj stranici e-Oglasna ploča sudova Visokom trgovačkom sudu </w:t>
      </w:r>
    </w:p>
    <w:p w:rsidRDefault="003F3E77" w:rsidP="003F3E77" w:rsidR="003F3E77">
      <w:pPr>
        <w:jc w:val="both"/>
        <w:rPr>
          <w:sz w:val="20"/>
          <w:szCs w:val="20"/>
        </w:rPr>
      </w:pPr>
      <w:r>
        <w:rPr>
          <w:sz w:val="20"/>
          <w:szCs w:val="20"/>
        </w:rPr>
        <w:t>Republike Hrvatske Zagreb putem ovog suda,a u tri primjerka.</w:t>
      </w:r>
    </w:p>
    <w:p w:rsidRDefault="003F3E77" w:rsidP="003F3E77" w:rsidR="003F3E77"/>
    <w:p w:rsidRDefault="003F3E77" w:rsidP="003F3E77" w:rsidR="003F3E77"/>
    <w:p w:rsidRDefault="003F3E77" w:rsidP="003F3E77" w:rsidR="003F3E77">
      <w:r>
        <w:t>DNA:</w:t>
      </w:r>
    </w:p>
    <w:p w:rsidRDefault="003F3E77" w:rsidP="003F3E77" w:rsidR="003F3E77">
      <w:pPr>
        <w:numPr>
          <w:ilvl w:val="0"/>
          <w:numId w:val="1"/>
        </w:numPr>
      </w:pPr>
      <w:r>
        <w:t>Rješenje nepravomoćno</w:t>
      </w:r>
    </w:p>
    <w:p w:rsidRDefault="003F3E77" w:rsidP="003F3E77" w:rsidR="003F3E77">
      <w:pPr>
        <w:ind w:left="360"/>
      </w:pPr>
      <w:r>
        <w:t>2. Objaviti na mrežnoj stranici e –Oglasna ploča sudova</w:t>
      </w:r>
      <w:r>
        <w:tab/>
      </w:r>
      <w:r>
        <w:tab/>
      </w:r>
      <w:r>
        <w:tab/>
      </w:r>
    </w:p>
    <w:p w:rsidRDefault="003F3E77" w:rsidP="003F3E77" w:rsidR="003F3E77">
      <w:r>
        <w:t xml:space="preserve">       </w:t>
      </w:r>
      <w:r w:rsidR="002509D5">
        <w:t>3. Dostaviti pr.stečajnoj</w:t>
      </w:r>
      <w:r>
        <w:t xml:space="preserve"> upravitelj</w:t>
      </w:r>
      <w:r w:rsidR="002509D5">
        <w:t>ici</w:t>
      </w:r>
      <w:r>
        <w:tab/>
        <w:t xml:space="preserve">             </w:t>
      </w:r>
    </w:p>
    <w:p w:rsidRDefault="003F3E77" w:rsidP="003F3E77" w:rsidR="003F3E77">
      <w:pPr>
        <w:jc w:val="both"/>
      </w:pPr>
    </w:p>
    <w:p w:rsidRDefault="00DB052E" w:rsidP="003F3E77" w:rsidR="00DB052E" w:rsidRPr="003F3E77"/>
    <w:sectPr w:rsidR="00DB052E" w:rsidRPr="003F3E7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48BE" w:rsidP="000001D1" w:rsidR="00EB48BE">
      <w:r>
        <w:separator/>
      </w:r>
    </w:p>
  </w:endnote>
  <w:endnote w:id="0" w:type="continuationSeparator">
    <w:p w:rsidRDefault="00EB48BE" w:rsidP="000001D1" w:rsidR="00EB48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48BE" w:rsidP="000001D1" w:rsidR="00EB48BE">
      <w:r>
        <w:separator/>
      </w:r>
    </w:p>
  </w:footnote>
  <w:footnote w:id="0" w:type="continuationSeparator">
    <w:p w:rsidRDefault="00EB48BE" w:rsidP="000001D1" w:rsidR="00EB48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382A" w:rsidP="000001D1" w:rsidR="000001D1">
    <w:pPr>
      <w:pStyle w:val="Zaglavlje"/>
      <w:jc w:val="right"/>
    </w:pPr>
    <w:r>
      <w:rPr>
        <w:b/>
      </w:rPr>
      <w:t>Broj: 7/St-</w:t>
    </w:r>
    <w:r w:rsidR="002509D5">
      <w:rPr>
        <w:b/>
      </w:rPr>
      <w:t>1204</w:t>
    </w:r>
    <w:r w:rsidR="000001D1">
      <w:rPr>
        <w:b/>
      </w:rPr>
      <w:t>/201</w:t>
    </w:r>
    <w:r>
      <w:rPr>
        <w:b/>
      </w:rPr>
      <w:t>7</w:t>
    </w:r>
    <w:r w:rsidR="000001D1">
      <w:rPr>
        <w:b/>
      </w:rPr>
      <w:t>-</w:t>
    </w:r>
    <w:r w:rsidR="002509D5">
      <w:rPr>
        <w:b/>
      </w:rPr>
      <w:t>29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B9F2346"/>
    <w:multiLevelType w:val="hybridMultilevel"/>
    <w:tmpl w:val="785A82D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1C041E7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3E77"/>
    <w:rsid w:val="000001D1"/>
    <w:rsid w:val="00026B7E"/>
    <w:rsid w:val="00054664"/>
    <w:rsid w:val="000733F2"/>
    <w:rsid w:val="000B2F4B"/>
    <w:rsid w:val="000C22C6"/>
    <w:rsid w:val="00163CF3"/>
    <w:rsid w:val="002155E7"/>
    <w:rsid w:val="00223FCF"/>
    <w:rsid w:val="002509D5"/>
    <w:rsid w:val="00266B2E"/>
    <w:rsid w:val="0028794C"/>
    <w:rsid w:val="00287F69"/>
    <w:rsid w:val="002B2BEA"/>
    <w:rsid w:val="002B48AE"/>
    <w:rsid w:val="002C07C6"/>
    <w:rsid w:val="002D3F18"/>
    <w:rsid w:val="002E6AF5"/>
    <w:rsid w:val="002F2F58"/>
    <w:rsid w:val="003226E6"/>
    <w:rsid w:val="003B21BC"/>
    <w:rsid w:val="003C316B"/>
    <w:rsid w:val="003D2DBD"/>
    <w:rsid w:val="003F3E77"/>
    <w:rsid w:val="0043761B"/>
    <w:rsid w:val="00437AFB"/>
    <w:rsid w:val="0045109C"/>
    <w:rsid w:val="004546D0"/>
    <w:rsid w:val="004B4789"/>
    <w:rsid w:val="005156B1"/>
    <w:rsid w:val="00567F19"/>
    <w:rsid w:val="00577822"/>
    <w:rsid w:val="00582E46"/>
    <w:rsid w:val="005854DA"/>
    <w:rsid w:val="005A1B57"/>
    <w:rsid w:val="00620CD5"/>
    <w:rsid w:val="0069079D"/>
    <w:rsid w:val="006F4121"/>
    <w:rsid w:val="006F770D"/>
    <w:rsid w:val="00732D2F"/>
    <w:rsid w:val="0073319F"/>
    <w:rsid w:val="00740C0E"/>
    <w:rsid w:val="007B053F"/>
    <w:rsid w:val="007E0223"/>
    <w:rsid w:val="00823215"/>
    <w:rsid w:val="0084033E"/>
    <w:rsid w:val="00845329"/>
    <w:rsid w:val="00866F01"/>
    <w:rsid w:val="008672CD"/>
    <w:rsid w:val="00885B86"/>
    <w:rsid w:val="008A3A3C"/>
    <w:rsid w:val="008B0B3B"/>
    <w:rsid w:val="008B0E28"/>
    <w:rsid w:val="008C1A59"/>
    <w:rsid w:val="008C4DDC"/>
    <w:rsid w:val="008D6EAE"/>
    <w:rsid w:val="00937B06"/>
    <w:rsid w:val="009D38BE"/>
    <w:rsid w:val="00A04590"/>
    <w:rsid w:val="00A200B7"/>
    <w:rsid w:val="00AD72C6"/>
    <w:rsid w:val="00B20835"/>
    <w:rsid w:val="00B951F3"/>
    <w:rsid w:val="00B9560E"/>
    <w:rsid w:val="00BB2CE0"/>
    <w:rsid w:val="00BF2654"/>
    <w:rsid w:val="00C50E9B"/>
    <w:rsid w:val="00C65AAA"/>
    <w:rsid w:val="00CD0198"/>
    <w:rsid w:val="00CD1F94"/>
    <w:rsid w:val="00D04052"/>
    <w:rsid w:val="00D051A7"/>
    <w:rsid w:val="00D26D20"/>
    <w:rsid w:val="00D36E06"/>
    <w:rsid w:val="00D4642A"/>
    <w:rsid w:val="00D47E33"/>
    <w:rsid w:val="00D61206"/>
    <w:rsid w:val="00D663C3"/>
    <w:rsid w:val="00D932E1"/>
    <w:rsid w:val="00DB052E"/>
    <w:rsid w:val="00E2273D"/>
    <w:rsid w:val="00E2382A"/>
    <w:rsid w:val="00E6129A"/>
    <w:rsid w:val="00E735C9"/>
    <w:rsid w:val="00E939EF"/>
    <w:rsid w:val="00E948B4"/>
    <w:rsid w:val="00EA0E91"/>
    <w:rsid w:val="00EA1B61"/>
    <w:rsid w:val="00EB2A31"/>
    <w:rsid w:val="00EB48BE"/>
    <w:rsid w:val="00EB5B05"/>
    <w:rsid w:val="00EC40FF"/>
    <w:rsid w:val="00ED6B13"/>
    <w:rsid w:val="00F1761A"/>
    <w:rsid w:val="00F30699"/>
    <w:rsid w:val="00F32112"/>
    <w:rsid w:val="00F33AAC"/>
    <w:rsid w:val="00FA2893"/>
    <w:rsid w:val="00FC1EC9"/>
    <w:rsid w:val="00FD1865"/>
    <w:rsid w:val="00FE2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3E7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F3E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3E7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001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001D1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01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01D1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2F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2F4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2F4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2F4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2F4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3E7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F3E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3E7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001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001D1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01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01D1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2F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2F4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2F4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2F4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2F4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0391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356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1204</izvorni_sadrzaj>
    <derivirana_varijabla naziv="DomainObject.Predmet.Broj_1">1204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kolovoza 2018.</izvorni_sadrzaj>
    <derivirana_varijabla naziv="DomainObject.Predmet.DatumRjesavanja_1">16.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St-1204/2017</izvorni_sadrzaj>
    <derivirana_varijabla naziv="DomainObject.Predmet.OznakaBroj_1">St-1204/2017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Vujčić</izvorni_sadrzaj>
    <derivirana_varijabla naziv="DomainObject.Predmet.PredmetRijesio.Prezime_1">Vujčić</derivirana_varijabla>
  </DomainObject.Predmet.PredmetRijesio.Prezime>
  <DomainObject.Predmet.PrimjedbaSuca>
    <izvorni_sadrzaj>čl. 110 st.1 SZ</izvorni_sadrzaj>
    <derivirana_varijabla naziv="DomainObject.Predmet.PrimjedbaSuca_1">čl. 110 st.1 SZ</derivirana_varijabla>
  </DomainObject.Predmet.PrimjedbaSuca>
  <DomainObject.Predmet.ProtustrankaFormated>
    <izvorni_sadrzaj>  Pure smart drive j.d.o.o. za usluge</izvorni_sadrzaj>
    <derivirana_varijabla naziv="DomainObject.Predmet.ProtustrankaFormated_1">  Pure smart drive j.d.o.o. za usluge</derivirana_varijabla>
  </DomainObject.Predmet.ProtustrankaFormated>
  <DomainObject.Predmet.ProtustrankaFormatedOIB>
    <izvorni_sadrzaj>  Pure smart drive j.d.o.o. za usluge, OIB 46576711106</izvorni_sadrzaj>
    <derivirana_varijabla naziv="DomainObject.Predmet.ProtustrankaFormatedOIB_1">  Pure smart drive j.d.o.o. za usluge, OIB 46576711106</derivirana_varijabla>
  </DomainObject.Predmet.ProtustrankaFormatedOIB>
  <DomainObject.Predmet.ProtustrankaFormatedWithAdress>
    <izvorni_sadrzaj> Pure smart drive j.d.o.o. za usluge, Fallerovo šetalište 4 , 10000 Zagreb</izvorni_sadrzaj>
    <derivirana_varijabla naziv="DomainObject.Predmet.ProtustrankaFormatedWithAdress_1"> Pure smart drive j.d.o.o. za usluge, Fallerovo šetalište 4 , 10000 Zagreb</derivirana_varijabla>
  </DomainObject.Predmet.ProtustrankaFormatedWithAdress>
  <DomainObject.Predmet.ProtustrankaFormatedWithAdressOIB>
    <izvorni_sadrzaj> Pure smart drive j.d.o.o. za usluge, OIB 46576711106, Fallerovo šetalište 4 , 10000 Zagreb</izvorni_sadrzaj>
    <derivirana_varijabla naziv="DomainObject.Predmet.ProtustrankaFormatedWithAdressOIB_1"> Pure smart drive j.d.o.o. za usluge, OIB 46576711106, Fallerovo šetalište 4 , 10000 Zagreb</derivirana_varijabla>
  </DomainObject.Predmet.ProtustrankaFormatedWithAdressOIB>
  <DomainObject.Predmet.ProtustrankaWithAdress>
    <izvorni_sadrzaj>Pure smart drive j.d.o.o. za usluge Fallerovo šetalište 4 , 10000 Zagreb</izvorni_sadrzaj>
    <derivirana_varijabla naziv="DomainObject.Predmet.ProtustrankaWithAdress_1">Pure smart drive j.d.o.o. za usluge Fallerovo šetalište 4 , 10000 Zagreb</derivirana_varijabla>
  </DomainObject.Predmet.ProtustrankaWithAdress>
  <DomainObject.Predmet.ProtustrankaWithAdressOIB>
    <izvorni_sadrzaj>Pure smart drive j.d.o.o. za usluge, OIB 46576711106, Fallerovo šetalište 4 , 10000 Zagreb</izvorni_sadrzaj>
    <derivirana_varijabla naziv="DomainObject.Predmet.ProtustrankaWithAdressOIB_1">Pure smart drive j.d.o.o. za usluge, OIB 46576711106, Fallerovo šetalište 4 , 10000 Zagreb</derivirana_varijabla>
  </DomainObject.Predmet.ProtustrankaWithAdressOIB>
  <DomainObject.Predmet.ProtustrankaNazivFormated>
    <izvorni_sadrzaj>Pure smart drive j.d.o.o. za usluge</izvorni_sadrzaj>
    <derivirana_varijabla naziv="DomainObject.Predmet.ProtustrankaNazivFormated_1">Pure smart drive j.d.o.o. za usluge</derivirana_varijabla>
  </DomainObject.Predmet.ProtustrankaNazivFormated>
  <DomainObject.Predmet.ProtustrankaNazivFormatedOIB>
    <izvorni_sadrzaj>Pure smart drive j.d.o.o. za usluge, OIB 46576711106</izvorni_sadrzaj>
    <derivirana_varijabla naziv="DomainObject.Predmet.ProtustrankaNazivFormatedOIB_1">Pure smart drive j.d.o.o. za usluge, OIB 46576711106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Pure smart drive j.d.o.o. za usluge</item>
    </izvorni_sadrzaj>
    <derivirana_varijabla naziv="DomainObject.Predmet.ProtuStrankaListFormated_1">
      <item>Pure smart drive j.d.o.o. za usluge</item>
    </derivirana_varijabla>
  </DomainObject.Predmet.ProtuStrankaListFormated>
  <DomainObject.Predmet.ProtuStrankaListFormatedOIB>
    <izvorni_sadrzaj>
      <item>Pure smart drive j.d.o.o. za usluge, OIB 46576711106</item>
    </izvorni_sadrzaj>
    <derivirana_varijabla naziv="DomainObject.Predmet.ProtuStrankaListFormatedOIB_1">
      <item>Pure smart drive j.d.o.o. za usluge, OIB 46576711106</item>
    </derivirana_varijabla>
  </DomainObject.Predmet.ProtuStrankaListFormatedOIB>
  <DomainObject.Predmet.ProtuStrankaListFormatedWithAdress>
    <izvorni_sadrzaj>
      <item>Pure smart drive j.d.o.o. za usluge, Fallerovo šetalište 4 , 10000 Zagreb</item>
    </izvorni_sadrzaj>
    <derivirana_varijabla naziv="DomainObject.Predmet.ProtuStrankaListFormatedWithAdress_1">
      <item>Pure smart drive j.d.o.o. za usluge, Fallerovo šetalište 4 , 10000 Zagreb</item>
    </derivirana_varijabla>
  </DomainObject.Predmet.ProtuStrankaListFormatedWithAdress>
  <DomainObject.Predmet.ProtuStrankaListFormatedWithAdressOIB>
    <izvorni_sadrzaj>
      <item>Pure smart drive j.d.o.o. za usluge, OIB 46576711106, Fallerovo šetalište 4 , 10000 Zagreb</item>
    </izvorni_sadrzaj>
    <derivirana_varijabla naziv="DomainObject.Predmet.ProtuStrankaListFormatedWithAdressOIB_1">
      <item>Pure smart drive j.d.o.o. za usluge, OIB 46576711106, Fallerovo šetalište 4 , 10000 Zagreb</item>
    </derivirana_varijabla>
  </DomainObject.Predmet.ProtuStrankaListFormatedWithAdressOIB>
  <DomainObject.Predmet.ProtuStrankaListNazivFormated>
    <izvorni_sadrzaj>
      <item>Pure smart drive j.d.o.o. za usluge</item>
    </izvorni_sadrzaj>
    <derivirana_varijabla naziv="DomainObject.Predmet.ProtuStrankaListNazivFormated_1">
      <item>Pure smart drive j.d.o.o. za usluge</item>
    </derivirana_varijabla>
  </DomainObject.Predmet.ProtuStrankaListNazivFormated>
  <DomainObject.Predmet.ProtuStrankaListNazivFormatedOIB>
    <izvorni_sadrzaj>
      <item>Pure smart drive j.d.o.o. za usluge, OIB 46576711106</item>
    </izvorni_sadrzaj>
    <derivirana_varijabla naziv="DomainObject.Predmet.ProtuStrankaListNazivFormatedOIB_1">
      <item>Pure smart drive j.d.o.o. za usluge, OIB 46576711106</item>
    </derivirana_varijabla>
  </DomainObject.Predmet.ProtuStrankaListNazivFormatedOIB>
  <DomainObject.Predmet.OstaliListFormated>
    <izvorni_sadrzaj>
      <item>Ivana Kalkan</item>
    </izvorni_sadrzaj>
    <derivirana_varijabla naziv="DomainObject.Predmet.OstaliListFormated_1">
      <item>Ivana Kalkan</item>
    </derivirana_varijabla>
  </DomainObject.Predmet.OstaliListFormated>
  <DomainObject.Predmet.OstaliListFormatedOIB>
    <izvorni_sadrzaj>
      <item>Ivana Kalkan</item>
    </izvorni_sadrzaj>
    <derivirana_varijabla naziv="DomainObject.Predmet.OstaliListFormatedOIB_1">
      <item>Ivana Kalkan</item>
    </derivirana_varijabla>
  </DomainObject.Predmet.OstaliListFormatedOIB>
  <DomainObject.Predmet.OstaliListFormatedWithAdress>
    <izvorni_sadrzaj>
      <item>Ivana Kalkan</item>
    </izvorni_sadrzaj>
    <derivirana_varijabla naziv="DomainObject.Predmet.OstaliListFormatedWithAdress_1">
      <item>Ivana Kalkan</item>
    </derivirana_varijabla>
  </DomainObject.Predmet.OstaliListFormatedWithAdress>
  <DomainObject.Predmet.OstaliListFormatedWithAdressOIB>
    <izvorni_sadrzaj>
      <item>Ivana Kalkan</item>
    </izvorni_sadrzaj>
    <derivirana_varijabla naziv="DomainObject.Predmet.OstaliListFormatedWithAdressOIB_1">
      <item>Ivana Kalkan</item>
    </derivirana_varijabla>
  </DomainObject.Predmet.OstaliListFormatedWithAdressOIB>
  <DomainObject.Predmet.OstaliListNazivFormated>
    <izvorni_sadrzaj>
      <item>Ivana Kalkan</item>
    </izvorni_sadrzaj>
    <derivirana_varijabla naziv="DomainObject.Predmet.OstaliListNazivFormated_1">
      <item>Ivana Kalkan</item>
    </derivirana_varijabla>
  </DomainObject.Predmet.OstaliListNazivFormated>
  <DomainObject.Predmet.OstaliListNazivFormatedOIB>
    <izvorni_sadrzaj>
      <item>Ivana Kalkan</item>
    </izvorni_sadrzaj>
    <derivirana_varijabla naziv="DomainObject.Predmet.OstaliListNazivFormatedOIB_1">
      <item>Ivana Kalkan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Pure smart drive j.d.o.o. za usluge</izvorni_sadrzaj>
    <derivirana_varijabla naziv="DomainObject.Predmet.ProtustrankaIDrugi_1">Pure smart drive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Pure smart drive j.d.o.o. za usluge, OIB 46576711106, Fallerovo šetalište 4 , 10000 Zagreb</izvorni_sadrzaj>
    <derivirana_varijabla naziv="DomainObject.Predmet.ProtustrankaIDrugiAdressOIB_1">Pure smart drive j.d.o.o. za usluge, OIB 46576711106, Fallerovo šetalište 4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kolovoza 2018.</izvorni_sadrzaj>
    <derivirana_varijabla naziv="DomainObject.Predmet.OdlukaRjesenje.DatumDonosenjaOdluke_1">16. kolovoza 2018.</derivirana_varijabla>
  </DomainObject.Predmet.OdlukaRjesenje.DatumDonosenjaOdluke>
  <DomainObject.Predmet.OdlukaRjesenje.DatumPravomocnosti>
    <izvorni_sadrzaj>4. rujna 2018.</izvorni_sadrzaj>
    <derivirana_varijabla naziv="DomainObject.Predmet.OdlukaRjesenje.DatumPravomocnosti_1">4. rujna 2018.</derivirana_varijabla>
  </DomainObject.Predmet.OdlukaRjesenje.DatumPravomocnosti>
  <DomainObject.Predmet.OdlukaRjesenje.Oznaka>
    <izvorni_sadrzaj>St-1204/2017-24</izvorni_sadrzaj>
    <derivirana_varijabla naziv="DomainObject.Predmet.OdlukaRjesenje.Oznaka_1">St-1204/2017-24</derivirana_varijabla>
  </DomainObject.Predmet.OdlukaRjesenje.Oznaka>
  <DomainObject.Predmet.SudioniciListNaziv>
    <izvorni_sadrzaj>
      <item>Pure smart drive j.d.o.o. za usluge</item>
      <item>FINA Regionalni centar Zagreb</item>
      <item>Ivana Kalkan</item>
    </izvorni_sadrzaj>
    <derivirana_varijabla naziv="DomainObject.Predmet.SudioniciListNaziv_1">
      <item>Pure smart drive j.d.o.o. za usluge</item>
      <item>FINA Regionalni centar Zagreb</item>
      <item>Ivana Kalkan</item>
    </derivirana_varijabla>
  </DomainObject.Predmet.SudioniciListNaziv>
  <DomainObject.Predmet.SudioniciListAdressOIB>
    <izvorni_sadrzaj>
      <item>Pure smart drive j.d.o.o. za usluge, OIB 46576711106, Fallerovo šetalište 4 ,10000 Zagreb</item>
      <item>FINA Regionalni centar Zagreb, OIB 85821130368, Trg svibanjskih žrtava 1995. br. 1,10000 Zagreb</item>
      <item>Ivana Kalkan</item>
    </izvorni_sadrzaj>
    <derivirana_varijabla naziv="DomainObject.Predmet.SudioniciListAdressOIB_1">
      <item>Pure smart drive j.d.o.o. za usluge, OIB 46576711106, Fallerovo šetalište 4 ,10000 Zagreb</item>
      <item>FINA Regionalni centar Zagreb, OIB 85821130368, Trg svibanjskih žrtava 1995. br. 1,10000 Zagreb</item>
      <item>Ivana Kalkan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46576711106</item>
      <item>, OIB 85821130368</item>
      <item>, OIB null</item>
    </izvorni_sadrzaj>
    <derivirana_varijabla naziv="DomainObject.Predmet.SudioniciListNazivOIB_1">
      <item>, OIB 46576711106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lipnja 2018.</izvorni_sadrzaj>
    <derivirana_varijabla naziv="DomainObject.Predmet.DatumZadnjeOdrzaneSudskeRadnje_1">6. lipnja 2018.</derivirana_varijabla>
  </DomainObject.Predmet.DatumZadnjeOdrzaneSudskeRadnje>
  <DomainObject.PredzadnjaOdlukaIzPredmeta.DatumDonosenjaOdluke>
    <izvorni_sadrzaj>12. lipnja 2018.</izvorni_sadrzaj>
    <derivirana_varijabla naziv="DomainObject.PredzadnjaOdlukaIzPredmeta.DatumDonosenjaOdluke_1">12. lipnja 2018.</derivirana_varijabla>
  </DomainObject.PredzadnjaOdlukaIzPredmeta.DatumDonosenjaOdluke>
  <DomainObject.PredzadnjaOdlukaIzPredmeta.Oznaka>
    <izvorni_sadrzaj>St-1204/2017-20</izvorni_sadrzaj>
    <derivirana_varijabla naziv="DomainObject.PredzadnjaOdlukaIzPredmeta.Oznaka_1">St-1204/2017-20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427</properties:Words>
  <properties:Characters>2331</properties:Characters>
  <properties:Lines>71</properties:Lines>
  <properties:Paragraphs>29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2018-10-24T09:33:00Z</dcterms:created>
  <dc:creator>wsadmin</dc:creator>
  <cp:lastModifiedBy>wsadmin</cp:lastModifiedBy>
  <cp:lastPrinted>2018-09-13T08:34:00Z</cp:lastPrinted>
  <dcterms:modified xmlns:xsi="http://www.w3.org/2001/XMLSchema-instance" xsi:type="dcterms:W3CDTF">2018-10-24T09:50:00Z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(st-1204-2017 nagrada st.upravitelju 24.10.2018..docx)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