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2ac12" w14:paraId="842ac12" w:rsidRDefault="007132A5" w:rsidP="00B23643" w:rsidR="007132A5" w:rsidRPr="00B23643">
      <w:pPr>
        <w15:collapsed w:val="false"/>
        <w:rPr>
          <w:rFonts w:hAnsi="Times New Roman" w:ascii="Times New Roman"/>
          <w:szCs w:val="24"/>
        </w:rPr>
      </w:pPr>
      <w:r w:rsidRPr="00B23643">
        <w:rPr>
          <w:rFonts w:hAnsi="Times New Roman" w:ascii="Times New Roman"/>
          <w:szCs w:val="24"/>
        </w:rPr>
        <w:t xml:space="preserve">   </w:t>
      </w:r>
    </w:p>
    <w:p w:rsidRDefault="007132A5" w:rsidP="00B23643" w:rsidR="007132A5" w:rsidRPr="00B23643">
      <w:pPr>
        <w:rPr>
          <w:rFonts w:hAnsi="Times New Roman" w:ascii="Times New Roman"/>
          <w:szCs w:val="24"/>
        </w:rPr>
      </w:pPr>
    </w:p>
    <w:p w:rsidRDefault="007132A5" w:rsidP="00B23643" w:rsidR="007132A5" w:rsidRPr="00B23643">
      <w:pPr>
        <w:rPr>
          <w:rFonts w:hAnsi="Times New Roman" w:ascii="Times New Roman"/>
          <w:szCs w:val="24"/>
        </w:rPr>
      </w:pPr>
    </w:p>
    <w:p w:rsidRDefault="00102138" w:rsidP="00B23643" w:rsidR="0081010B">
      <w:pPr>
        <w:rPr>
          <w:rFonts w:hAnsi="Times New Roman" w:ascii="Times New Roman"/>
          <w:szCs w:val="24"/>
        </w:rPr>
      </w:pPr>
      <w:r>
        <w:rPr>
          <w:rFonts w:hAnsi="Times New Roman" w:ascii="Times New Roman"/>
          <w:szCs w:val="24"/>
        </w:rPr>
        <w:t xml:space="preserve">                  </w:t>
      </w:r>
      <w:r w:rsidR="0069685A">
        <w:rPr>
          <w:rFonts w:hAnsi="Times New Roman" w:ascii="Times New Roman"/>
          <w:noProof/>
          <w:szCs w:val="24"/>
        </w:rPr>
        <w:drawing>
          <wp:inline distR="0" distL="0" distB="0" distT="0">
            <wp:extent cy="725170" cx="56070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60705"/>
                    </a:xfrm>
                    <a:prstGeom prst="rect">
                      <a:avLst/>
                    </a:prstGeom>
                    <a:noFill/>
                  </pic:spPr>
                </pic:pic>
              </a:graphicData>
            </a:graphic>
          </wp:inline>
        </w:drawing>
      </w:r>
    </w:p>
    <w:p w:rsidRDefault="0069685A" w:rsidP="00B23643" w:rsidR="0069685A" w:rsidRPr="00B23643">
      <w:pPr>
        <w:rPr>
          <w:rFonts w:hAnsi="Times New Roman" w:ascii="Times New Roman"/>
          <w:szCs w:val="24"/>
        </w:rPr>
      </w:pPr>
    </w:p>
    <w:p w:rsidRDefault="00FA35AF" w:rsidP="00B23643" w:rsidR="007132A5" w:rsidRPr="00B23643">
      <w:pPr>
        <w:rPr>
          <w:rFonts w:hAnsi="Times New Roman" w:ascii="Times New Roman"/>
          <w:szCs w:val="24"/>
        </w:rPr>
      </w:pPr>
      <w:r w:rsidRPr="00B23643">
        <w:rPr>
          <w:rFonts w:hAnsi="Times New Roman" w:ascii="Times New Roman"/>
          <w:szCs w:val="24"/>
        </w:rPr>
        <w:t xml:space="preserve">         </w:t>
      </w:r>
      <w:r w:rsidR="00281203" w:rsidRPr="00B23643">
        <w:rPr>
          <w:rFonts w:hAnsi="Times New Roman" w:ascii="Times New Roman"/>
          <w:szCs w:val="24"/>
        </w:rPr>
        <w:t>R</w:t>
      </w:r>
      <w:r w:rsidRPr="00B23643">
        <w:rPr>
          <w:rFonts w:hAnsi="Times New Roman" w:ascii="Times New Roman"/>
          <w:szCs w:val="24"/>
        </w:rPr>
        <w:t>epublika Hrvatska</w:t>
      </w:r>
    </w:p>
    <w:p w:rsidRDefault="00FA35AF" w:rsidP="00B23643" w:rsidR="00281203" w:rsidRPr="00B23643">
      <w:pPr>
        <w:rPr>
          <w:rFonts w:hAnsi="Times New Roman" w:ascii="Times New Roman"/>
          <w:szCs w:val="24"/>
        </w:rPr>
      </w:pPr>
      <w:r w:rsidRPr="00B23643">
        <w:rPr>
          <w:rFonts w:hAnsi="Times New Roman" w:ascii="Times New Roman"/>
          <w:szCs w:val="24"/>
        </w:rPr>
        <w:t>TRGOVAČKI SUD U ZAGREBU</w:t>
      </w:r>
    </w:p>
    <w:p w:rsidRDefault="00FA35AF" w:rsidP="00B23643" w:rsidR="00281203" w:rsidRPr="00B23643">
      <w:pPr>
        <w:rPr>
          <w:rFonts w:hAnsi="Times New Roman" w:ascii="Times New Roman"/>
          <w:szCs w:val="24"/>
        </w:rPr>
      </w:pPr>
      <w:r w:rsidRPr="00B23643">
        <w:rPr>
          <w:rFonts w:hAnsi="Times New Roman" w:ascii="Times New Roman"/>
          <w:szCs w:val="24"/>
        </w:rPr>
        <w:t xml:space="preserve">      </w:t>
      </w:r>
      <w:r w:rsidR="00281203" w:rsidRPr="00B23643">
        <w:rPr>
          <w:rFonts w:hAnsi="Times New Roman" w:ascii="Times New Roman"/>
          <w:szCs w:val="24"/>
        </w:rPr>
        <w:t xml:space="preserve">Zagreb, </w:t>
      </w:r>
      <w:proofErr w:type="spellStart"/>
      <w:r w:rsidR="00281203" w:rsidRPr="00B23643">
        <w:rPr>
          <w:rFonts w:hAnsi="Times New Roman" w:ascii="Times New Roman"/>
          <w:szCs w:val="24"/>
        </w:rPr>
        <w:t>Amruševa</w:t>
      </w:r>
      <w:proofErr w:type="spellEnd"/>
      <w:r w:rsidR="00281203" w:rsidRPr="00B23643">
        <w:rPr>
          <w:rFonts w:hAnsi="Times New Roman" w:ascii="Times New Roman"/>
          <w:szCs w:val="24"/>
        </w:rPr>
        <w:t xml:space="preserve"> 2/II</w:t>
      </w:r>
    </w:p>
    <w:p w:rsidRDefault="00281203" w:rsidP="00670E1B" w:rsidR="007132A5" w:rsidRPr="00B23643">
      <w:pPr>
        <w:jc w:val="right"/>
        <w:rPr>
          <w:rFonts w:hAnsi="Times New Roman" w:ascii="Times New Roman"/>
          <w:szCs w:val="24"/>
        </w:rPr>
      </w:pPr>
      <w:r w:rsidRPr="00B23643">
        <w:rPr>
          <w:rFonts w:hAnsi="Times New Roman" w:ascii="Times New Roman"/>
          <w:szCs w:val="24"/>
        </w:rPr>
        <w:t>20</w:t>
      </w:r>
      <w:r w:rsidR="007132A5" w:rsidRPr="00B23643">
        <w:rPr>
          <w:rFonts w:hAnsi="Times New Roman" w:ascii="Times New Roman"/>
          <w:szCs w:val="24"/>
        </w:rPr>
        <w:t xml:space="preserve"> St-</w:t>
      </w:r>
      <w:r w:rsidR="00BA2AE0">
        <w:rPr>
          <w:rFonts w:hAnsi="Times New Roman" w:ascii="Times New Roman"/>
          <w:szCs w:val="24"/>
        </w:rPr>
        <w:t>1083/12</w:t>
      </w:r>
      <w:r w:rsidR="00862E8C">
        <w:rPr>
          <w:rFonts w:hAnsi="Times New Roman" w:ascii="Times New Roman"/>
          <w:szCs w:val="24"/>
        </w:rPr>
        <w:t>-</w:t>
      </w:r>
      <w:r w:rsidR="00E42C5C">
        <w:rPr>
          <w:rFonts w:hAnsi="Times New Roman" w:ascii="Times New Roman"/>
          <w:szCs w:val="24"/>
        </w:rPr>
        <w:t>142</w:t>
      </w:r>
      <w:bookmarkStart w:name="_GoBack" w:id="0"/>
      <w:bookmarkEnd w:id="0"/>
    </w:p>
    <w:p w:rsidRDefault="007132A5" w:rsidP="00B23643" w:rsidR="007132A5" w:rsidRPr="00B23643">
      <w:pPr>
        <w:rPr>
          <w:rFonts w:hAnsi="Times New Roman" w:ascii="Times New Roman"/>
          <w:szCs w:val="24"/>
        </w:rPr>
      </w:pPr>
      <w:r w:rsidRPr="00B23643">
        <w:rPr>
          <w:rFonts w:hAnsi="Times New Roman" w:ascii="Times New Roman"/>
          <w:szCs w:val="24"/>
        </w:rPr>
        <w:tab/>
      </w:r>
      <w:r w:rsidRPr="00B23643">
        <w:rPr>
          <w:rFonts w:hAnsi="Times New Roman" w:ascii="Times New Roman"/>
          <w:szCs w:val="24"/>
        </w:rPr>
        <w:tab/>
      </w:r>
      <w:r w:rsidRPr="00B23643">
        <w:rPr>
          <w:rFonts w:hAnsi="Times New Roman" w:ascii="Times New Roman"/>
          <w:szCs w:val="24"/>
        </w:rPr>
        <w:tab/>
        <w:t xml:space="preserve">                                     </w:t>
      </w:r>
      <w:r w:rsidRPr="00B23643">
        <w:rPr>
          <w:rFonts w:hAnsi="Times New Roman" w:ascii="Times New Roman"/>
          <w:szCs w:val="24"/>
        </w:rPr>
        <w:tab/>
      </w:r>
      <w:r w:rsidRPr="00B23643">
        <w:rPr>
          <w:rFonts w:hAnsi="Times New Roman" w:ascii="Times New Roman"/>
          <w:szCs w:val="24"/>
        </w:rPr>
        <w:tab/>
      </w:r>
    </w:p>
    <w:p w:rsidRDefault="00FF2266" w:rsidP="00B23643" w:rsidR="00950ED7" w:rsidRPr="00B23643">
      <w:pPr>
        <w:jc w:val="center"/>
        <w:rPr>
          <w:rFonts w:hAnsi="Times New Roman" w:ascii="Times New Roman"/>
          <w:szCs w:val="24"/>
        </w:rPr>
      </w:pPr>
      <w:r w:rsidRPr="00B23643">
        <w:rPr>
          <w:rFonts w:hAnsi="Times New Roman" w:ascii="Times New Roman"/>
          <w:szCs w:val="24"/>
        </w:rPr>
        <w:t>U  I M E   R E P U B L I K E  H R V A T S K E</w:t>
      </w:r>
    </w:p>
    <w:p w:rsidRDefault="00950ED7" w:rsidP="00B23643" w:rsidR="00950ED7" w:rsidRPr="00B23643">
      <w:pPr>
        <w:jc w:val="center"/>
        <w:rPr>
          <w:rFonts w:hAnsi="Times New Roman" w:ascii="Times New Roman"/>
          <w:b/>
          <w:bCs/>
          <w:szCs w:val="24"/>
        </w:rPr>
      </w:pPr>
    </w:p>
    <w:p w:rsidRDefault="00950ED7" w:rsidP="00B23643" w:rsidR="00950ED7" w:rsidRPr="00B23643">
      <w:pPr>
        <w:rPr>
          <w:rFonts w:hAnsi="Times New Roman" w:ascii="Times New Roman"/>
          <w:bCs/>
          <w:szCs w:val="24"/>
        </w:rPr>
      </w:pPr>
      <w:r w:rsidRPr="00B23643">
        <w:rPr>
          <w:rFonts w:hAnsi="Times New Roman" w:ascii="Times New Roman"/>
          <w:b/>
          <w:bCs/>
          <w:szCs w:val="24"/>
        </w:rPr>
        <w:tab/>
      </w:r>
      <w:r w:rsidRPr="00B23643">
        <w:rPr>
          <w:rFonts w:hAnsi="Times New Roman" w:ascii="Times New Roman"/>
          <w:b/>
          <w:bCs/>
          <w:szCs w:val="24"/>
        </w:rPr>
        <w:tab/>
      </w:r>
      <w:r w:rsidRPr="00B23643">
        <w:rPr>
          <w:rFonts w:hAnsi="Times New Roman" w:ascii="Times New Roman"/>
          <w:b/>
          <w:bCs/>
          <w:szCs w:val="24"/>
        </w:rPr>
        <w:tab/>
      </w:r>
      <w:r w:rsidRPr="00B23643">
        <w:rPr>
          <w:rFonts w:hAnsi="Times New Roman" w:ascii="Times New Roman"/>
          <w:b/>
          <w:bCs/>
          <w:szCs w:val="24"/>
        </w:rPr>
        <w:tab/>
      </w:r>
      <w:r w:rsidRPr="00B23643">
        <w:rPr>
          <w:rFonts w:hAnsi="Times New Roman" w:ascii="Times New Roman"/>
          <w:b/>
          <w:bCs/>
          <w:szCs w:val="24"/>
        </w:rPr>
        <w:tab/>
      </w:r>
      <w:r w:rsidRPr="00B23643">
        <w:rPr>
          <w:rFonts w:hAnsi="Times New Roman" w:ascii="Times New Roman"/>
          <w:bCs/>
          <w:szCs w:val="24"/>
        </w:rPr>
        <w:t>R J E Š E N J E</w:t>
      </w:r>
    </w:p>
    <w:p w:rsidRDefault="00950ED7" w:rsidP="00B23643" w:rsidR="00950ED7" w:rsidRPr="00B23643">
      <w:pPr>
        <w:rPr>
          <w:rFonts w:hAnsi="Times New Roman" w:ascii="Times New Roman"/>
          <w:b/>
          <w:bCs/>
          <w:szCs w:val="24"/>
        </w:rPr>
      </w:pPr>
    </w:p>
    <w:p w:rsidRDefault="00950ED7" w:rsidP="00C169C2" w:rsidR="00C169C2" w:rsidRPr="00070061">
      <w:pPr>
        <w:jc w:val="both"/>
        <w:rPr>
          <w:rFonts w:hAnsi="Times New Roman" w:ascii="Times New Roman"/>
          <w:szCs w:val="24"/>
        </w:rPr>
      </w:pPr>
      <w:r w:rsidRPr="00B23643">
        <w:rPr>
          <w:rFonts w:hAnsi="Times New Roman" w:ascii="Times New Roman"/>
          <w:bCs/>
          <w:szCs w:val="24"/>
        </w:rPr>
        <w:tab/>
      </w:r>
      <w:r w:rsidR="00DA23EF" w:rsidRPr="00DA23EF">
        <w:rPr>
          <w:rFonts w:hAnsi="Times New Roman" w:ascii="Times New Roman"/>
          <w:szCs w:val="24"/>
        </w:rPr>
        <w:t>TRGOVAČKI SUD U ZAGREBU, po sucu pojedincu Luciji Butigan, u stečajnom postupku nad</w:t>
      </w:r>
      <w:r w:rsidR="00DA23EF">
        <w:rPr>
          <w:rFonts w:hAnsi="Times New Roman" w:ascii="Times New Roman"/>
          <w:szCs w:val="24"/>
        </w:rPr>
        <w:t xml:space="preserve"> stečajnim</w:t>
      </w:r>
      <w:r w:rsidR="00DA23EF" w:rsidRPr="00DA23EF">
        <w:rPr>
          <w:rFonts w:hAnsi="Times New Roman" w:ascii="Times New Roman"/>
          <w:szCs w:val="24"/>
        </w:rPr>
        <w:t xml:space="preserve"> dužnikom </w:t>
      </w:r>
      <w:r w:rsidR="00BA2AE0" w:rsidRPr="00496F33">
        <w:rPr>
          <w:rFonts w:hAnsi="Times New Roman" w:ascii="Times New Roman"/>
          <w:szCs w:val="24"/>
        </w:rPr>
        <w:t>ŠIPAK d.o.o., u stečaju, Zagreb, Samoborska c. 217, MBS:</w:t>
      </w:r>
      <w:r w:rsidR="00BA2AE0">
        <w:rPr>
          <w:rFonts w:hAnsi="Times New Roman" w:ascii="Times New Roman"/>
          <w:szCs w:val="24"/>
        </w:rPr>
        <w:t>080105669, OIB:60644959071</w:t>
      </w:r>
      <w:r w:rsidR="00C169C2">
        <w:rPr>
          <w:rFonts w:hAnsi="Times New Roman" w:ascii="Times New Roman"/>
          <w:szCs w:val="24"/>
        </w:rPr>
        <w:t>, dana</w:t>
      </w:r>
      <w:r w:rsidR="00C169C2" w:rsidRPr="00070061">
        <w:rPr>
          <w:rFonts w:hAnsi="Times New Roman" w:ascii="Times New Roman"/>
          <w:szCs w:val="24"/>
        </w:rPr>
        <w:t xml:space="preserve"> </w:t>
      </w:r>
      <w:r w:rsidR="00780547">
        <w:rPr>
          <w:rFonts w:hAnsi="Times New Roman" w:ascii="Times New Roman"/>
          <w:szCs w:val="24"/>
        </w:rPr>
        <w:t>26</w:t>
      </w:r>
      <w:r w:rsidR="00C169C2" w:rsidRPr="00070061">
        <w:rPr>
          <w:rFonts w:hAnsi="Times New Roman" w:ascii="Times New Roman"/>
          <w:szCs w:val="24"/>
        </w:rPr>
        <w:t xml:space="preserve">. </w:t>
      </w:r>
      <w:r w:rsidR="00BA2AE0">
        <w:rPr>
          <w:rFonts w:hAnsi="Times New Roman" w:ascii="Times New Roman"/>
          <w:szCs w:val="24"/>
        </w:rPr>
        <w:t>srpnja</w:t>
      </w:r>
      <w:r w:rsidR="00862E8C">
        <w:rPr>
          <w:rFonts w:hAnsi="Times New Roman" w:ascii="Times New Roman"/>
          <w:szCs w:val="24"/>
        </w:rPr>
        <w:t xml:space="preserve"> 2017</w:t>
      </w:r>
      <w:r w:rsidR="00C169C2" w:rsidRPr="00070061">
        <w:rPr>
          <w:rFonts w:hAnsi="Times New Roman" w:ascii="Times New Roman"/>
          <w:szCs w:val="24"/>
        </w:rPr>
        <w:t>.</w:t>
      </w:r>
    </w:p>
    <w:p w:rsidRDefault="00DA23EF" w:rsidP="00DA23EF" w:rsidR="00DA23EF" w:rsidRPr="00102138">
      <w:pPr>
        <w:jc w:val="both"/>
        <w:rPr>
          <w:rFonts w:hAnsi="Times New Roman" w:ascii="Times New Roman"/>
          <w:color w:val="FF0000"/>
          <w:szCs w:val="24"/>
        </w:rPr>
      </w:pPr>
    </w:p>
    <w:p w:rsidRDefault="00102BF7" w:rsidP="00B23643" w:rsidR="007132A5" w:rsidRPr="00B23643">
      <w:pPr>
        <w:jc w:val="center"/>
        <w:rPr>
          <w:rFonts w:hAnsi="Times New Roman" w:ascii="Times New Roman"/>
          <w:szCs w:val="24"/>
        </w:rPr>
      </w:pPr>
      <w:r w:rsidRPr="00B23643">
        <w:rPr>
          <w:rFonts w:hAnsi="Times New Roman" w:ascii="Times New Roman"/>
          <w:szCs w:val="24"/>
        </w:rPr>
        <w:t xml:space="preserve">r </w:t>
      </w:r>
      <w:r w:rsidR="007132A5" w:rsidRPr="00B23643">
        <w:rPr>
          <w:rFonts w:hAnsi="Times New Roman" w:ascii="Times New Roman"/>
          <w:szCs w:val="24"/>
        </w:rPr>
        <w:t>i j e š i o     j e</w:t>
      </w:r>
    </w:p>
    <w:p w:rsidRDefault="007132A5" w:rsidP="00B23643" w:rsidR="007132A5" w:rsidRPr="00B23643">
      <w:pPr>
        <w:rPr>
          <w:rFonts w:hAnsi="Times New Roman" w:ascii="Times New Roman"/>
          <w:szCs w:val="24"/>
        </w:rPr>
      </w:pPr>
    </w:p>
    <w:p w:rsidRDefault="00281203" w:rsidP="00C169C2" w:rsidR="00C169C2" w:rsidRPr="00070061">
      <w:pPr>
        <w:jc w:val="both"/>
        <w:rPr>
          <w:rFonts w:hAnsi="Times New Roman" w:ascii="Times New Roman"/>
          <w:szCs w:val="24"/>
        </w:rPr>
      </w:pPr>
      <w:r w:rsidRPr="00B23643">
        <w:rPr>
          <w:rFonts w:hAnsi="Times New Roman" w:ascii="Times New Roman"/>
          <w:szCs w:val="24"/>
        </w:rPr>
        <w:t>I</w:t>
      </w:r>
      <w:r w:rsidR="00EE0977" w:rsidRPr="00B23643">
        <w:rPr>
          <w:rFonts w:hAnsi="Times New Roman" w:ascii="Times New Roman"/>
          <w:szCs w:val="24"/>
        </w:rPr>
        <w:t>.</w:t>
      </w:r>
      <w:r w:rsidR="00571C66" w:rsidRPr="00B23643">
        <w:rPr>
          <w:rFonts w:hAnsi="Times New Roman" w:ascii="Times New Roman"/>
          <w:szCs w:val="24"/>
        </w:rPr>
        <w:tab/>
      </w:r>
      <w:r w:rsidR="007132A5" w:rsidRPr="00B23643">
        <w:rPr>
          <w:rFonts w:hAnsi="Times New Roman" w:ascii="Times New Roman"/>
          <w:szCs w:val="24"/>
        </w:rPr>
        <w:t>Obustavlja se i zaključuje stečajni postupak nad stečajnim dužnikom</w:t>
      </w:r>
      <w:r w:rsidR="005218CB" w:rsidRPr="00B23643">
        <w:rPr>
          <w:rFonts w:hAnsi="Times New Roman" w:ascii="Times New Roman"/>
          <w:szCs w:val="24"/>
        </w:rPr>
        <w:t xml:space="preserve"> </w:t>
      </w:r>
      <w:r w:rsidR="00BA2AE0" w:rsidRPr="00496F33">
        <w:rPr>
          <w:rFonts w:hAnsi="Times New Roman" w:ascii="Times New Roman"/>
          <w:szCs w:val="24"/>
        </w:rPr>
        <w:t>ŠIPAK d.o.o., u stečaju, Zagreb, Samoborska c. 217, MBS:</w:t>
      </w:r>
      <w:r w:rsidR="00BA2AE0">
        <w:rPr>
          <w:rFonts w:hAnsi="Times New Roman" w:ascii="Times New Roman"/>
          <w:szCs w:val="24"/>
        </w:rPr>
        <w:t xml:space="preserve"> 080105669, OIB: 60644959071</w:t>
      </w:r>
      <w:r w:rsidR="001527A9">
        <w:rPr>
          <w:rFonts w:hAnsi="Times New Roman" w:ascii="Times New Roman"/>
          <w:szCs w:val="24"/>
        </w:rPr>
        <w:t>.</w:t>
      </w:r>
    </w:p>
    <w:p w:rsidRDefault="00B23643" w:rsidP="00B23643" w:rsidR="00B23643">
      <w:pPr>
        <w:jc w:val="both"/>
        <w:rPr>
          <w:rFonts w:hAnsi="Times New Roman" w:ascii="Times New Roman"/>
          <w:szCs w:val="24"/>
        </w:rPr>
      </w:pPr>
    </w:p>
    <w:p w:rsidRDefault="00102138" w:rsidP="00B23643" w:rsidR="00102138" w:rsidRPr="00B23643">
      <w:pPr>
        <w:jc w:val="both"/>
        <w:rPr>
          <w:rFonts w:hAnsi="Times New Roman" w:ascii="Times New Roman"/>
          <w:szCs w:val="24"/>
        </w:rPr>
      </w:pPr>
    </w:p>
    <w:p w:rsidRDefault="00571C66" w:rsidP="00B23643" w:rsidR="007132A5" w:rsidRPr="00B23643">
      <w:pPr>
        <w:jc w:val="both"/>
        <w:rPr>
          <w:rFonts w:hAnsi="Times New Roman" w:ascii="Times New Roman"/>
          <w:szCs w:val="24"/>
        </w:rPr>
      </w:pPr>
      <w:r w:rsidRPr="00B23643">
        <w:rPr>
          <w:rFonts w:hAnsi="Times New Roman" w:ascii="Times New Roman"/>
          <w:szCs w:val="24"/>
        </w:rPr>
        <w:t>II</w:t>
      </w:r>
      <w:r w:rsidR="00EE0977" w:rsidRPr="00B23643">
        <w:rPr>
          <w:rFonts w:hAnsi="Times New Roman" w:ascii="Times New Roman"/>
          <w:szCs w:val="24"/>
        </w:rPr>
        <w:t>.</w:t>
      </w:r>
      <w:r w:rsidRPr="00B23643">
        <w:rPr>
          <w:rFonts w:hAnsi="Times New Roman" w:ascii="Times New Roman"/>
          <w:szCs w:val="24"/>
        </w:rPr>
        <w:tab/>
      </w:r>
      <w:r w:rsidR="007132A5" w:rsidRPr="00B23643">
        <w:rPr>
          <w:rFonts w:hAnsi="Times New Roman" w:ascii="Times New Roman"/>
          <w:szCs w:val="24"/>
        </w:rPr>
        <w:t xml:space="preserve">Ovo Rješenje i osnova zaključenja stečajnog postupka objavit će se </w:t>
      </w:r>
      <w:r w:rsidR="00C169C2">
        <w:rPr>
          <w:rFonts w:hAnsi="Times New Roman" w:ascii="Times New Roman"/>
          <w:szCs w:val="24"/>
        </w:rPr>
        <w:t>na Mrežnoj stranici - e-Oglasna ploča</w:t>
      </w:r>
      <w:r w:rsidR="00DA23EF">
        <w:rPr>
          <w:rFonts w:hAnsi="Times New Roman" w:ascii="Times New Roman"/>
          <w:szCs w:val="24"/>
        </w:rPr>
        <w:t xml:space="preserve"> Trgovačkog suda u Zagrebu.</w:t>
      </w:r>
    </w:p>
    <w:p w:rsidRDefault="007132A5" w:rsidP="00B23643" w:rsidR="007132A5" w:rsidRPr="00B23643">
      <w:pPr>
        <w:jc w:val="both"/>
        <w:rPr>
          <w:rFonts w:hAnsi="Times New Roman" w:ascii="Times New Roman"/>
          <w:szCs w:val="24"/>
        </w:rPr>
      </w:pPr>
    </w:p>
    <w:p w:rsidRDefault="00571C66" w:rsidP="00B23643" w:rsidR="007132A5" w:rsidRPr="00B23643">
      <w:pPr>
        <w:jc w:val="both"/>
        <w:rPr>
          <w:rFonts w:hAnsi="Times New Roman" w:ascii="Times New Roman"/>
          <w:szCs w:val="24"/>
        </w:rPr>
      </w:pPr>
      <w:r w:rsidRPr="00B23643">
        <w:rPr>
          <w:rFonts w:hAnsi="Times New Roman" w:ascii="Times New Roman"/>
          <w:szCs w:val="24"/>
        </w:rPr>
        <w:t>III</w:t>
      </w:r>
      <w:r w:rsidR="00EE0977" w:rsidRPr="00B23643">
        <w:rPr>
          <w:rFonts w:hAnsi="Times New Roman" w:ascii="Times New Roman"/>
          <w:szCs w:val="24"/>
        </w:rPr>
        <w:t>.</w:t>
      </w:r>
      <w:r w:rsidRPr="00B23643">
        <w:rPr>
          <w:rFonts w:hAnsi="Times New Roman" w:ascii="Times New Roman"/>
          <w:szCs w:val="24"/>
        </w:rPr>
        <w:tab/>
      </w:r>
      <w:r w:rsidR="007132A5" w:rsidRPr="00B23643">
        <w:rPr>
          <w:rFonts w:hAnsi="Times New Roman" w:ascii="Times New Roman"/>
          <w:szCs w:val="24"/>
        </w:rPr>
        <w:t xml:space="preserve">Po pravomoćnosti ovog Rješenja isto će se dostaviti sudskom registru ovog suda radi brisanja dužnika iz sudskog registra. </w:t>
      </w:r>
    </w:p>
    <w:p w:rsidRDefault="007132A5" w:rsidP="00B23643" w:rsidR="007132A5" w:rsidRPr="00B23643">
      <w:pPr>
        <w:jc w:val="both"/>
        <w:rPr>
          <w:rFonts w:hAnsi="Times New Roman" w:ascii="Times New Roman"/>
          <w:szCs w:val="24"/>
        </w:rPr>
      </w:pPr>
    </w:p>
    <w:p w:rsidRDefault="007132A5" w:rsidP="00B23643" w:rsidR="007132A5" w:rsidRPr="00B23643">
      <w:pPr>
        <w:jc w:val="center"/>
        <w:rPr>
          <w:rFonts w:hAnsi="Times New Roman" w:ascii="Times New Roman"/>
          <w:szCs w:val="24"/>
        </w:rPr>
      </w:pPr>
      <w:r w:rsidRPr="00B23643">
        <w:rPr>
          <w:rFonts w:hAnsi="Times New Roman" w:ascii="Times New Roman"/>
          <w:szCs w:val="24"/>
        </w:rPr>
        <w:t>Obrazloženje</w:t>
      </w:r>
    </w:p>
    <w:p w:rsidRDefault="007132A5" w:rsidP="00B23643" w:rsidR="007132A5" w:rsidRPr="00B23643">
      <w:pPr>
        <w:rPr>
          <w:rFonts w:hAnsi="Times New Roman" w:ascii="Times New Roman"/>
          <w:szCs w:val="24"/>
        </w:rPr>
      </w:pPr>
    </w:p>
    <w:p w:rsidRDefault="007132A5" w:rsidP="0069685A" w:rsidR="005218CB" w:rsidRPr="007E6E42">
      <w:pPr>
        <w:jc w:val="both"/>
        <w:rPr>
          <w:rFonts w:hAnsi="Times New Roman" w:ascii="Times New Roman"/>
          <w:szCs w:val="24"/>
        </w:rPr>
      </w:pPr>
      <w:r w:rsidRPr="00B23643">
        <w:rPr>
          <w:rFonts w:hAnsi="Times New Roman" w:ascii="Times New Roman"/>
          <w:szCs w:val="24"/>
        </w:rPr>
        <w:tab/>
        <w:t>Rješenjem ovog suda br. St-</w:t>
      </w:r>
      <w:r w:rsidR="00BA2AE0">
        <w:rPr>
          <w:rFonts w:hAnsi="Times New Roman" w:ascii="Times New Roman"/>
          <w:szCs w:val="24"/>
        </w:rPr>
        <w:t>1083</w:t>
      </w:r>
      <w:r w:rsidR="00DA23EF">
        <w:rPr>
          <w:rFonts w:hAnsi="Times New Roman" w:ascii="Times New Roman"/>
          <w:szCs w:val="24"/>
        </w:rPr>
        <w:t>/</w:t>
      </w:r>
      <w:r w:rsidR="00BA2AE0">
        <w:rPr>
          <w:rFonts w:hAnsi="Times New Roman" w:ascii="Times New Roman"/>
          <w:szCs w:val="24"/>
        </w:rPr>
        <w:t>12</w:t>
      </w:r>
      <w:r w:rsidR="002119F8" w:rsidRPr="00B23643">
        <w:rPr>
          <w:rFonts w:hAnsi="Times New Roman" w:ascii="Times New Roman"/>
          <w:szCs w:val="24"/>
        </w:rPr>
        <w:t xml:space="preserve"> od </w:t>
      </w:r>
      <w:r w:rsidR="00BA2AE0">
        <w:rPr>
          <w:rFonts w:hAnsi="Times New Roman" w:ascii="Times New Roman"/>
          <w:szCs w:val="24"/>
        </w:rPr>
        <w:t>29</w:t>
      </w:r>
      <w:r w:rsidR="00DA23EF">
        <w:rPr>
          <w:rFonts w:hAnsi="Times New Roman" w:ascii="Times New Roman"/>
          <w:szCs w:val="24"/>
        </w:rPr>
        <w:t xml:space="preserve">. </w:t>
      </w:r>
      <w:r w:rsidR="00BA2AE0">
        <w:rPr>
          <w:rFonts w:hAnsi="Times New Roman" w:ascii="Times New Roman"/>
          <w:szCs w:val="24"/>
        </w:rPr>
        <w:t>siječnja 2014</w:t>
      </w:r>
      <w:r w:rsidR="002119F8" w:rsidRPr="00B23643">
        <w:rPr>
          <w:rFonts w:hAnsi="Times New Roman" w:ascii="Times New Roman"/>
          <w:szCs w:val="24"/>
        </w:rPr>
        <w:t>.g.</w:t>
      </w:r>
      <w:r w:rsidRPr="00B23643">
        <w:rPr>
          <w:rFonts w:hAnsi="Times New Roman" w:ascii="Times New Roman"/>
          <w:szCs w:val="24"/>
        </w:rPr>
        <w:t xml:space="preserve"> otvoren je stečajni postupak nad dužnikom</w:t>
      </w:r>
      <w:r w:rsidR="002119F8" w:rsidRPr="00B23643">
        <w:rPr>
          <w:rFonts w:hAnsi="Times New Roman" w:ascii="Times New Roman"/>
          <w:szCs w:val="24"/>
        </w:rPr>
        <w:t xml:space="preserve"> </w:t>
      </w:r>
      <w:r w:rsidR="00BA2AE0" w:rsidRPr="00496F33">
        <w:rPr>
          <w:rFonts w:hAnsi="Times New Roman" w:ascii="Times New Roman"/>
          <w:szCs w:val="24"/>
        </w:rPr>
        <w:t>ŠIPAK d.o.o., u stečaju, Zagreb, Samoborska c. 217, MBS:</w:t>
      </w:r>
      <w:r w:rsidR="00BA2AE0">
        <w:rPr>
          <w:rFonts w:hAnsi="Times New Roman" w:ascii="Times New Roman"/>
          <w:szCs w:val="24"/>
        </w:rPr>
        <w:t>080105669, OIB:60644959071</w:t>
      </w:r>
      <w:r w:rsidR="00C169C2">
        <w:rPr>
          <w:rFonts w:hAnsi="Times New Roman" w:ascii="Times New Roman"/>
          <w:szCs w:val="24"/>
        </w:rPr>
        <w:t xml:space="preserve">, </w:t>
      </w:r>
      <w:r w:rsidR="00102138">
        <w:rPr>
          <w:rFonts w:hAnsi="Times New Roman" w:ascii="Times New Roman"/>
          <w:szCs w:val="24"/>
        </w:rPr>
        <w:t>a koje R</w:t>
      </w:r>
      <w:r w:rsidRPr="00B23643">
        <w:rPr>
          <w:rFonts w:hAnsi="Times New Roman" w:ascii="Times New Roman"/>
          <w:szCs w:val="24"/>
        </w:rPr>
        <w:t xml:space="preserve">ješenje je istog dana objavljeno na oglasnoj ploči suda, te u obliku oglasa u </w:t>
      </w:r>
      <w:r w:rsidRPr="007E6E42">
        <w:rPr>
          <w:rFonts w:hAnsi="Times New Roman" w:ascii="Times New Roman"/>
          <w:szCs w:val="24"/>
        </w:rPr>
        <w:t xml:space="preserve">Narodnim novinama br. </w:t>
      </w:r>
      <w:r w:rsidR="00BA2AE0">
        <w:rPr>
          <w:rFonts w:hAnsi="Times New Roman" w:ascii="Times New Roman"/>
          <w:szCs w:val="24"/>
        </w:rPr>
        <w:t>14</w:t>
      </w:r>
      <w:r w:rsidR="00B23643" w:rsidRPr="007E6E42">
        <w:rPr>
          <w:rFonts w:hAnsi="Times New Roman" w:ascii="Times New Roman"/>
          <w:szCs w:val="24"/>
        </w:rPr>
        <w:t>/</w:t>
      </w:r>
      <w:proofErr w:type="spellStart"/>
      <w:r w:rsidR="00BA2AE0">
        <w:rPr>
          <w:rFonts w:hAnsi="Times New Roman" w:ascii="Times New Roman"/>
          <w:szCs w:val="24"/>
        </w:rPr>
        <w:t>14</w:t>
      </w:r>
      <w:proofErr w:type="spellEnd"/>
      <w:r w:rsidR="002119F8" w:rsidRPr="007E6E42">
        <w:rPr>
          <w:rFonts w:hAnsi="Times New Roman" w:ascii="Times New Roman"/>
          <w:szCs w:val="24"/>
        </w:rPr>
        <w:t xml:space="preserve"> od </w:t>
      </w:r>
      <w:r w:rsidR="00BA2AE0">
        <w:rPr>
          <w:rFonts w:hAnsi="Times New Roman" w:ascii="Times New Roman"/>
          <w:szCs w:val="24"/>
        </w:rPr>
        <w:t>5</w:t>
      </w:r>
      <w:r w:rsidR="00DA23EF" w:rsidRPr="007E6E42">
        <w:rPr>
          <w:rFonts w:hAnsi="Times New Roman" w:ascii="Times New Roman"/>
          <w:szCs w:val="24"/>
        </w:rPr>
        <w:t xml:space="preserve">. </w:t>
      </w:r>
      <w:r w:rsidR="00BA2AE0">
        <w:rPr>
          <w:rFonts w:hAnsi="Times New Roman" w:ascii="Times New Roman"/>
          <w:szCs w:val="24"/>
        </w:rPr>
        <w:t>veljače 2014</w:t>
      </w:r>
      <w:r w:rsidR="002119F8" w:rsidRPr="007E6E42">
        <w:rPr>
          <w:rFonts w:hAnsi="Times New Roman" w:ascii="Times New Roman"/>
          <w:szCs w:val="24"/>
        </w:rPr>
        <w:t>.g.</w:t>
      </w:r>
    </w:p>
    <w:p w:rsidRDefault="007132A5" w:rsidP="00B23643" w:rsidR="00102138" w:rsidRPr="007E6E42">
      <w:pPr>
        <w:jc w:val="both"/>
        <w:rPr>
          <w:rFonts w:hAnsi="Times New Roman" w:ascii="Times New Roman"/>
          <w:szCs w:val="24"/>
        </w:rPr>
      </w:pPr>
      <w:r w:rsidRPr="007E6E42">
        <w:rPr>
          <w:rFonts w:hAnsi="Times New Roman" w:ascii="Times New Roman"/>
          <w:szCs w:val="24"/>
        </w:rPr>
        <w:tab/>
      </w:r>
    </w:p>
    <w:p w:rsidRDefault="007132A5" w:rsidP="00102138" w:rsidR="001631D0" w:rsidRPr="007E6E42">
      <w:pPr>
        <w:ind w:firstLine="720"/>
        <w:jc w:val="both"/>
        <w:rPr>
          <w:rFonts w:hAnsi="Times New Roman" w:ascii="Times New Roman"/>
          <w:szCs w:val="24"/>
        </w:rPr>
      </w:pPr>
      <w:r w:rsidRPr="007E6E42">
        <w:rPr>
          <w:rFonts w:hAnsi="Times New Roman" w:ascii="Times New Roman"/>
          <w:szCs w:val="24"/>
        </w:rPr>
        <w:t xml:space="preserve">Ispitno </w:t>
      </w:r>
      <w:r w:rsidR="00AE6CD6" w:rsidRPr="007E6E42">
        <w:rPr>
          <w:rFonts w:hAnsi="Times New Roman" w:ascii="Times New Roman"/>
          <w:szCs w:val="24"/>
        </w:rPr>
        <w:t>ročište održano je dana</w:t>
      </w:r>
      <w:r w:rsidR="001826E6" w:rsidRPr="007E6E42">
        <w:rPr>
          <w:rFonts w:hAnsi="Times New Roman" w:ascii="Times New Roman"/>
          <w:szCs w:val="24"/>
        </w:rPr>
        <w:t xml:space="preserve"> </w:t>
      </w:r>
      <w:r w:rsidR="00BA2AE0">
        <w:rPr>
          <w:rFonts w:hAnsi="Times New Roman" w:ascii="Times New Roman"/>
          <w:szCs w:val="24"/>
        </w:rPr>
        <w:t>1</w:t>
      </w:r>
      <w:r w:rsidR="00DA23EF" w:rsidRPr="007E6E42">
        <w:rPr>
          <w:rFonts w:hAnsi="Times New Roman" w:ascii="Times New Roman"/>
          <w:szCs w:val="24"/>
        </w:rPr>
        <w:t xml:space="preserve">. </w:t>
      </w:r>
      <w:r w:rsidR="00BA2AE0">
        <w:rPr>
          <w:rFonts w:hAnsi="Times New Roman" w:ascii="Times New Roman"/>
          <w:szCs w:val="24"/>
        </w:rPr>
        <w:t>travnja</w:t>
      </w:r>
      <w:r w:rsidR="00C169C2" w:rsidRPr="007E6E42">
        <w:rPr>
          <w:rFonts w:hAnsi="Times New Roman" w:ascii="Times New Roman"/>
          <w:szCs w:val="24"/>
        </w:rPr>
        <w:t xml:space="preserve"> 2014</w:t>
      </w:r>
      <w:r w:rsidR="002119F8" w:rsidRPr="007E6E42">
        <w:rPr>
          <w:rFonts w:hAnsi="Times New Roman" w:ascii="Times New Roman"/>
          <w:szCs w:val="24"/>
        </w:rPr>
        <w:t>.g.</w:t>
      </w:r>
      <w:r w:rsidR="001826E6" w:rsidRPr="007E6E42">
        <w:rPr>
          <w:rFonts w:hAnsi="Times New Roman" w:ascii="Times New Roman"/>
          <w:szCs w:val="24"/>
        </w:rPr>
        <w:t>,</w:t>
      </w:r>
      <w:r w:rsidR="00DA23EF" w:rsidRPr="007E6E42">
        <w:rPr>
          <w:rFonts w:hAnsi="Times New Roman" w:ascii="Times New Roman"/>
          <w:szCs w:val="24"/>
        </w:rPr>
        <w:t xml:space="preserve"> </w:t>
      </w:r>
      <w:r w:rsidR="00102138" w:rsidRPr="007E6E42">
        <w:rPr>
          <w:rFonts w:hAnsi="Times New Roman" w:ascii="Times New Roman"/>
          <w:szCs w:val="24"/>
        </w:rPr>
        <w:t xml:space="preserve">te </w:t>
      </w:r>
      <w:r w:rsidR="00BA2AE0">
        <w:rPr>
          <w:rFonts w:hAnsi="Times New Roman" w:ascii="Times New Roman"/>
          <w:szCs w:val="24"/>
        </w:rPr>
        <w:t xml:space="preserve">posebno ispitno ročište dana 18. listopada 2016. U prvom višem isplatnom redu utvrđene su tražbine u ukupnom iznosu od 154.424,04 kn, te u </w:t>
      </w:r>
      <w:r w:rsidR="007E6E42" w:rsidRPr="007E6E42">
        <w:rPr>
          <w:rFonts w:hAnsi="Times New Roman" w:ascii="Times New Roman"/>
          <w:szCs w:val="24"/>
        </w:rPr>
        <w:t>drugom</w:t>
      </w:r>
      <w:r w:rsidR="00C169C2" w:rsidRPr="007E6E42">
        <w:rPr>
          <w:rFonts w:hAnsi="Times New Roman" w:ascii="Times New Roman"/>
          <w:szCs w:val="24"/>
        </w:rPr>
        <w:t xml:space="preserve"> isplatnom redu utvrđene </w:t>
      </w:r>
      <w:r w:rsidR="00BA2AE0">
        <w:rPr>
          <w:rFonts w:hAnsi="Times New Roman" w:ascii="Times New Roman"/>
          <w:szCs w:val="24"/>
        </w:rPr>
        <w:t xml:space="preserve">su </w:t>
      </w:r>
      <w:r w:rsidR="00C169C2" w:rsidRPr="007E6E42">
        <w:rPr>
          <w:rFonts w:hAnsi="Times New Roman" w:ascii="Times New Roman"/>
          <w:szCs w:val="24"/>
        </w:rPr>
        <w:t xml:space="preserve">tražbine stečajnih vjerovnika u iznosu od </w:t>
      </w:r>
      <w:r w:rsidR="007E6E42" w:rsidRPr="007E6E42">
        <w:rPr>
          <w:rFonts w:hAnsi="Times New Roman" w:ascii="Times New Roman"/>
          <w:szCs w:val="24"/>
        </w:rPr>
        <w:t>5.</w:t>
      </w:r>
      <w:r w:rsidR="00BA2AE0">
        <w:rPr>
          <w:rFonts w:hAnsi="Times New Roman" w:ascii="Times New Roman"/>
          <w:szCs w:val="24"/>
        </w:rPr>
        <w:t>396.910,18</w:t>
      </w:r>
      <w:r w:rsidR="007E6E42" w:rsidRPr="007E6E42">
        <w:rPr>
          <w:rFonts w:hAnsi="Times New Roman" w:ascii="Times New Roman"/>
          <w:szCs w:val="24"/>
        </w:rPr>
        <w:t xml:space="preserve"> kn.</w:t>
      </w:r>
    </w:p>
    <w:p w:rsidRDefault="00102138" w:rsidP="00B23643" w:rsidR="00102138">
      <w:pPr>
        <w:jc w:val="both"/>
        <w:rPr>
          <w:rFonts w:hAnsi="Times New Roman" w:ascii="Times New Roman"/>
          <w:szCs w:val="24"/>
        </w:rPr>
      </w:pPr>
      <w:r>
        <w:rPr>
          <w:rFonts w:hAnsi="Times New Roman" w:ascii="Times New Roman"/>
          <w:szCs w:val="24"/>
        </w:rPr>
        <w:tab/>
      </w:r>
    </w:p>
    <w:p w:rsidRDefault="00102138" w:rsidP="00102138" w:rsidR="00102138">
      <w:pPr>
        <w:jc w:val="both"/>
        <w:rPr>
          <w:rFonts w:hAnsi="Times New Roman" w:ascii="Times New Roman"/>
          <w:szCs w:val="24"/>
        </w:rPr>
      </w:pPr>
      <w:r>
        <w:rPr>
          <w:rFonts w:hAnsi="Times New Roman" w:ascii="Times New Roman"/>
          <w:szCs w:val="24"/>
        </w:rPr>
        <w:tab/>
        <w:t xml:space="preserve">Pisanim podneskom stečajni upravitelj predložio je, da se ovaj stečajni postupak, a zbog nedostatnosti mase za pokriće troškova stečajnog postupka, obustavi i zaključi, temeljem članka 203. Stečajnog zakona. </w:t>
      </w:r>
    </w:p>
    <w:p w:rsidRDefault="00102138" w:rsidP="00102138" w:rsidR="00102138">
      <w:pPr>
        <w:jc w:val="both"/>
        <w:rPr>
          <w:rFonts w:hAnsi="Times New Roman" w:ascii="Times New Roman"/>
          <w:szCs w:val="24"/>
        </w:rPr>
      </w:pPr>
    </w:p>
    <w:p w:rsidRDefault="007E6E42" w:rsidP="00102138" w:rsidR="007E6E42" w:rsidRPr="00B23643">
      <w:pPr>
        <w:jc w:val="both"/>
        <w:rPr>
          <w:rFonts w:hAnsi="Times New Roman" w:ascii="Times New Roman"/>
          <w:szCs w:val="24"/>
        </w:rPr>
      </w:pPr>
      <w:r>
        <w:rPr>
          <w:rFonts w:hAnsi="Times New Roman" w:ascii="Times New Roman"/>
          <w:szCs w:val="24"/>
        </w:rPr>
        <w:tab/>
        <w:t>Rješenjem ovog suda St-</w:t>
      </w:r>
      <w:r w:rsidR="00BA2AE0">
        <w:rPr>
          <w:rFonts w:hAnsi="Times New Roman" w:ascii="Times New Roman"/>
          <w:szCs w:val="24"/>
        </w:rPr>
        <w:t>1083/12 od 29</w:t>
      </w:r>
      <w:r>
        <w:rPr>
          <w:rFonts w:hAnsi="Times New Roman" w:ascii="Times New Roman"/>
          <w:szCs w:val="24"/>
        </w:rPr>
        <w:t>. svibnja 2017. određeno je ročište vjerovnika radi pribavljanja mišljenja u odnosu na predloženu obustavu i zaključenje stečajnog postupka.</w:t>
      </w:r>
    </w:p>
    <w:p w:rsidRDefault="00333426" w:rsidP="00BA2AE0" w:rsidR="00963A3B">
      <w:pPr>
        <w:ind w:firstLine="720"/>
        <w:jc w:val="both"/>
        <w:rPr>
          <w:rFonts w:hAnsi="Times New Roman" w:ascii="Times New Roman"/>
          <w:szCs w:val="24"/>
        </w:rPr>
      </w:pPr>
      <w:r>
        <w:rPr>
          <w:rFonts w:hAnsi="Times New Roman" w:ascii="Times New Roman"/>
          <w:szCs w:val="24"/>
        </w:rPr>
        <w:lastRenderedPageBreak/>
        <w:t xml:space="preserve">Tijekom stečajnog postupka u stečajnu masu prihodovan </w:t>
      </w:r>
      <w:r w:rsidR="00430194">
        <w:rPr>
          <w:rFonts w:hAnsi="Times New Roman" w:ascii="Times New Roman"/>
          <w:szCs w:val="24"/>
        </w:rPr>
        <w:t>je ukupan</w:t>
      </w:r>
      <w:r w:rsidR="00102138">
        <w:rPr>
          <w:rFonts w:hAnsi="Times New Roman" w:ascii="Times New Roman"/>
          <w:szCs w:val="24"/>
        </w:rPr>
        <w:t xml:space="preserve"> novčani </w:t>
      </w:r>
      <w:r>
        <w:rPr>
          <w:rFonts w:hAnsi="Times New Roman" w:ascii="Times New Roman"/>
          <w:szCs w:val="24"/>
        </w:rPr>
        <w:t xml:space="preserve">iznos od </w:t>
      </w:r>
      <w:r w:rsidR="00BA2AE0">
        <w:rPr>
          <w:rFonts w:hAnsi="Times New Roman" w:ascii="Times New Roman"/>
          <w:szCs w:val="24"/>
        </w:rPr>
        <w:t>37.500,00</w:t>
      </w:r>
      <w:r w:rsidR="00102138">
        <w:rPr>
          <w:rFonts w:hAnsi="Times New Roman" w:ascii="Times New Roman"/>
          <w:szCs w:val="24"/>
        </w:rPr>
        <w:t xml:space="preserve"> kn, a koji iznos predstavlja pr</w:t>
      </w:r>
      <w:r w:rsidR="007E6E42">
        <w:rPr>
          <w:rFonts w:hAnsi="Times New Roman" w:ascii="Times New Roman"/>
          <w:szCs w:val="24"/>
        </w:rPr>
        <w:t xml:space="preserve">ihod s osnove prodaje </w:t>
      </w:r>
      <w:r w:rsidR="00BA2AE0">
        <w:rPr>
          <w:rFonts w:hAnsi="Times New Roman" w:ascii="Times New Roman"/>
          <w:szCs w:val="24"/>
        </w:rPr>
        <w:t xml:space="preserve">pokretnine – motocikl, a koji je bio opterećen </w:t>
      </w:r>
      <w:proofErr w:type="spellStart"/>
      <w:r w:rsidR="00BA2AE0">
        <w:rPr>
          <w:rFonts w:hAnsi="Times New Roman" w:ascii="Times New Roman"/>
          <w:szCs w:val="24"/>
        </w:rPr>
        <w:t>razlučnim</w:t>
      </w:r>
      <w:proofErr w:type="spellEnd"/>
      <w:r w:rsidR="00BA2AE0">
        <w:rPr>
          <w:rFonts w:hAnsi="Times New Roman" w:ascii="Times New Roman"/>
          <w:szCs w:val="24"/>
        </w:rPr>
        <w:t xml:space="preserve"> pravima. Iz navedene </w:t>
      </w:r>
      <w:proofErr w:type="spellStart"/>
      <w:r w:rsidR="00BA2AE0">
        <w:rPr>
          <w:rFonts w:hAnsi="Times New Roman" w:ascii="Times New Roman"/>
          <w:szCs w:val="24"/>
        </w:rPr>
        <w:t>kupovnine</w:t>
      </w:r>
      <w:proofErr w:type="spellEnd"/>
      <w:r w:rsidR="00BA2AE0">
        <w:rPr>
          <w:rFonts w:hAnsi="Times New Roman" w:ascii="Times New Roman"/>
          <w:szCs w:val="24"/>
        </w:rPr>
        <w:t xml:space="preserve"> isplaćeni su </w:t>
      </w:r>
      <w:proofErr w:type="spellStart"/>
      <w:r w:rsidR="00BA2AE0">
        <w:rPr>
          <w:rFonts w:hAnsi="Times New Roman" w:ascii="Times New Roman"/>
          <w:szCs w:val="24"/>
        </w:rPr>
        <w:t>razlučni</w:t>
      </w:r>
      <w:proofErr w:type="spellEnd"/>
      <w:r w:rsidR="00BA2AE0">
        <w:rPr>
          <w:rFonts w:hAnsi="Times New Roman" w:ascii="Times New Roman"/>
          <w:szCs w:val="24"/>
        </w:rPr>
        <w:t xml:space="preserve"> vjerovnici i to </w:t>
      </w:r>
      <w:proofErr w:type="spellStart"/>
      <w:r w:rsidR="00BA2AE0">
        <w:rPr>
          <w:rFonts w:hAnsi="Times New Roman" w:ascii="Times New Roman"/>
          <w:szCs w:val="24"/>
        </w:rPr>
        <w:t>razlučni</w:t>
      </w:r>
      <w:proofErr w:type="spellEnd"/>
      <w:r w:rsidR="00BA2AE0">
        <w:rPr>
          <w:rFonts w:hAnsi="Times New Roman" w:ascii="Times New Roman"/>
          <w:szCs w:val="24"/>
        </w:rPr>
        <w:t xml:space="preserve"> vjerovnik B.T.C. d.o.o. </w:t>
      </w:r>
      <w:proofErr w:type="spellStart"/>
      <w:r w:rsidR="00BA2AE0">
        <w:rPr>
          <w:rFonts w:hAnsi="Times New Roman" w:ascii="Times New Roman"/>
          <w:szCs w:val="24"/>
        </w:rPr>
        <w:t>Nedelišće</w:t>
      </w:r>
      <w:proofErr w:type="spellEnd"/>
      <w:r w:rsidR="00BA2AE0">
        <w:rPr>
          <w:rFonts w:hAnsi="Times New Roman" w:ascii="Times New Roman"/>
          <w:szCs w:val="24"/>
        </w:rPr>
        <w:t xml:space="preserve"> za iznos od 799,88 kn, čime je ovaj </w:t>
      </w:r>
      <w:proofErr w:type="spellStart"/>
      <w:r w:rsidR="00BA2AE0">
        <w:rPr>
          <w:rFonts w:hAnsi="Times New Roman" w:ascii="Times New Roman"/>
          <w:szCs w:val="24"/>
        </w:rPr>
        <w:t>razlučni</w:t>
      </w:r>
      <w:proofErr w:type="spellEnd"/>
      <w:r w:rsidR="00BA2AE0">
        <w:rPr>
          <w:rFonts w:hAnsi="Times New Roman" w:ascii="Times New Roman"/>
          <w:szCs w:val="24"/>
        </w:rPr>
        <w:t xml:space="preserve"> vjerovnik u cijelosti namiren, te zatim  za iznos od 18.923,52 kn </w:t>
      </w:r>
      <w:proofErr w:type="spellStart"/>
      <w:r w:rsidR="00BA2AE0">
        <w:rPr>
          <w:rFonts w:hAnsi="Times New Roman" w:ascii="Times New Roman"/>
          <w:szCs w:val="24"/>
        </w:rPr>
        <w:t>razlučnim</w:t>
      </w:r>
      <w:proofErr w:type="spellEnd"/>
      <w:r w:rsidR="00BA2AE0">
        <w:rPr>
          <w:rFonts w:hAnsi="Times New Roman" w:ascii="Times New Roman"/>
          <w:szCs w:val="24"/>
        </w:rPr>
        <w:t xml:space="preserve"> vjerovnik   ALPRO-ŠARDI d.o.o. </w:t>
      </w:r>
      <w:proofErr w:type="spellStart"/>
      <w:r w:rsidR="00BA2AE0">
        <w:rPr>
          <w:rFonts w:hAnsi="Times New Roman" w:ascii="Times New Roman"/>
          <w:szCs w:val="24"/>
        </w:rPr>
        <w:t>Selnica</w:t>
      </w:r>
      <w:proofErr w:type="spellEnd"/>
      <w:r w:rsidR="00BA2AE0">
        <w:rPr>
          <w:rFonts w:hAnsi="Times New Roman" w:ascii="Times New Roman"/>
          <w:szCs w:val="24"/>
        </w:rPr>
        <w:t>. Preostalim iznosom od 17.776,60 kn djelomično su podmireni troškovi stečajnog postupka, a koji trošak predstavlja plaćeni PDV u iznosu 7.500,00 kn, trošak procjene po sudskom vještaku u iznosu od 1.000,00 kn, troškovi premještanja i skladištenja vozila u iznosu od 1.250,00 kn, naknada poštarine u iznosu od 151,60 kn,</w:t>
      </w:r>
      <w:r w:rsidR="00963A3B">
        <w:rPr>
          <w:rFonts w:hAnsi="Times New Roman" w:ascii="Times New Roman"/>
          <w:szCs w:val="24"/>
        </w:rPr>
        <w:t xml:space="preserve"> te</w:t>
      </w:r>
      <w:r w:rsidR="00BA2AE0">
        <w:rPr>
          <w:rFonts w:hAnsi="Times New Roman" w:ascii="Times New Roman"/>
          <w:szCs w:val="24"/>
        </w:rPr>
        <w:t xml:space="preserve"> prisilnim putem naplaćena </w:t>
      </w:r>
      <w:r w:rsidR="00963A3B">
        <w:rPr>
          <w:rFonts w:hAnsi="Times New Roman" w:ascii="Times New Roman"/>
          <w:szCs w:val="24"/>
        </w:rPr>
        <w:t xml:space="preserve">je </w:t>
      </w:r>
      <w:r w:rsidR="00BA2AE0">
        <w:rPr>
          <w:rFonts w:hAnsi="Times New Roman" w:ascii="Times New Roman"/>
          <w:szCs w:val="24"/>
        </w:rPr>
        <w:t>u ime sudske pristojbe u parničnom predmetu pod poslovnim brojem P-645/15 (pristojba na žalbu u iznosu od 7.341,06 kn, a i Fina se naplatila za svoju naknadu u iznosu od 80,00 kn). Drugih nikakvih prihoda nije bilo u stečajnoj masi, tako da su ostali nepodmireni troškovi stečajnog po</w:t>
      </w:r>
      <w:r w:rsidR="00963A3B">
        <w:rPr>
          <w:rFonts w:hAnsi="Times New Roman" w:ascii="Times New Roman"/>
          <w:szCs w:val="24"/>
        </w:rPr>
        <w:t>stupka u iznosu od 6.000,00 kn, a što predstavlja bruto nagradu stečajnom upravitelju.</w:t>
      </w:r>
    </w:p>
    <w:p w:rsidRDefault="00474C97" w:rsidP="00963A3B" w:rsidR="00474C97">
      <w:pPr>
        <w:jc w:val="both"/>
        <w:rPr>
          <w:rFonts w:hAnsi="Times New Roman" w:ascii="Times New Roman"/>
          <w:szCs w:val="24"/>
        </w:rPr>
      </w:pPr>
    </w:p>
    <w:p w:rsidRDefault="005634A1" w:rsidP="005634A1" w:rsidR="00B23643">
      <w:pPr>
        <w:ind w:firstLine="720"/>
        <w:jc w:val="both"/>
        <w:rPr>
          <w:rFonts w:hAnsi="Times New Roman" w:ascii="Times New Roman"/>
          <w:szCs w:val="24"/>
        </w:rPr>
      </w:pPr>
      <w:r>
        <w:rPr>
          <w:rFonts w:hAnsi="Times New Roman" w:ascii="Times New Roman"/>
          <w:szCs w:val="24"/>
        </w:rPr>
        <w:t xml:space="preserve">Dakle, slijedom iznesenog, </w:t>
      </w:r>
      <w:r w:rsidR="00B23643" w:rsidRPr="00B23643">
        <w:rPr>
          <w:rFonts w:hAnsi="Times New Roman" w:ascii="Times New Roman"/>
          <w:szCs w:val="24"/>
        </w:rPr>
        <w:t>proizlazi</w:t>
      </w:r>
      <w:r w:rsidR="00EC6FA4">
        <w:rPr>
          <w:rFonts w:hAnsi="Times New Roman" w:ascii="Times New Roman"/>
          <w:szCs w:val="24"/>
        </w:rPr>
        <w:t>,</w:t>
      </w:r>
      <w:r w:rsidR="00B23643" w:rsidRPr="00B23643">
        <w:rPr>
          <w:rFonts w:hAnsi="Times New Roman" w:ascii="Times New Roman"/>
          <w:szCs w:val="24"/>
        </w:rPr>
        <w:t xml:space="preserve"> da je stečajna masa ipak nedostatna za namirenje </w:t>
      </w:r>
      <w:r w:rsidR="00EC6FA4" w:rsidRPr="00B23643">
        <w:rPr>
          <w:rFonts w:hAnsi="Times New Roman" w:ascii="Times New Roman"/>
          <w:szCs w:val="24"/>
        </w:rPr>
        <w:t xml:space="preserve">troškova </w:t>
      </w:r>
      <w:r>
        <w:rPr>
          <w:rFonts w:hAnsi="Times New Roman" w:ascii="Times New Roman"/>
          <w:szCs w:val="24"/>
        </w:rPr>
        <w:t>stečajnog postupka u cijelosti,</w:t>
      </w:r>
      <w:r w:rsidR="00B23643" w:rsidRPr="00B23643">
        <w:rPr>
          <w:rFonts w:hAnsi="Times New Roman" w:ascii="Times New Roman"/>
          <w:szCs w:val="24"/>
        </w:rPr>
        <w:t xml:space="preserve"> </w:t>
      </w:r>
      <w:r>
        <w:rPr>
          <w:rFonts w:hAnsi="Times New Roman" w:ascii="Times New Roman"/>
          <w:szCs w:val="24"/>
        </w:rPr>
        <w:t xml:space="preserve">odnosno, da nedostaje iznos od </w:t>
      </w:r>
      <w:r w:rsidR="00963A3B">
        <w:rPr>
          <w:rFonts w:hAnsi="Times New Roman" w:ascii="Times New Roman"/>
          <w:szCs w:val="24"/>
        </w:rPr>
        <w:t>6.000,00</w:t>
      </w:r>
      <w:r w:rsidR="002A6733">
        <w:rPr>
          <w:rFonts w:hAnsi="Times New Roman" w:ascii="Times New Roman"/>
          <w:szCs w:val="24"/>
        </w:rPr>
        <w:t xml:space="preserve"> </w:t>
      </w:r>
      <w:r>
        <w:rPr>
          <w:rFonts w:hAnsi="Times New Roman" w:ascii="Times New Roman"/>
          <w:szCs w:val="24"/>
        </w:rPr>
        <w:t>kn, da bi troškovi stečajnog postupka u cijelosti</w:t>
      </w:r>
      <w:r w:rsidR="00D1544D">
        <w:rPr>
          <w:rFonts w:hAnsi="Times New Roman" w:ascii="Times New Roman"/>
          <w:szCs w:val="24"/>
        </w:rPr>
        <w:t xml:space="preserve"> bili</w:t>
      </w:r>
      <w:r>
        <w:rPr>
          <w:rFonts w:hAnsi="Times New Roman" w:ascii="Times New Roman"/>
          <w:szCs w:val="24"/>
        </w:rPr>
        <w:t xml:space="preserve"> podmireni, pa je stečajni upravitelj predložio da se</w:t>
      </w:r>
      <w:r w:rsidR="00B23643" w:rsidRPr="00B23643">
        <w:rPr>
          <w:rFonts w:hAnsi="Times New Roman" w:ascii="Times New Roman"/>
          <w:szCs w:val="24"/>
        </w:rPr>
        <w:t xml:space="preserve"> ovaj stečajni postupak temeljem čl. 203. SZ</w:t>
      </w:r>
      <w:r w:rsidR="00D1544D">
        <w:rPr>
          <w:rFonts w:hAnsi="Times New Roman" w:ascii="Times New Roman"/>
          <w:szCs w:val="24"/>
        </w:rPr>
        <w:t>-a</w:t>
      </w:r>
      <w:r w:rsidR="00B23643" w:rsidRPr="00B23643">
        <w:rPr>
          <w:rFonts w:hAnsi="Times New Roman" w:ascii="Times New Roman"/>
          <w:szCs w:val="24"/>
        </w:rPr>
        <w:t xml:space="preserve"> zbog navedenog obustavi i zaključi. </w:t>
      </w:r>
    </w:p>
    <w:p w:rsidRDefault="005634A1" w:rsidP="005634A1" w:rsidR="005634A1">
      <w:pPr>
        <w:ind w:firstLine="720"/>
        <w:jc w:val="both"/>
        <w:rPr>
          <w:rFonts w:hAnsi="Times New Roman" w:ascii="Times New Roman"/>
          <w:szCs w:val="24"/>
        </w:rPr>
      </w:pPr>
    </w:p>
    <w:p w:rsidRDefault="002A6733" w:rsidP="002A6733" w:rsidR="005634A1">
      <w:pPr>
        <w:ind w:firstLine="720"/>
        <w:jc w:val="both"/>
        <w:rPr>
          <w:rFonts w:hAnsi="Times New Roman" w:ascii="Times New Roman"/>
          <w:szCs w:val="24"/>
        </w:rPr>
      </w:pPr>
      <w:r>
        <w:rPr>
          <w:rFonts w:hAnsi="Times New Roman" w:ascii="Times New Roman"/>
          <w:szCs w:val="24"/>
        </w:rPr>
        <w:t>Sud je rješenjem odredio</w:t>
      </w:r>
      <w:r w:rsidR="005634A1">
        <w:rPr>
          <w:rFonts w:hAnsi="Times New Roman" w:ascii="Times New Roman"/>
          <w:szCs w:val="24"/>
        </w:rPr>
        <w:t xml:space="preserve"> ročište vjerovnika radi pribavljanja mišljenja u odnosu na predloženu obustavu i zaključenje ovog stečajnog postupka. </w:t>
      </w:r>
    </w:p>
    <w:p w:rsidRDefault="005634A1" w:rsidP="005634A1" w:rsidR="005634A1">
      <w:pPr>
        <w:ind w:firstLine="720"/>
        <w:jc w:val="both"/>
        <w:rPr>
          <w:rFonts w:hAnsi="Times New Roman" w:ascii="Times New Roman"/>
          <w:szCs w:val="24"/>
        </w:rPr>
      </w:pPr>
    </w:p>
    <w:p w:rsidRDefault="005634A1" w:rsidP="005634A1" w:rsidR="005634A1">
      <w:pPr>
        <w:ind w:firstLine="720"/>
        <w:jc w:val="both"/>
        <w:rPr>
          <w:rFonts w:hAnsi="Times New Roman" w:ascii="Times New Roman"/>
          <w:szCs w:val="24"/>
        </w:rPr>
      </w:pPr>
      <w:r w:rsidRPr="00874B0E">
        <w:rPr>
          <w:rFonts w:hAnsi="Times New Roman" w:ascii="Times New Roman"/>
          <w:szCs w:val="24"/>
        </w:rPr>
        <w:t xml:space="preserve">Na navedenom ročištu, nazočni vjerovnik </w:t>
      </w:r>
      <w:r w:rsidR="00862E8C">
        <w:rPr>
          <w:rFonts w:hAnsi="Times New Roman" w:ascii="Times New Roman"/>
          <w:szCs w:val="24"/>
        </w:rPr>
        <w:t xml:space="preserve">RH, Ministarstvo financija, Porezna uprava, </w:t>
      </w:r>
      <w:r w:rsidRPr="00874B0E">
        <w:rPr>
          <w:rFonts w:hAnsi="Times New Roman" w:ascii="Times New Roman"/>
          <w:szCs w:val="24"/>
        </w:rPr>
        <w:t>očitovao se</w:t>
      </w:r>
      <w:r w:rsidR="00624586" w:rsidRPr="00874B0E">
        <w:rPr>
          <w:rFonts w:hAnsi="Times New Roman" w:ascii="Times New Roman"/>
          <w:szCs w:val="24"/>
        </w:rPr>
        <w:t>,</w:t>
      </w:r>
      <w:r w:rsidRPr="00874B0E">
        <w:rPr>
          <w:rFonts w:hAnsi="Times New Roman" w:ascii="Times New Roman"/>
          <w:szCs w:val="24"/>
        </w:rPr>
        <w:t xml:space="preserve"> da na Izvješće stečajnog upravitelja nema primjedbi, da je s navodima iz istog suglasan, te također, da je u odnosu na predloženu obustavu i zaključenje suglasan.</w:t>
      </w:r>
    </w:p>
    <w:p w:rsidRDefault="00963A3B" w:rsidP="005634A1" w:rsidR="00963A3B">
      <w:pPr>
        <w:ind w:firstLine="720"/>
        <w:jc w:val="both"/>
        <w:rPr>
          <w:rFonts w:hAnsi="Times New Roman" w:ascii="Times New Roman"/>
          <w:szCs w:val="24"/>
        </w:rPr>
      </w:pPr>
    </w:p>
    <w:p w:rsidRDefault="00963A3B" w:rsidP="00963A3B" w:rsidR="00963A3B" w:rsidRPr="00874B0E">
      <w:pPr>
        <w:ind w:firstLine="720"/>
        <w:jc w:val="both"/>
        <w:rPr>
          <w:rFonts w:hAnsi="Times New Roman" w:ascii="Times New Roman"/>
          <w:szCs w:val="24"/>
        </w:rPr>
      </w:pPr>
      <w:r>
        <w:rPr>
          <w:rFonts w:hAnsi="Times New Roman" w:ascii="Times New Roman"/>
          <w:szCs w:val="24"/>
        </w:rPr>
        <w:t>N</w:t>
      </w:r>
      <w:r w:rsidRPr="00874B0E">
        <w:rPr>
          <w:rFonts w:hAnsi="Times New Roman" w:ascii="Times New Roman"/>
          <w:szCs w:val="24"/>
        </w:rPr>
        <w:t>azočni vjerovnik</w:t>
      </w:r>
      <w:r>
        <w:rPr>
          <w:rFonts w:hAnsi="Times New Roman" w:ascii="Times New Roman"/>
          <w:szCs w:val="24"/>
        </w:rPr>
        <w:t xml:space="preserve"> GEBRUDER WEISS d.o.o.,Zagreb, </w:t>
      </w:r>
      <w:r w:rsidRPr="00874B0E">
        <w:rPr>
          <w:rFonts w:hAnsi="Times New Roman" w:ascii="Times New Roman"/>
          <w:szCs w:val="24"/>
        </w:rPr>
        <w:t>očitovao se, da na Izvješće stečajnog upravitelja nema primjedbi, da je s navodima iz istog suglasan, te također, da je u odnosu na predloženu obustavu i zaključenje suglasan.</w:t>
      </w:r>
    </w:p>
    <w:p w:rsidRDefault="005218CB" w:rsidP="00B23643" w:rsidR="005218CB" w:rsidRPr="00B23643">
      <w:pPr>
        <w:rPr>
          <w:rFonts w:hAnsi="Times New Roman" w:ascii="Times New Roman"/>
          <w:szCs w:val="24"/>
        </w:rPr>
      </w:pPr>
    </w:p>
    <w:p w:rsidRDefault="001631D0" w:rsidP="00333426" w:rsidR="001631D0" w:rsidRPr="00B23643">
      <w:pPr>
        <w:ind w:firstLine="720"/>
        <w:jc w:val="both"/>
        <w:rPr>
          <w:rFonts w:hAnsi="Times New Roman" w:ascii="Times New Roman"/>
          <w:szCs w:val="24"/>
        </w:rPr>
      </w:pPr>
      <w:r w:rsidRPr="00B23643">
        <w:rPr>
          <w:rFonts w:hAnsi="Times New Roman" w:ascii="Times New Roman"/>
          <w:szCs w:val="24"/>
        </w:rPr>
        <w:t xml:space="preserve">Slijedom svega iznesenog, nesporno proizlazi da stečajna masa ovog dužnika nije dostatna ni za pokriće troškova stečajnog postupka, pa je sud na temelju članka 203. </w:t>
      </w:r>
      <w:r w:rsidR="00333426">
        <w:rPr>
          <w:rFonts w:hAnsi="Times New Roman" w:ascii="Times New Roman"/>
          <w:szCs w:val="24"/>
        </w:rPr>
        <w:t>st. 1</w:t>
      </w:r>
      <w:r w:rsidR="00CE231D">
        <w:rPr>
          <w:rFonts w:hAnsi="Times New Roman" w:ascii="Times New Roman"/>
          <w:szCs w:val="24"/>
        </w:rPr>
        <w:t>.</w:t>
      </w:r>
      <w:r w:rsidR="00333426">
        <w:rPr>
          <w:rFonts w:hAnsi="Times New Roman" w:ascii="Times New Roman"/>
          <w:szCs w:val="24"/>
        </w:rPr>
        <w:t xml:space="preserve"> </w:t>
      </w:r>
      <w:r w:rsidR="00CE231D">
        <w:rPr>
          <w:rFonts w:hAnsi="Times New Roman" w:ascii="Times New Roman"/>
          <w:szCs w:val="24"/>
        </w:rPr>
        <w:t xml:space="preserve"> SZ-a, </w:t>
      </w:r>
      <w:r w:rsidRPr="00B23643">
        <w:rPr>
          <w:rFonts w:hAnsi="Times New Roman" w:ascii="Times New Roman"/>
          <w:szCs w:val="24"/>
        </w:rPr>
        <w:t>donio rješenje o obustavi i zaključenju stečajnog postupka.</w:t>
      </w:r>
    </w:p>
    <w:p w:rsidRDefault="001631D0" w:rsidP="00333426" w:rsidR="007132A5" w:rsidRPr="00D1544D">
      <w:pPr>
        <w:jc w:val="both"/>
        <w:rPr>
          <w:rFonts w:hAnsi="Times New Roman" w:ascii="Times New Roman"/>
          <w:szCs w:val="24"/>
        </w:rPr>
      </w:pPr>
      <w:r w:rsidRPr="00B23643">
        <w:rPr>
          <w:rFonts w:hAnsi="Times New Roman" w:ascii="Times New Roman"/>
          <w:szCs w:val="24"/>
        </w:rPr>
        <w:t xml:space="preserve"> </w:t>
      </w:r>
      <w:r w:rsidR="007132A5" w:rsidRPr="00B23643">
        <w:rPr>
          <w:rFonts w:hAnsi="Times New Roman" w:ascii="Times New Roman"/>
          <w:szCs w:val="24"/>
        </w:rPr>
        <w:tab/>
      </w:r>
      <w:r w:rsidR="007132A5" w:rsidRPr="00D1544D">
        <w:rPr>
          <w:rFonts w:hAnsi="Times New Roman" w:ascii="Times New Roman"/>
          <w:szCs w:val="24"/>
        </w:rPr>
        <w:t xml:space="preserve"> </w:t>
      </w:r>
    </w:p>
    <w:p w:rsidRDefault="007132A5" w:rsidP="00EC6FA4" w:rsidR="007132A5" w:rsidRPr="00D1544D">
      <w:pPr>
        <w:jc w:val="center"/>
        <w:rPr>
          <w:rFonts w:hAnsi="Times New Roman" w:ascii="Times New Roman"/>
          <w:b/>
          <w:szCs w:val="24"/>
        </w:rPr>
      </w:pPr>
      <w:r w:rsidRPr="00D1544D">
        <w:rPr>
          <w:rFonts w:hAnsi="Times New Roman" w:ascii="Times New Roman"/>
          <w:szCs w:val="24"/>
        </w:rPr>
        <w:t>U Zagrebu</w:t>
      </w:r>
      <w:r w:rsidR="00CE231D" w:rsidRPr="00D1544D">
        <w:rPr>
          <w:rFonts w:hAnsi="Times New Roman" w:ascii="Times New Roman"/>
          <w:szCs w:val="24"/>
        </w:rPr>
        <w:t xml:space="preserve"> </w:t>
      </w:r>
      <w:r w:rsidR="00780547">
        <w:rPr>
          <w:rFonts w:hAnsi="Times New Roman" w:ascii="Times New Roman"/>
          <w:szCs w:val="24"/>
        </w:rPr>
        <w:t>26</w:t>
      </w:r>
      <w:r w:rsidR="0069685A" w:rsidRPr="00D1544D">
        <w:rPr>
          <w:rFonts w:hAnsi="Times New Roman" w:ascii="Times New Roman"/>
          <w:szCs w:val="24"/>
        </w:rPr>
        <w:t xml:space="preserve">. </w:t>
      </w:r>
      <w:r w:rsidR="00963A3B">
        <w:rPr>
          <w:rFonts w:hAnsi="Times New Roman" w:ascii="Times New Roman"/>
          <w:szCs w:val="24"/>
        </w:rPr>
        <w:t>srpnja</w:t>
      </w:r>
      <w:r w:rsidR="00271BB4" w:rsidRPr="00D1544D">
        <w:rPr>
          <w:rFonts w:hAnsi="Times New Roman" w:ascii="Times New Roman"/>
          <w:szCs w:val="24"/>
        </w:rPr>
        <w:t xml:space="preserve"> </w:t>
      </w:r>
      <w:r w:rsidRPr="00D1544D">
        <w:rPr>
          <w:rFonts w:hAnsi="Times New Roman" w:ascii="Times New Roman"/>
          <w:szCs w:val="24"/>
        </w:rPr>
        <w:t>20</w:t>
      </w:r>
      <w:r w:rsidR="00281203" w:rsidRPr="00D1544D">
        <w:rPr>
          <w:rFonts w:hAnsi="Times New Roman" w:ascii="Times New Roman"/>
          <w:szCs w:val="24"/>
        </w:rPr>
        <w:t>1</w:t>
      </w:r>
      <w:r w:rsidR="00862E8C">
        <w:rPr>
          <w:rFonts w:hAnsi="Times New Roman" w:ascii="Times New Roman"/>
          <w:szCs w:val="24"/>
        </w:rPr>
        <w:t>7</w:t>
      </w:r>
      <w:r w:rsidR="00281203" w:rsidRPr="00D1544D">
        <w:rPr>
          <w:rFonts w:hAnsi="Times New Roman" w:ascii="Times New Roman"/>
          <w:szCs w:val="24"/>
        </w:rPr>
        <w:t>.</w:t>
      </w:r>
    </w:p>
    <w:p w:rsidRDefault="007132A5" w:rsidP="00B23643" w:rsidR="007132A5" w:rsidRPr="00CE231D">
      <w:pPr>
        <w:rPr>
          <w:rFonts w:hAnsi="Times New Roman" w:ascii="Times New Roman"/>
          <w:color w:val="FF0000"/>
          <w:szCs w:val="24"/>
        </w:rPr>
      </w:pPr>
    </w:p>
    <w:p w:rsidRDefault="007132A5" w:rsidP="00B23643" w:rsidR="007132A5" w:rsidRPr="00B23643">
      <w:pPr>
        <w:rPr>
          <w:rFonts w:hAnsi="Times New Roman" w:ascii="Times New Roman"/>
          <w:szCs w:val="24"/>
        </w:rPr>
      </w:pPr>
      <w:r w:rsidRPr="00B23643">
        <w:rPr>
          <w:rFonts w:hAnsi="Times New Roman" w:ascii="Times New Roman"/>
          <w:szCs w:val="24"/>
        </w:rPr>
        <w:tab/>
      </w:r>
      <w:r w:rsidRPr="00B23643">
        <w:rPr>
          <w:rFonts w:hAnsi="Times New Roman" w:ascii="Times New Roman"/>
          <w:szCs w:val="24"/>
        </w:rPr>
        <w:tab/>
      </w:r>
      <w:r w:rsidRPr="00B23643">
        <w:rPr>
          <w:rFonts w:hAnsi="Times New Roman" w:ascii="Times New Roman"/>
          <w:szCs w:val="24"/>
        </w:rPr>
        <w:tab/>
        <w:t xml:space="preserve">      </w:t>
      </w:r>
      <w:r w:rsidRPr="00B23643">
        <w:rPr>
          <w:rFonts w:hAnsi="Times New Roman" w:ascii="Times New Roman"/>
          <w:szCs w:val="24"/>
        </w:rPr>
        <w:tab/>
      </w:r>
      <w:r w:rsidRPr="00B23643">
        <w:rPr>
          <w:rFonts w:hAnsi="Times New Roman" w:ascii="Times New Roman"/>
          <w:szCs w:val="24"/>
        </w:rPr>
        <w:tab/>
      </w:r>
      <w:r w:rsidRPr="00B23643">
        <w:rPr>
          <w:rFonts w:hAnsi="Times New Roman" w:ascii="Times New Roman"/>
          <w:szCs w:val="24"/>
        </w:rPr>
        <w:tab/>
        <w:t xml:space="preserve">            </w:t>
      </w:r>
      <w:r w:rsidRPr="00B23643">
        <w:rPr>
          <w:rFonts w:hAnsi="Times New Roman" w:ascii="Times New Roman"/>
          <w:szCs w:val="24"/>
        </w:rPr>
        <w:tab/>
        <w:t xml:space="preserve"> </w:t>
      </w:r>
      <w:r w:rsidR="002D6C50" w:rsidRPr="00B23643">
        <w:rPr>
          <w:rFonts w:hAnsi="Times New Roman" w:ascii="Times New Roman"/>
          <w:szCs w:val="24"/>
        </w:rPr>
        <w:t xml:space="preserve">    </w:t>
      </w:r>
      <w:r w:rsidR="00862E8C">
        <w:rPr>
          <w:rFonts w:hAnsi="Times New Roman" w:ascii="Times New Roman"/>
          <w:szCs w:val="24"/>
        </w:rPr>
        <w:t xml:space="preserve">  </w:t>
      </w:r>
      <w:r w:rsidRPr="00B23643">
        <w:rPr>
          <w:rFonts w:hAnsi="Times New Roman" w:ascii="Times New Roman"/>
          <w:szCs w:val="24"/>
        </w:rPr>
        <w:t>S</w:t>
      </w:r>
      <w:r w:rsidR="002D6C50" w:rsidRPr="00B23643">
        <w:rPr>
          <w:rFonts w:hAnsi="Times New Roman" w:ascii="Times New Roman"/>
          <w:szCs w:val="24"/>
        </w:rPr>
        <w:t xml:space="preserve"> </w:t>
      </w:r>
      <w:r w:rsidRPr="00B23643">
        <w:rPr>
          <w:rFonts w:hAnsi="Times New Roman" w:ascii="Times New Roman"/>
          <w:szCs w:val="24"/>
        </w:rPr>
        <w:t>U</w:t>
      </w:r>
      <w:r w:rsidR="002D6C50" w:rsidRPr="00B23643">
        <w:rPr>
          <w:rFonts w:hAnsi="Times New Roman" w:ascii="Times New Roman"/>
          <w:szCs w:val="24"/>
        </w:rPr>
        <w:t xml:space="preserve"> </w:t>
      </w:r>
      <w:r w:rsidRPr="00B23643">
        <w:rPr>
          <w:rFonts w:hAnsi="Times New Roman" w:ascii="Times New Roman"/>
          <w:szCs w:val="24"/>
        </w:rPr>
        <w:t>D</w:t>
      </w:r>
      <w:r w:rsidR="002D6C50" w:rsidRPr="00B23643">
        <w:rPr>
          <w:rFonts w:hAnsi="Times New Roman" w:ascii="Times New Roman"/>
          <w:szCs w:val="24"/>
        </w:rPr>
        <w:t xml:space="preserve"> </w:t>
      </w:r>
      <w:r w:rsidRPr="00B23643">
        <w:rPr>
          <w:rFonts w:hAnsi="Times New Roman" w:ascii="Times New Roman"/>
          <w:szCs w:val="24"/>
        </w:rPr>
        <w:t>A</w:t>
      </w:r>
      <w:r w:rsidR="002D6C50" w:rsidRPr="00B23643">
        <w:rPr>
          <w:rFonts w:hAnsi="Times New Roman" w:ascii="Times New Roman"/>
          <w:szCs w:val="24"/>
        </w:rPr>
        <w:t xml:space="preserve"> </w:t>
      </w:r>
      <w:r w:rsidRPr="00B23643">
        <w:rPr>
          <w:rFonts w:hAnsi="Times New Roman" w:ascii="Times New Roman"/>
          <w:szCs w:val="24"/>
        </w:rPr>
        <w:t>C:</w:t>
      </w:r>
    </w:p>
    <w:p w:rsidRDefault="007132A5" w:rsidP="00B23643" w:rsidR="007132A5" w:rsidRPr="00B23643">
      <w:pPr>
        <w:rPr>
          <w:rFonts w:hAnsi="Times New Roman" w:ascii="Times New Roman"/>
          <w:szCs w:val="24"/>
        </w:rPr>
      </w:pPr>
      <w:r w:rsidRPr="00B23643">
        <w:rPr>
          <w:rFonts w:hAnsi="Times New Roman" w:ascii="Times New Roman"/>
          <w:szCs w:val="24"/>
        </w:rPr>
        <w:tab/>
      </w:r>
    </w:p>
    <w:p w:rsidRDefault="007132A5" w:rsidP="00B23643" w:rsidR="007132A5" w:rsidRPr="00B23643">
      <w:pPr>
        <w:rPr>
          <w:rFonts w:hAnsi="Times New Roman" w:ascii="Times New Roman"/>
          <w:szCs w:val="24"/>
        </w:rPr>
      </w:pPr>
      <w:r w:rsidRPr="00B23643">
        <w:rPr>
          <w:rFonts w:hAnsi="Times New Roman" w:ascii="Times New Roman"/>
          <w:szCs w:val="24"/>
        </w:rPr>
        <w:tab/>
      </w:r>
      <w:r w:rsidRPr="00B23643">
        <w:rPr>
          <w:rFonts w:hAnsi="Times New Roman" w:ascii="Times New Roman"/>
          <w:szCs w:val="24"/>
        </w:rPr>
        <w:tab/>
      </w:r>
      <w:r w:rsidRPr="00B23643">
        <w:rPr>
          <w:rFonts w:hAnsi="Times New Roman" w:ascii="Times New Roman"/>
          <w:szCs w:val="24"/>
        </w:rPr>
        <w:tab/>
      </w:r>
      <w:r w:rsidRPr="00B23643">
        <w:rPr>
          <w:rFonts w:hAnsi="Times New Roman" w:ascii="Times New Roman"/>
          <w:szCs w:val="24"/>
        </w:rPr>
        <w:tab/>
      </w:r>
      <w:r w:rsidRPr="00B23643">
        <w:rPr>
          <w:rFonts w:hAnsi="Times New Roman" w:ascii="Times New Roman"/>
          <w:szCs w:val="24"/>
        </w:rPr>
        <w:tab/>
      </w:r>
      <w:r w:rsidRPr="00B23643">
        <w:rPr>
          <w:rFonts w:hAnsi="Times New Roman" w:ascii="Times New Roman"/>
          <w:szCs w:val="24"/>
        </w:rPr>
        <w:tab/>
        <w:t xml:space="preserve">  </w:t>
      </w:r>
      <w:r w:rsidR="005218CB" w:rsidRPr="00B23643">
        <w:rPr>
          <w:rFonts w:hAnsi="Times New Roman" w:ascii="Times New Roman"/>
          <w:szCs w:val="24"/>
        </w:rPr>
        <w:t xml:space="preserve">         </w:t>
      </w:r>
      <w:r w:rsidR="005218CB" w:rsidRPr="00B23643">
        <w:rPr>
          <w:rFonts w:hAnsi="Times New Roman" w:ascii="Times New Roman"/>
          <w:szCs w:val="24"/>
        </w:rPr>
        <w:tab/>
      </w:r>
      <w:r w:rsidR="005218CB" w:rsidRPr="00B23643">
        <w:rPr>
          <w:rFonts w:hAnsi="Times New Roman" w:ascii="Times New Roman"/>
          <w:szCs w:val="24"/>
        </w:rPr>
        <w:tab/>
        <w:t xml:space="preserve"> LUCIJA BUTIGAN</w:t>
      </w:r>
      <w:r w:rsidR="0083398E">
        <w:rPr>
          <w:rFonts w:hAnsi="Times New Roman" w:ascii="Times New Roman"/>
          <w:szCs w:val="24"/>
        </w:rPr>
        <w:t>, v.r.</w:t>
      </w:r>
    </w:p>
    <w:p w:rsidRDefault="00EC6FA4" w:rsidP="000D5F6E" w:rsidR="0083398E" w:rsidRPr="00AB60C9">
      <w:pPr>
        <w:jc w:val="both"/>
        <w:rPr>
          <w:rFonts w:hAnsi="Times New Roman" w:ascii="Times New Roman"/>
          <w:szCs w:val="24"/>
        </w:rPr>
      </w:pPr>
      <w:r>
        <w:rPr>
          <w:rFonts w:hAnsi="Times New Roman" w:ascii="Times New Roman"/>
          <w:szCs w:val="24"/>
        </w:rPr>
        <w:t xml:space="preserve">    </w:t>
      </w:r>
    </w:p>
    <w:p w:rsidRDefault="0083398E" w:rsidP="00DE2D2A" w:rsidR="0083398E">
      <w:pPr>
        <w:ind w:left="1363"/>
        <w:jc w:val="both"/>
        <w:rPr>
          <w:rFonts w:hAnsi="Times New Roman" w:ascii="Times New Roman"/>
          <w:szCs w:val="24"/>
        </w:rPr>
      </w:pPr>
      <w:r>
        <w:rPr>
          <w:rFonts w:hAnsi="Times New Roman" w:ascii="Times New Roman"/>
          <w:color w:val="FFFFFF"/>
          <w:szCs w:val="24"/>
        </w:rPr>
        <w:t xml:space="preserve">ŽDO                                             </w:t>
      </w:r>
      <w:r>
        <w:rPr>
          <w:rFonts w:hAnsi="Times New Roman" w:ascii="Times New Roman"/>
          <w:szCs w:val="24"/>
        </w:rPr>
        <w:t xml:space="preserve">Za točnost </w:t>
      </w:r>
      <w:proofErr w:type="spellStart"/>
      <w:r>
        <w:rPr>
          <w:rFonts w:hAnsi="Times New Roman" w:ascii="Times New Roman"/>
          <w:szCs w:val="24"/>
        </w:rPr>
        <w:t>otpravka</w:t>
      </w:r>
      <w:proofErr w:type="spellEnd"/>
      <w:r>
        <w:rPr>
          <w:rFonts w:hAnsi="Times New Roman" w:ascii="Times New Roman"/>
          <w:szCs w:val="24"/>
        </w:rPr>
        <w:t xml:space="preserve"> - ovlašteni službenik</w:t>
      </w:r>
    </w:p>
    <w:p w:rsidRDefault="0083398E" w:rsidP="00DE2D2A" w:rsidR="0083398E">
      <w:pPr>
        <w:ind w:left="1363"/>
        <w:jc w:val="both"/>
        <w:rPr>
          <w:rFonts w:hAnsi="Times New Roman" w:ascii="Times New Roman"/>
          <w:szCs w:val="24"/>
        </w:rPr>
      </w:pPr>
      <w:r>
        <w:rPr>
          <w:rFonts w:hAnsi="Times New Roman" w:ascii="Times New Roman"/>
          <w:szCs w:val="24"/>
        </w:rPr>
        <w:t xml:space="preserve">                                                                         Valentina </w:t>
      </w:r>
      <w:proofErr w:type="spellStart"/>
      <w:r>
        <w:rPr>
          <w:rFonts w:hAnsi="Times New Roman" w:ascii="Times New Roman"/>
          <w:szCs w:val="24"/>
        </w:rPr>
        <w:t>Kranjčić</w:t>
      </w:r>
      <w:proofErr w:type="spellEnd"/>
    </w:p>
    <w:p w:rsidRDefault="00EC6FA4" w:rsidP="00333426" w:rsidR="00794568" w:rsidRPr="00B23643">
      <w:pPr>
        <w:rPr>
          <w:rFonts w:hAnsi="Times New Roman" w:ascii="Times New Roman"/>
          <w:szCs w:val="24"/>
        </w:rPr>
      </w:pPr>
      <w:r>
        <w:rPr>
          <w:rFonts w:hAnsi="Times New Roman" w:ascii="Times New Roman"/>
          <w:szCs w:val="24"/>
        </w:rPr>
        <w:t xml:space="preserve">                                                                                                </w:t>
      </w:r>
    </w:p>
    <w:p w:rsidRDefault="007132A5" w:rsidP="00B23643" w:rsidR="007132A5" w:rsidRPr="00B23643">
      <w:pPr>
        <w:rPr>
          <w:rFonts w:hAnsi="Times New Roman" w:ascii="Times New Roman"/>
          <w:szCs w:val="24"/>
        </w:rPr>
      </w:pPr>
      <w:r w:rsidRPr="00B23643">
        <w:rPr>
          <w:rFonts w:hAnsi="Times New Roman" w:ascii="Times New Roman"/>
          <w:szCs w:val="24"/>
        </w:rPr>
        <w:t xml:space="preserve">  </w:t>
      </w:r>
    </w:p>
    <w:p w:rsidRDefault="007132A5" w:rsidP="00B23643" w:rsidR="007132A5" w:rsidRPr="00B23643">
      <w:pPr>
        <w:rPr>
          <w:rFonts w:hAnsi="Times New Roman" w:ascii="Times New Roman"/>
          <w:szCs w:val="24"/>
        </w:rPr>
      </w:pPr>
      <w:r w:rsidRPr="00B23643">
        <w:rPr>
          <w:rFonts w:hAnsi="Times New Roman" w:ascii="Times New Roman"/>
          <w:szCs w:val="24"/>
        </w:rPr>
        <w:t>UPUTA O PRAVNOM LIJEKU:</w:t>
      </w:r>
    </w:p>
    <w:p w:rsidRDefault="007132A5" w:rsidP="00B23643" w:rsidR="007132A5" w:rsidRPr="00B23643">
      <w:pPr>
        <w:rPr>
          <w:rFonts w:hAnsi="Times New Roman" w:ascii="Times New Roman"/>
          <w:szCs w:val="24"/>
        </w:rPr>
      </w:pPr>
      <w:r w:rsidRPr="00B23643">
        <w:rPr>
          <w:rFonts w:hAnsi="Times New Roman" w:ascii="Times New Roman"/>
          <w:szCs w:val="24"/>
        </w:rPr>
        <w:t xml:space="preserve">Protiv ovog rješenja može se podnijeti žalba u roku osam dana računajući od dana primitka </w:t>
      </w:r>
      <w:proofErr w:type="spellStart"/>
      <w:r w:rsidRPr="00B23643">
        <w:rPr>
          <w:rFonts w:hAnsi="Times New Roman" w:ascii="Times New Roman"/>
          <w:szCs w:val="24"/>
        </w:rPr>
        <w:t>otpravka</w:t>
      </w:r>
      <w:proofErr w:type="spellEnd"/>
      <w:r w:rsidRPr="00B23643">
        <w:rPr>
          <w:rFonts w:hAnsi="Times New Roman" w:ascii="Times New Roman"/>
          <w:szCs w:val="24"/>
        </w:rPr>
        <w:t xml:space="preserve"> rješenja. Žalba se podnosi Visokom trgovačkom sudu RH putem ovog suda u dva primjerka.</w:t>
      </w:r>
    </w:p>
    <w:p w:rsidRDefault="00F20EBA" w:rsidP="00B23643" w:rsidR="00F20EBA" w:rsidRPr="00B23643">
      <w:pPr>
        <w:rPr>
          <w:rFonts w:hAnsi="Times New Roman" w:ascii="Times New Roman"/>
          <w:szCs w:val="24"/>
        </w:rPr>
      </w:pPr>
    </w:p>
    <w:p w:rsidRDefault="00794568" w:rsidP="00B23643" w:rsidR="00794568">
      <w:pPr>
        <w:rPr>
          <w:rFonts w:hAnsi="Times New Roman" w:ascii="Times New Roman"/>
          <w:szCs w:val="24"/>
        </w:rPr>
      </w:pPr>
      <w:r w:rsidRPr="00B23643">
        <w:rPr>
          <w:rFonts w:hAnsi="Times New Roman" w:ascii="Times New Roman"/>
          <w:szCs w:val="24"/>
        </w:rPr>
        <w:lastRenderedPageBreak/>
        <w:t>DNA:</w:t>
      </w:r>
    </w:p>
    <w:p w:rsidRDefault="00EC6FA4" w:rsidP="00B23643" w:rsidR="00D1544D">
      <w:pPr>
        <w:rPr>
          <w:rFonts w:hAnsi="Times New Roman" w:ascii="Times New Roman"/>
          <w:szCs w:val="24"/>
        </w:rPr>
      </w:pPr>
      <w:r>
        <w:rPr>
          <w:rFonts w:hAnsi="Times New Roman" w:ascii="Times New Roman"/>
          <w:szCs w:val="24"/>
        </w:rPr>
        <w:t>stečajni</w:t>
      </w:r>
      <w:r w:rsidR="00794568" w:rsidRPr="00B23643">
        <w:rPr>
          <w:rFonts w:hAnsi="Times New Roman" w:ascii="Times New Roman"/>
          <w:szCs w:val="24"/>
        </w:rPr>
        <w:t xml:space="preserve"> upravitelj</w:t>
      </w:r>
      <w:r w:rsidR="00333426">
        <w:rPr>
          <w:rFonts w:hAnsi="Times New Roman" w:ascii="Times New Roman"/>
          <w:szCs w:val="24"/>
        </w:rPr>
        <w:t xml:space="preserve"> </w:t>
      </w:r>
    </w:p>
    <w:p w:rsidRDefault="00963A3B" w:rsidP="00963A3B" w:rsidR="00963A3B" w:rsidRPr="00B23643">
      <w:pPr>
        <w:rPr>
          <w:rFonts w:hAnsi="Times New Roman" w:ascii="Times New Roman"/>
          <w:szCs w:val="24"/>
        </w:rPr>
      </w:pPr>
      <w:r>
        <w:rPr>
          <w:rFonts w:hAnsi="Times New Roman" w:ascii="Times New Roman"/>
          <w:szCs w:val="24"/>
        </w:rPr>
        <w:t>e-</w:t>
      </w:r>
      <w:r w:rsidRPr="00B23643">
        <w:rPr>
          <w:rFonts w:hAnsi="Times New Roman" w:ascii="Times New Roman"/>
          <w:szCs w:val="24"/>
        </w:rPr>
        <w:t>glasna ploča suda – 8 dana</w:t>
      </w:r>
    </w:p>
    <w:p w:rsidRDefault="00794568" w:rsidP="00B23643" w:rsidR="00794568" w:rsidRPr="00B23643">
      <w:pPr>
        <w:rPr>
          <w:rFonts w:hAnsi="Times New Roman" w:ascii="Times New Roman"/>
          <w:szCs w:val="24"/>
        </w:rPr>
      </w:pPr>
      <w:r w:rsidRPr="00B23643">
        <w:rPr>
          <w:rFonts w:hAnsi="Times New Roman" w:ascii="Times New Roman"/>
          <w:szCs w:val="24"/>
        </w:rPr>
        <w:t>Županijsko državno odvjetništvo u Zagrebu</w:t>
      </w:r>
    </w:p>
    <w:p w:rsidRDefault="00794568" w:rsidP="00B23643" w:rsidR="00794568" w:rsidRPr="00B23643">
      <w:pPr>
        <w:rPr>
          <w:rFonts w:hAnsi="Times New Roman" w:ascii="Times New Roman"/>
          <w:szCs w:val="24"/>
        </w:rPr>
      </w:pPr>
      <w:r w:rsidRPr="00B23643">
        <w:rPr>
          <w:rFonts w:hAnsi="Times New Roman" w:ascii="Times New Roman"/>
          <w:szCs w:val="24"/>
        </w:rPr>
        <w:t>Ministarstvo financija, Porezna uprava, Područni ured Zagreb</w:t>
      </w:r>
    </w:p>
    <w:p w:rsidRDefault="00794568" w:rsidP="00B23643" w:rsidR="00794568" w:rsidRPr="00B23643">
      <w:pPr>
        <w:rPr>
          <w:rFonts w:hAnsi="Times New Roman" w:ascii="Times New Roman"/>
          <w:szCs w:val="24"/>
        </w:rPr>
      </w:pPr>
      <w:r w:rsidRPr="00B23643">
        <w:rPr>
          <w:rFonts w:hAnsi="Times New Roman" w:ascii="Times New Roman"/>
          <w:szCs w:val="24"/>
        </w:rPr>
        <w:t>sudski registar – po pravomoćnosti</w:t>
      </w:r>
    </w:p>
    <w:p w:rsidRDefault="00D1544D" w:rsidP="00B23643" w:rsidR="00794568">
      <w:pPr>
        <w:rPr>
          <w:rFonts w:hAnsi="Times New Roman" w:ascii="Times New Roman"/>
          <w:szCs w:val="24"/>
        </w:rPr>
      </w:pPr>
      <w:r>
        <w:rPr>
          <w:rFonts w:hAnsi="Times New Roman" w:ascii="Times New Roman"/>
          <w:szCs w:val="24"/>
        </w:rPr>
        <w:t>stečajna pisarnica</w:t>
      </w:r>
    </w:p>
    <w:p w:rsidRDefault="00874B0E" w:rsidP="00B23643" w:rsidR="00874B0E" w:rsidRPr="00B23643">
      <w:pPr>
        <w:rPr>
          <w:rFonts w:hAnsi="Times New Roman" w:ascii="Times New Roman"/>
          <w:szCs w:val="24"/>
        </w:rPr>
      </w:pPr>
    </w:p>
    <w:sectPr w:rsidSect="00720648" w:rsidR="00874B0E" w:rsidRPr="00B23643">
      <w:headerReference w:type="default" r:id="rId10"/>
      <w:pgSz w:code="9" w:h="16840" w:w="11907"/>
      <w:pgMar w:gutter="0" w:footer="720" w:header="720" w:left="1418" w:bottom="1361" w:right="1418" w:top="1134"/>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156F" w:rsidR="003F156F">
      <w:r>
        <w:separator/>
      </w:r>
    </w:p>
  </w:endnote>
  <w:endnote w:id="0" w:type="continuationSeparator">
    <w:p w:rsidRDefault="003F156F" w:rsidR="003F15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156F" w:rsidR="003F156F">
      <w:r>
        <w:separator/>
      </w:r>
    </w:p>
  </w:footnote>
  <w:footnote w:id="0" w:type="continuationSeparator">
    <w:p w:rsidRDefault="003F156F" w:rsidR="003F15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5070071"/>
      <w:docPartObj>
        <w:docPartGallery w:val="Page Numbers (Top of Page)"/>
        <w:docPartUnique/>
      </w:docPartObj>
    </w:sdtPr>
    <w:sdtEndPr/>
    <w:sdtContent>
      <w:p w:rsidRDefault="00720648" w:rsidP="00720648" w:rsidR="00720648" w:rsidRPr="00950ED7">
        <w:pPr>
          <w:jc w:val="center"/>
          <w:rPr>
            <w:rFonts w:hAnsi="Times New Roman" w:ascii="Times New Roman"/>
            <w:szCs w:val="24"/>
          </w:rPr>
        </w:pPr>
        <w:r>
          <w:t xml:space="preserve">                                                                 </w:t>
        </w:r>
        <w:r w:rsidRPr="0069685A">
          <w:rPr>
            <w:rFonts w:hAnsi="Times New Roman" w:ascii="Times New Roman"/>
          </w:rPr>
          <w:fldChar w:fldCharType="begin"/>
        </w:r>
        <w:r w:rsidRPr="0069685A">
          <w:rPr>
            <w:rFonts w:hAnsi="Times New Roman" w:ascii="Times New Roman"/>
          </w:rPr>
          <w:instrText>PAGE   \* MERGEFORMAT</w:instrText>
        </w:r>
        <w:r w:rsidRPr="0069685A">
          <w:rPr>
            <w:rFonts w:hAnsi="Times New Roman" w:ascii="Times New Roman"/>
          </w:rPr>
          <w:fldChar w:fldCharType="separate"/>
        </w:r>
        <w:r w:rsidR="00E42C5C">
          <w:rPr>
            <w:rFonts w:hAnsi="Times New Roman" w:ascii="Times New Roman"/>
            <w:noProof/>
          </w:rPr>
          <w:t>3</w:t>
        </w:r>
        <w:r w:rsidRPr="0069685A">
          <w:rPr>
            <w:rFonts w:hAnsi="Times New Roman" w:ascii="Times New Roman"/>
          </w:rPr>
          <w:fldChar w:fldCharType="end"/>
        </w:r>
        <w:r>
          <w:t xml:space="preserve">                                    </w:t>
        </w:r>
        <w:r w:rsidRPr="00950ED7">
          <w:rPr>
            <w:rFonts w:hAnsi="Times New Roman" w:ascii="Times New Roman"/>
            <w:szCs w:val="24"/>
          </w:rPr>
          <w:t>20 St-</w:t>
        </w:r>
        <w:r w:rsidR="00BA2AE0">
          <w:rPr>
            <w:rFonts w:hAnsi="Times New Roman" w:ascii="Times New Roman"/>
            <w:szCs w:val="24"/>
          </w:rPr>
          <w:t>1083</w:t>
        </w:r>
        <w:r w:rsidR="0069685A">
          <w:rPr>
            <w:rFonts w:hAnsi="Times New Roman" w:ascii="Times New Roman"/>
            <w:szCs w:val="24"/>
          </w:rPr>
          <w:t>/</w:t>
        </w:r>
        <w:r w:rsidR="00BA2AE0">
          <w:rPr>
            <w:rFonts w:hAnsi="Times New Roman" w:ascii="Times New Roman"/>
            <w:szCs w:val="24"/>
          </w:rPr>
          <w:t>12</w:t>
        </w:r>
        <w:r w:rsidR="0069685A">
          <w:rPr>
            <w:rFonts w:hAnsi="Times New Roman" w:ascii="Times New Roman"/>
            <w:szCs w:val="24"/>
          </w:rPr>
          <w:t>-</w:t>
        </w:r>
      </w:p>
      <w:p w:rsidRDefault="00E42C5C" w:rsidR="00720648">
        <w:pPr>
          <w:pStyle w:val="Zaglavlje"/>
          <w:jc w:val="center"/>
        </w:pPr>
      </w:p>
    </w:sdtContent>
  </w:sdt>
  <w:p w:rsidRDefault="006C2C65" w:rsidR="006C2C65">
    <w:pPr>
      <w:pStyle w:val="Zaglavlje"/>
      <w:jc w:val="right"/>
      <w:rPr>
        <w:sz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AB306F"/>
    <w:multiLevelType w:val="hybridMultilevel"/>
    <w:tmpl w:val="BC465BF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EA0664C"/>
    <w:multiLevelType w:val="singleLevel"/>
    <w:tmpl w:val="7DBAD666"/>
    <w:lvl w:ilvl="0">
      <w:start w:val="1"/>
      <w:numFmt w:val="decimal"/>
      <w:lvlText w:val="%1."/>
      <w:legacy w:legacyIndent="360" w:legacySpace="120" w:legacy="true"/>
      <w:lvlJc w:val="left"/>
      <w:pPr>
        <w:ind w:hanging="360" w:left="360"/>
      </w:pPr>
    </w:lvl>
  </w:abstractNum>
  <w:abstractNum w:abstractNumId="2">
    <w:nsid w:val="49B14F23"/>
    <w:multiLevelType w:val="hybridMultilevel"/>
    <w:tmpl w:val="33C09AD8"/>
    <w:lvl w:tplc="3408981E" w:ilvl="0">
      <w:start w:val="1"/>
      <w:numFmt w:val="upperRoman"/>
      <w:lvlText w:val="%1."/>
      <w:lvlJc w:val="left"/>
      <w:pPr>
        <w:tabs>
          <w:tab w:pos="720" w:val="num"/>
        </w:tabs>
        <w:ind w:hanging="720" w:left="720"/>
      </w:pPr>
      <w:rPr>
        <w:rFonts w:hint="default"/>
      </w:rPr>
    </w:lvl>
    <w:lvl w:tplc="041A0001" w:ilvl="1">
      <w:start w:val="1"/>
      <w:numFmt w:val="bullet"/>
      <w:lvlText w:val=""/>
      <w:lvlJc w:val="left"/>
      <w:pPr>
        <w:tabs>
          <w:tab w:pos="1080" w:val="num"/>
        </w:tabs>
        <w:ind w:hanging="360" w:left="1080"/>
      </w:pPr>
      <w:rPr>
        <w:rFonts w:hAnsi="Symbol" w:ascii="Symbol" w:hint="default"/>
      </w:r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2A92"/>
    <w:rsid w:val="0001018F"/>
    <w:rsid w:val="00020CCC"/>
    <w:rsid w:val="000254C7"/>
    <w:rsid w:val="00036671"/>
    <w:rsid w:val="00071067"/>
    <w:rsid w:val="00090CA0"/>
    <w:rsid w:val="000B454F"/>
    <w:rsid w:val="00102138"/>
    <w:rsid w:val="00102BF7"/>
    <w:rsid w:val="0014171C"/>
    <w:rsid w:val="00142640"/>
    <w:rsid w:val="00145C3B"/>
    <w:rsid w:val="001527A9"/>
    <w:rsid w:val="001631D0"/>
    <w:rsid w:val="00166C6A"/>
    <w:rsid w:val="00171EE7"/>
    <w:rsid w:val="001760AA"/>
    <w:rsid w:val="001826E6"/>
    <w:rsid w:val="0019010D"/>
    <w:rsid w:val="001B3884"/>
    <w:rsid w:val="001D09D8"/>
    <w:rsid w:val="002119F8"/>
    <w:rsid w:val="00271BB4"/>
    <w:rsid w:val="00272EC1"/>
    <w:rsid w:val="00281203"/>
    <w:rsid w:val="002A6733"/>
    <w:rsid w:val="002C1204"/>
    <w:rsid w:val="002D6C50"/>
    <w:rsid w:val="003071D8"/>
    <w:rsid w:val="00323925"/>
    <w:rsid w:val="00333426"/>
    <w:rsid w:val="003357B1"/>
    <w:rsid w:val="00355EC8"/>
    <w:rsid w:val="003925C6"/>
    <w:rsid w:val="003A4C29"/>
    <w:rsid w:val="003B667C"/>
    <w:rsid w:val="003F156F"/>
    <w:rsid w:val="00430194"/>
    <w:rsid w:val="004333A5"/>
    <w:rsid w:val="00457F16"/>
    <w:rsid w:val="00474C97"/>
    <w:rsid w:val="004959B6"/>
    <w:rsid w:val="004F0706"/>
    <w:rsid w:val="005137E2"/>
    <w:rsid w:val="005218CB"/>
    <w:rsid w:val="0055104E"/>
    <w:rsid w:val="005634A1"/>
    <w:rsid w:val="00571C66"/>
    <w:rsid w:val="00586A33"/>
    <w:rsid w:val="005B7076"/>
    <w:rsid w:val="005C50CD"/>
    <w:rsid w:val="005F1B28"/>
    <w:rsid w:val="005F4E29"/>
    <w:rsid w:val="00606B05"/>
    <w:rsid w:val="00622270"/>
    <w:rsid w:val="00624586"/>
    <w:rsid w:val="006339E2"/>
    <w:rsid w:val="00635FD1"/>
    <w:rsid w:val="00670E1B"/>
    <w:rsid w:val="0069685A"/>
    <w:rsid w:val="006C2C65"/>
    <w:rsid w:val="006D7978"/>
    <w:rsid w:val="007132A5"/>
    <w:rsid w:val="00720648"/>
    <w:rsid w:val="007244FB"/>
    <w:rsid w:val="00725A46"/>
    <w:rsid w:val="0074094D"/>
    <w:rsid w:val="00780547"/>
    <w:rsid w:val="00794568"/>
    <w:rsid w:val="007E6E42"/>
    <w:rsid w:val="007F2DF1"/>
    <w:rsid w:val="007F4C96"/>
    <w:rsid w:val="00800B06"/>
    <w:rsid w:val="0081010B"/>
    <w:rsid w:val="00825348"/>
    <w:rsid w:val="0083398E"/>
    <w:rsid w:val="008420F7"/>
    <w:rsid w:val="00862E8C"/>
    <w:rsid w:val="00874B0E"/>
    <w:rsid w:val="008D6836"/>
    <w:rsid w:val="00944580"/>
    <w:rsid w:val="0094505F"/>
    <w:rsid w:val="00950ED7"/>
    <w:rsid w:val="00962677"/>
    <w:rsid w:val="00963A3B"/>
    <w:rsid w:val="009712D3"/>
    <w:rsid w:val="009A0F6E"/>
    <w:rsid w:val="009B6B9F"/>
    <w:rsid w:val="009C3FE5"/>
    <w:rsid w:val="009D6FEF"/>
    <w:rsid w:val="009F0676"/>
    <w:rsid w:val="00A3428B"/>
    <w:rsid w:val="00A45B61"/>
    <w:rsid w:val="00A62FF4"/>
    <w:rsid w:val="00AD5797"/>
    <w:rsid w:val="00AE0B90"/>
    <w:rsid w:val="00AE6CD6"/>
    <w:rsid w:val="00B17D47"/>
    <w:rsid w:val="00B23643"/>
    <w:rsid w:val="00B50078"/>
    <w:rsid w:val="00B96E4C"/>
    <w:rsid w:val="00BA2AE0"/>
    <w:rsid w:val="00C0597F"/>
    <w:rsid w:val="00C169C2"/>
    <w:rsid w:val="00C52A92"/>
    <w:rsid w:val="00CD1250"/>
    <w:rsid w:val="00CD45E6"/>
    <w:rsid w:val="00CE231D"/>
    <w:rsid w:val="00D1544D"/>
    <w:rsid w:val="00D21F21"/>
    <w:rsid w:val="00D51580"/>
    <w:rsid w:val="00D81483"/>
    <w:rsid w:val="00DA23EF"/>
    <w:rsid w:val="00DD75EE"/>
    <w:rsid w:val="00DF5656"/>
    <w:rsid w:val="00E42C5C"/>
    <w:rsid w:val="00E45D05"/>
    <w:rsid w:val="00EB2255"/>
    <w:rsid w:val="00EC6FA4"/>
    <w:rsid w:val="00EE0977"/>
    <w:rsid w:val="00EE521D"/>
    <w:rsid w:val="00F20EBA"/>
    <w:rsid w:val="00F35D5A"/>
    <w:rsid w:val="00F75303"/>
    <w:rsid w:val="00FA35AF"/>
    <w:rsid w:val="00FB062B"/>
    <w:rsid w:val="00FC5B76"/>
    <w:rsid w:val="00FE0943"/>
    <w:rsid w:val="00FF2266"/>
    <w:rsid w:val="00FF6D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hAnsi="Times New Roman" w:ascii="Times New Roman"/>
    </w:rPr>
  </w:style>
  <w:style w:customStyle="true" w:styleId="Tekstbalonia1" w:type="paragraph">
    <w:name w:val="Tekst balončića1"/>
    <w:basedOn w:val="Normal"/>
    <w:rPr>
      <w:rFonts w:hAnsi="Tahoma" w:ascii="Tahoma"/>
      <w:sz w:val="16"/>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true" w:styleId="ZaglavljeChar" w:type="character">
    <w:name w:val="Zaglavlje Char"/>
    <w:basedOn w:val="Zadanifontodlomka"/>
    <w:link w:val="Zaglavlje"/>
    <w:uiPriority w:val="99"/>
    <w:rsid w:val="003357B1"/>
    <w:rPr>
      <w:rFonts w:hAnsi="Arial" w:ascii="Arial"/>
      <w:sz w:val="24"/>
    </w:rPr>
  </w:style>
  <w:style w:styleId="Tijeloteksta2" w:type="paragraph">
    <w:name w:val="Body Text 2"/>
    <w:basedOn w:val="Normal"/>
    <w:link w:val="Tijeloteksta2Char"/>
    <w:rsid w:val="00720648"/>
    <w:pPr>
      <w:spacing w:lineRule="auto" w:line="480" w:after="120"/>
    </w:pPr>
  </w:style>
  <w:style w:customStyle="true" w:styleId="Tijeloteksta2Char" w:type="character">
    <w:name w:val="Tijelo teksta 2 Char"/>
    <w:basedOn w:val="Zadanifontodlomka"/>
    <w:link w:val="Tijeloteksta2"/>
    <w:rsid w:val="00720648"/>
    <w:rPr>
      <w:rFonts w:hAnsi="Arial" w:ascii="Arial"/>
      <w:sz w:val="24"/>
    </w:rPr>
  </w:style>
  <w:style w:styleId="Odlomakpopisa" w:type="paragraph">
    <w:name w:val="List Paragraph"/>
    <w:basedOn w:val="Normal"/>
    <w:uiPriority w:val="34"/>
    <w:qFormat/>
    <w:rsid w:val="00B23643"/>
    <w:pPr>
      <w:ind w:left="720"/>
      <w:contextualSpacing/>
    </w:pPr>
  </w:style>
  <w:style w:styleId="Tekstbalonia" w:type="paragraph">
    <w:name w:val="Balloon Text"/>
    <w:basedOn w:val="Normal"/>
    <w:link w:val="TekstbaloniaChar"/>
    <w:rsid w:val="0069685A"/>
    <w:rPr>
      <w:rFonts w:cs="Tahoma" w:hAnsi="Tahoma" w:ascii="Tahoma"/>
      <w:sz w:val="16"/>
      <w:szCs w:val="16"/>
    </w:rPr>
  </w:style>
  <w:style w:customStyle="true" w:styleId="TekstbaloniaChar" w:type="character">
    <w:name w:val="Tekst balončića Char"/>
    <w:basedOn w:val="Zadanifontodlomka"/>
    <w:link w:val="Tekstbalonia"/>
    <w:rsid w:val="0069685A"/>
    <w:rPr>
      <w:rFonts w:cs="Tahoma" w:hAnsi="Tahoma" w:ascii="Tahoma"/>
      <w:sz w:val="16"/>
      <w:szCs w:val="16"/>
    </w:rPr>
  </w:style>
  <w:style w:styleId="Tekstrezerviranogmjesta" w:type="character">
    <w:name w:val="Placeholder Text"/>
    <w:basedOn w:val="Zadanifontodlomka"/>
    <w:uiPriority w:val="99"/>
    <w:semiHidden/>
    <w:rsid w:val="0083398E"/>
    <w:rPr>
      <w:color w:val="808080"/>
      <w:bdr w:space="0" w:sz="0" w:color="auto" w:val="none"/>
      <w:shd w:fill="CCFFFF" w:color="auto" w:val="clear"/>
    </w:rPr>
  </w:style>
  <w:style w:customStyle="true" w:styleId="eSPISCCParagraphDefaultFont" w:type="character">
    <w:name w:val="eSPIS_CC_Paragraph Default Font"/>
    <w:basedOn w:val="Zadanifontodlomka"/>
    <w:rsid w:val="0083398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3398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3398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3398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Times New Roman" w:hAnsi="Times New Roman"/>
    </w:rPr>
  </w:style>
  <w:style w:customStyle="1" w:styleId="Tekstbalonia1" w:type="paragraph">
    <w:name w:val="Tekst balončića1"/>
    <w:basedOn w:val="Normal"/>
    <w:rPr>
      <w:rFonts w:ascii="Tahoma" w:hAnsi="Tahoma"/>
      <w:sz w:val="16"/>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1" w:styleId="ZaglavljeChar" w:type="character">
    <w:name w:val="Zaglavlje Char"/>
    <w:basedOn w:val="Zadanifontodlomka"/>
    <w:link w:val="Zaglavlje"/>
    <w:uiPriority w:val="99"/>
    <w:rsid w:val="003357B1"/>
    <w:rPr>
      <w:rFonts w:ascii="Arial" w:hAnsi="Arial"/>
      <w:sz w:val="24"/>
    </w:rPr>
  </w:style>
  <w:style w:styleId="Tijeloteksta2" w:type="paragraph">
    <w:name w:val="Body Text 2"/>
    <w:basedOn w:val="Normal"/>
    <w:link w:val="Tijeloteksta2Char"/>
    <w:rsid w:val="00720648"/>
    <w:pPr>
      <w:spacing w:after="120" w:line="480" w:lineRule="auto"/>
    </w:pPr>
  </w:style>
  <w:style w:customStyle="1" w:styleId="Tijeloteksta2Char" w:type="character">
    <w:name w:val="Tijelo teksta 2 Char"/>
    <w:basedOn w:val="Zadanifontodlomka"/>
    <w:link w:val="Tijeloteksta2"/>
    <w:rsid w:val="00720648"/>
    <w:rPr>
      <w:rFonts w:ascii="Arial" w:hAnsi="Arial"/>
      <w:sz w:val="24"/>
    </w:rPr>
  </w:style>
  <w:style w:styleId="Odlomakpopisa" w:type="paragraph">
    <w:name w:val="List Paragraph"/>
    <w:basedOn w:val="Normal"/>
    <w:uiPriority w:val="34"/>
    <w:qFormat/>
    <w:rsid w:val="00B23643"/>
    <w:pPr>
      <w:ind w:left="720"/>
      <w:contextualSpacing/>
    </w:pPr>
  </w:style>
  <w:style w:styleId="Tekstbalonia" w:type="paragraph">
    <w:name w:val="Balloon Text"/>
    <w:basedOn w:val="Normal"/>
    <w:link w:val="TekstbaloniaChar"/>
    <w:rsid w:val="0069685A"/>
    <w:rPr>
      <w:rFonts w:ascii="Tahoma" w:cs="Tahoma" w:hAnsi="Tahoma"/>
      <w:sz w:val="16"/>
      <w:szCs w:val="16"/>
    </w:rPr>
  </w:style>
  <w:style w:customStyle="1" w:styleId="TekstbaloniaChar" w:type="character">
    <w:name w:val="Tekst balončića Char"/>
    <w:basedOn w:val="Zadanifontodlomka"/>
    <w:link w:val="Tekstbalonia"/>
    <w:rsid w:val="0069685A"/>
    <w:rPr>
      <w:rFonts w:ascii="Tahoma" w:cs="Tahoma" w:hAnsi="Tahoma"/>
      <w:sz w:val="16"/>
      <w:szCs w:val="16"/>
    </w:rPr>
  </w:style>
  <w:style w:styleId="Tekstrezerviranogmjesta" w:type="character">
    <w:name w:val="Placeholder Text"/>
    <w:basedOn w:val="Zadanifontodlomka"/>
    <w:uiPriority w:val="99"/>
    <w:semiHidden/>
    <w:rsid w:val="0083398E"/>
    <w:rPr>
      <w:color w:val="808080"/>
      <w:bdr w:color="auto" w:space="0" w:sz="0" w:val="none"/>
      <w:shd w:color="auto" w:fill="CCFFFF" w:val="clear"/>
    </w:rPr>
  </w:style>
  <w:style w:customStyle="1" w:styleId="eSPISCCParagraphDefaultFont" w:type="character">
    <w:name w:val="eSPIS_CC_Paragraph Default Font"/>
    <w:basedOn w:val="Zadanifontodlomka"/>
    <w:rsid w:val="0083398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3398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3398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3398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St-1083/2012-142</izvorni_sadrzaj>
    <derivirana_varijabla naziv="DomainObject.Oznaka_1">St-1083/2012-142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1083</izvorni_sadrzaj>
    <derivirana_varijabla naziv="DomainObject.Predmet.Broj_1">1083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2012.</izvorni_sadrzaj>
    <derivirana_varijabla naziv="DomainObject.Predmet.DatumOsnivanja_1">17.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St-1083/2012</izvorni_sadrzaj>
    <derivirana_varijabla naziv="DomainObject.Predmet.OznakaBroj_1">St-1083/2012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20.St-154/12
12.St-234/12</izvorni_sadrzaj>
    <derivirana_varijabla naziv="DomainObject.Predmet.PrimjedbaSuca_1">20.St-154/12
12.St-234/12</derivirana_varijabla>
  </DomainObject.Predmet.PrimjedbaSuca>
  <DomainObject.Predmet.ProtustrankaFormated>
    <izvorni_sadrzaj>  ŠIPAK d.o.o.</izvorni_sadrzaj>
    <derivirana_varijabla naziv="DomainObject.Predmet.ProtustrankaFormated_1">  ŠIPAK d.o.o.</derivirana_varijabla>
  </DomainObject.Predmet.ProtustrankaFormated>
  <DomainObject.Predmet.ProtustrankaFormatedOIB>
    <izvorni_sadrzaj>  ŠIPAK d.o.o., OIB 60644959071</izvorni_sadrzaj>
    <derivirana_varijabla naziv="DomainObject.Predmet.ProtustrankaFormatedOIB_1">  ŠIPAK d.o.o., OIB 60644959071</derivirana_varijabla>
  </DomainObject.Predmet.ProtustrankaFormatedOIB>
  <DomainObject.Predmet.ProtustrankaFormatedWithAdress>
    <izvorni_sadrzaj> ŠIPAK d.o.o., Samoborska cesta 217, 10090 Zagreb</izvorni_sadrzaj>
    <derivirana_varijabla naziv="DomainObject.Predmet.ProtustrankaFormatedWithAdress_1"> ŠIPAK d.o.o., Samoborska cesta 217, 10090 Zagreb</derivirana_varijabla>
  </DomainObject.Predmet.ProtustrankaFormatedWithAdress>
  <DomainObject.Predmet.ProtustrankaFormatedWithAdressOIB>
    <izvorni_sadrzaj> ŠIPAK d.o.o., OIB 60644959071, Samoborska cesta 217, 10090 Zagreb</izvorni_sadrzaj>
    <derivirana_varijabla naziv="DomainObject.Predmet.ProtustrankaFormatedWithAdressOIB_1"> ŠIPAK d.o.o., OIB 60644959071, Samoborska cesta 217, 10090 Zagreb</derivirana_varijabla>
  </DomainObject.Predmet.ProtustrankaFormatedWithAdressOIB>
  <DomainObject.Predmet.ProtustrankaWithAdress>
    <izvorni_sadrzaj>ŠIPAK d.o.o. Samoborska cesta 217, 10090 Zagreb</izvorni_sadrzaj>
    <derivirana_varijabla naziv="DomainObject.Predmet.ProtustrankaWithAdress_1">ŠIPAK d.o.o. Samoborska cesta 217, 10090 Zagreb</derivirana_varijabla>
  </DomainObject.Predmet.ProtustrankaWithAdress>
  <DomainObject.Predmet.ProtustrankaWithAdressOIB>
    <izvorni_sadrzaj>ŠIPAK d.o.o., OIB 60644959071, Samoborska cesta 217, 10090 Zagreb</izvorni_sadrzaj>
    <derivirana_varijabla naziv="DomainObject.Predmet.ProtustrankaWithAdressOIB_1">ŠIPAK d.o.o., OIB 60644959071, Samoborska cesta 217, 10090 Zagreb</derivirana_varijabla>
  </DomainObject.Predmet.ProtustrankaWithAdressOIB>
  <DomainObject.Predmet.ProtustrankaNazivFormated>
    <izvorni_sadrzaj>ŠIPAK d.o.o.</izvorni_sadrzaj>
    <derivirana_varijabla naziv="DomainObject.Predmet.ProtustrankaNazivFormated_1">ŠIPAK d.o.o.</derivirana_varijabla>
  </DomainObject.Predmet.ProtustrankaNazivFormated>
  <DomainObject.Predmet.ProtustrankaNazivFormatedOIB>
    <izvorni_sadrzaj>ŠIPAK d.o.o., OIB 60644959071</izvorni_sadrzaj>
    <derivirana_varijabla naziv="DomainObject.Predmet.ProtustrankaNazivFormatedOIB_1">ŠIPAK d.o.o., OIB 60644959071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Sandro Zrna zastupanog po punomoćniku DAVOR PAVIČIĆ; Marija Hajdinjak zastupanog po punomoćniku DAVOR PAVIČIĆ; Robert Kerovec zastupanog po punomoćniku DAVOR PAVIČIĆ; Dušan Veseli zastupanog po punomoćniku DAVOR PAVIČIĆ; Milenko Kerovec zastupanog po punomoćniku DAVOR PAVIČIĆ; Davor Čerjavić zastupanog po punomoćniku DAVOR PAVIČIĆ; Željko Zorja zastupanog po punomoćniku DAVOR PAVIČIĆ; Božidar Makar zastupanog po punomoćniku DAVOR PAVIČIĆ</izvorni_sadrzaj>
    <derivirana_varijabla naziv="DomainObject.Predmet.StrankaFormated_1">  Sandro Zrna zastupanog po punomoćniku DAVOR PAVIČIĆ; Marija Hajdinjak zastupanog po punomoćniku DAVOR PAVIČIĆ; Robert Kerovec zastupanog po punomoćniku DAVOR PAVIČIĆ; Dušan Veseli zastupanog po punomoćniku DAVOR PAVIČIĆ; Milenko Kerovec zastupanog po punomoćniku DAVOR PAVIČIĆ; Davor Čerjavić zastupanog po punomoćniku DAVOR PAVIČIĆ; Željko Zorja zastupanog po punomoćniku DAVOR PAVIČIĆ; Božidar Makar zastupanog po punomoćniku DAVOR PAVIČIĆ</derivirana_varijabla>
  </DomainObject.Predmet.StrankaFormated>
  <DomainObject.Predmet.StrankaFormatedOIB>
    <izvorni_sadrzaj>  Sandro Zrna, OIB 63886969338 zastupanog po punomoćniku DAVOR PAVIČIĆ; Marija Hajdinjak, OIB 89487711541 zastupanog po punomoćniku DAVOR PAVIČIĆ; Robert Kerovec, OIB 62016413154 zastupanog po punomoćniku DAVOR PAVIČIĆ; Dušan Veseli, OIB 29402039282 zastupanog po punomoćniku DAVOR PAVIČIĆ; Milenko Kerovec, OIB 99213753151 zastupanog po punomoćniku DAVOR PAVIČIĆ; Davor Čerjavić, OIB 98412203195 zastupanog po punomoćniku DAVOR PAVIČIĆ; Željko Zorja, OIB 95326676053 zastupanog po punomoćniku DAVOR PAVIČIĆ; Božidar Makar, OIB 46691665767 zastupanog po punomoćniku DAVOR PAVIČIĆ</izvorni_sadrzaj>
    <derivirana_varijabla naziv="DomainObject.Predmet.StrankaFormatedOIB_1">  Sandro Zrna, OIB 63886969338 zastupanog po punomoćniku DAVOR PAVIČIĆ; Marija Hajdinjak, OIB 89487711541 zastupanog po punomoćniku DAVOR PAVIČIĆ; Robert Kerovec, OIB 62016413154 zastupanog po punomoćniku DAVOR PAVIČIĆ; Dušan Veseli, OIB 29402039282 zastupanog po punomoćniku DAVOR PAVIČIĆ; Milenko Kerovec, OIB 99213753151 zastupanog po punomoćniku DAVOR PAVIČIĆ; Davor Čerjavić, OIB 98412203195 zastupanog po punomoćniku DAVOR PAVIČIĆ; Željko Zorja, OIB 95326676053 zastupanog po punomoćniku DAVOR PAVIČIĆ; Božidar Makar, OIB 46691665767 zastupanog po punomoćniku DAVOR PAVIČIĆ</derivirana_varijabla>
  </DomainObject.Predmet.StrankaFormatedOIB>
  <DomainObject.Predmet.StrankaFormatedWithAdress>
    <izvorni_sadrzaj> Sandro Zrna, DONJI HRAŠĆAN 6, 40320 Donji Kraljevec zastupanog po punomoćniku DAVOR PAVIČIĆ; Marija Hajdinjak, MIHOVLJAN, MARKA KOVAČA 1, 40000 Čakovec zastupanog po punomoćniku DAVOR PAVIČIĆ; Robert Kerovec, DONJI HRAŠĆAN 67, 40320 Donji Kraljevec zastupanog po punomoćniku DAVOR PAVIČIĆ; Dušan Veseli, ŠENKOVEC, BUDINA 5, 40000 Čakovec zastupanog po punomoćniku DAVOR PAVIČIĆ; Milenko Kerovec, DONJI HRAŠĆAN 67, 40320 Donji Kraljevec zastupanog po punomoćniku DAVOR PAVIČIĆ; Davor Čerjavić, Cvjetna Ulica 6, 40000 Strahoninec zastupanog po punomoćniku DAVOR PAVIČIĆ; Željko Zorja, SUBOTIČKA 11, 10000 Zagreb zastupanog po punomoćniku DAVOR PAVIČIĆ; Božidar Makar, Ulica Dr. Ljudevita Gaja 24, 40000 Mala Subotica zastupanog po punomoćniku DAVOR PAVIČIĆ</izvorni_sadrzaj>
    <derivirana_varijabla naziv="DomainObject.Predmet.StrankaFormatedWithAdress_1"> Sandro Zrna, DONJI HRAŠĆAN 6, 40320 Donji Kraljevec zastupanog po punomoćniku DAVOR PAVIČIĆ; Marija Hajdinjak, MIHOVLJAN, MARKA KOVAČA 1, 40000 Čakovec zastupanog po punomoćniku DAVOR PAVIČIĆ; Robert Kerovec, DONJI HRAŠĆAN 67, 40320 Donji Kraljevec zastupanog po punomoćniku DAVOR PAVIČIĆ; Dušan Veseli, ŠENKOVEC, BUDINA 5, 40000 Čakovec zastupanog po punomoćniku DAVOR PAVIČIĆ; Milenko Kerovec, DONJI HRAŠĆAN 67, 40320 Donji Kraljevec zastupanog po punomoćniku DAVOR PAVIČIĆ; Davor Čerjavić, Cvjetna Ulica 6, 40000 Strahoninec zastupanog po punomoćniku DAVOR PAVIČIĆ; Željko Zorja, SUBOTIČKA 11, 10000 Zagreb zastupanog po punomoćniku DAVOR PAVIČIĆ; Božidar Makar, Ulica Dr. Ljudevita Gaja 24, 40000 Mala Subotica zastupanog po punomoćniku DAVOR PAVIČIĆ</derivirana_varijabla>
  </DomainObject.Predmet.StrankaFormatedWithAdress>
  <DomainObject.Predmet.StrankaFormatedWithAdressOIB>
    <izvorni_sadrzaj> Sandro Zrna, OIB 63886969338, DONJI HRAŠĆAN 6, 40320 Donji Kraljevec zastupanog po punomoćniku DAVOR PAVIČIĆ; Marija Hajdinjak, OIB 89487711541, MIHOVLJAN, MARKA KOVAČA 1, 40000 Čakovec zastupanog po punomoćniku DAVOR PAVIČIĆ; Robert Kerovec, OIB 62016413154, DONJI HRAŠĆAN 67, 40320 Donji Kraljevec zastupanog po punomoćniku DAVOR PAVIČIĆ; Dušan Veseli, OIB 29402039282, ŠENKOVEC, BUDINA 5, 40000 Čakovec zastupanog po punomoćniku DAVOR PAVIČIĆ; Milenko Kerovec, OIB 99213753151, DONJI HRAŠĆAN 67, 40320 Donji Kraljevec zastupanog po punomoćniku DAVOR PAVIČIĆ; Davor Čerjavić, OIB 98412203195, Cvjetna Ulica 6, 40000 Strahoninec zastupanog po punomoćniku DAVOR PAVIČIĆ; Željko Zorja, OIB 95326676053, SUBOTIČKA 11, 10000 Zagreb zastupanog po punomoćniku DAVOR PAVIČIĆ; Božidar Makar, OIB 46691665767, Ulica Dr. Ljudevita Gaja 24, 40000 Mala Subotica zastupanog po punomoćniku DAVOR PAVIČIĆ</izvorni_sadrzaj>
    <derivirana_varijabla naziv="DomainObject.Predmet.StrankaFormatedWithAdressOIB_1"> Sandro Zrna, OIB 63886969338, DONJI HRAŠĆAN 6, 40320 Donji Kraljevec zastupanog po punomoćniku DAVOR PAVIČIĆ; Marija Hajdinjak, OIB 89487711541, MIHOVLJAN, MARKA KOVAČA 1, 40000 Čakovec zastupanog po punomoćniku DAVOR PAVIČIĆ; Robert Kerovec, OIB 62016413154, DONJI HRAŠĆAN 67, 40320 Donji Kraljevec zastupanog po punomoćniku DAVOR PAVIČIĆ; Dušan Veseli, OIB 29402039282, ŠENKOVEC, BUDINA 5, 40000 Čakovec zastupanog po punomoćniku DAVOR PAVIČIĆ; Milenko Kerovec, OIB 99213753151, DONJI HRAŠĆAN 67, 40320 Donji Kraljevec zastupanog po punomoćniku DAVOR PAVIČIĆ; Davor Čerjavić, OIB 98412203195, Cvjetna Ulica 6, 40000 Strahoninec zastupanog po punomoćniku DAVOR PAVIČIĆ; Željko Zorja, OIB 95326676053, SUBOTIČKA 11, 10000 Zagreb zastupanog po punomoćniku DAVOR PAVIČIĆ; Božidar Makar, OIB 46691665767, Ulica Dr. Ljudevita Gaja 24, 40000 Mala Subotica zastupanog po punomoćniku DAVOR PAVIČIĆ</derivirana_varijabla>
  </DomainObject.Predmet.StrankaFormatedWithAdressOIB>
  <DomainObject.Predmet.StrankaWithAdress>
    <izvorni_sadrzaj>Sandro Zrna DONJI HRAŠĆAN 6,40320 Donji Kraljevec,Marija Hajdinjak MIHOVLJAN, MARKA KOVAČA 1,40000 Čakovec,Robert Kerovec DONJI HRAŠĆAN 67,40320 Donji Kraljevec,Dušan Veseli ŠENKOVEC, BUDINA 5,40000 Čakovec,Milenko Kerovec DONJI HRAŠĆAN 67,40320 Donji Kraljevec,Davor Čerjavić Cvjetna Ulica 6,40000 Strahoninec,Željko Zorja SUBOTIČKA 11,10000 Zagreb,Božidar Makar Ulica Dr. Ljudevita Gaja 24,40000 Mala Subotica</izvorni_sadrzaj>
    <derivirana_varijabla naziv="DomainObject.Predmet.StrankaWithAdress_1">Sandro Zrna DONJI HRAŠĆAN 6,40320 Donji Kraljevec,Marija Hajdinjak MIHOVLJAN, MARKA KOVAČA 1,40000 Čakovec,Robert Kerovec DONJI HRAŠĆAN 67,40320 Donji Kraljevec,Dušan Veseli ŠENKOVEC, BUDINA 5,40000 Čakovec,Milenko Kerovec DONJI HRAŠĆAN 67,40320 Donji Kraljevec,Davor Čerjavić Cvjetna Ulica 6,40000 Strahoninec,Željko Zorja SUBOTIČKA 11,10000 Zagreb,Božidar Makar Ulica Dr. Ljudevita Gaja 24,40000 Mala Subotica</derivirana_varijabla>
  </DomainObject.Predmet.StrankaWithAdress>
  <DomainObject.Predmet.StrankaWithAdressOIB>
    <izvorni_sadrzaj>Sandro Zrna, OIB 63886969338, DONJI HRAŠĆAN 6,40320 Donji Kraljevec,Marija Hajdinjak, OIB 89487711541, MIHOVLJAN, MARKA KOVAČA 1,40000 Čakovec,Robert Kerovec, OIB 62016413154, DONJI HRAŠĆAN 67,40320 Donji Kraljevec,Dušan Veseli, OIB 29402039282, ŠENKOVEC, BUDINA 5,40000 Čakovec,Milenko Kerovec, OIB 99213753151, DONJI HRAŠĆAN 67,40320 Donji Kraljevec,Davor Čerjavić, OIB 98412203195, Cvjetna Ulica 6,40000 Strahoninec,Željko Zorja, OIB 95326676053, SUBOTIČKA 11,10000 Zagreb,Božidar Makar, OIB 46691665767, Ulica Dr. Ljudevita Gaja 24,40000 Mala Subotica</izvorni_sadrzaj>
    <derivirana_varijabla naziv="DomainObject.Predmet.StrankaWithAdressOIB_1">Sandro Zrna, OIB 63886969338, DONJI HRAŠĆAN 6,40320 Donji Kraljevec,Marija Hajdinjak, OIB 89487711541, MIHOVLJAN, MARKA KOVAČA 1,40000 Čakovec,Robert Kerovec, OIB 62016413154, DONJI HRAŠĆAN 67,40320 Donji Kraljevec,Dušan Veseli, OIB 29402039282, ŠENKOVEC, BUDINA 5,40000 Čakovec,Milenko Kerovec, OIB 99213753151, DONJI HRAŠĆAN 67,40320 Donji Kraljevec,Davor Čerjavić, OIB 98412203195, Cvjetna Ulica 6,40000 Strahoninec,Željko Zorja, OIB 95326676053, SUBOTIČKA 11,10000 Zagreb,Božidar Makar, OIB 46691665767, Ulica Dr. Ljudevita Gaja 24,40000 Mala Subotica</derivirana_varijabla>
  </DomainObject.Predmet.StrankaWithAdressOIB>
  <DomainObject.Predmet.StrankaNazivFormated>
    <izvorni_sadrzaj>Sandro Zrna,Marija Hajdinjak,Robert Kerovec,Dušan Veseli,Milenko Kerovec,Davor Čerjavić,Željko Zorja,Božidar Makar</izvorni_sadrzaj>
    <derivirana_varijabla naziv="DomainObject.Predmet.StrankaNazivFormated_1">Sandro Zrna,Marija Hajdinjak,Robert Kerovec,Dušan Veseli,Milenko Kerovec,Davor Čerjavić,Željko Zorja,Božidar Makar</derivirana_varijabla>
  </DomainObject.Predmet.StrankaNazivFormated>
  <DomainObject.Predmet.StrankaNazivFormatedOIB>
    <izvorni_sadrzaj>Sandro Zrna, OIB 63886969338,Marija Hajdinjak, OIB 89487711541,Robert Kerovec, OIB 62016413154,Dušan Veseli, OIB 29402039282,Milenko Kerovec, OIB 99213753151,Davor Čerjavić, OIB 98412203195,Željko Zorja, OIB 95326676053,Božidar Makar, OIB 46691665767</izvorni_sadrzaj>
    <derivirana_varijabla naziv="DomainObject.Predmet.StrankaNazivFormatedOIB_1">Sandro Zrna, OIB 63886969338,Marija Hajdinjak, OIB 89487711541,Robert Kerovec, OIB 62016413154,Dušan Veseli, OIB 29402039282,Milenko Kerovec, OIB 99213753151,Davor Čerjavić, OIB 98412203195,Željko Zorja, OIB 95326676053,Božidar Makar, OIB 46691665767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Sandro Zrna zastupanog po punomoćniku DAVOR PAVIČIĆ</item>
      <item>Marija Hajdinjak zastupanog po punomoćniku DAVOR PAVIČIĆ</item>
      <item>Robert Kerovec zastupanog po punomoćniku DAVOR PAVIČIĆ</item>
      <item>Dušan Veseli zastupanog po punomoćniku DAVOR PAVIČIĆ</item>
      <item>Milenko Kerovec zastupanog po punomoćniku DAVOR PAVIČIĆ</item>
      <item>Davor Čerjavić zastupanog po punomoćniku DAVOR PAVIČIĆ</item>
      <item>Željko Zorja zastupanog po punomoćniku DAVOR PAVIČIĆ</item>
      <item>Božidar Makar zastupanog po punomoćniku DAVOR PAVIČIĆ</item>
    </izvorni_sadrzaj>
    <derivirana_varijabla naziv="DomainObject.Predmet.StrankaListFormated_1">
      <item>Sandro Zrna zastupanog po punomoćniku DAVOR PAVIČIĆ</item>
      <item>Marija Hajdinjak zastupanog po punomoćniku DAVOR PAVIČIĆ</item>
      <item>Robert Kerovec zastupanog po punomoćniku DAVOR PAVIČIĆ</item>
      <item>Dušan Veseli zastupanog po punomoćniku DAVOR PAVIČIĆ</item>
      <item>Milenko Kerovec zastupanog po punomoćniku DAVOR PAVIČIĆ</item>
      <item>Davor Čerjavić zastupanog po punomoćniku DAVOR PAVIČIĆ</item>
      <item>Željko Zorja zastupanog po punomoćniku DAVOR PAVIČIĆ</item>
      <item>Božidar Makar zastupanog po punomoćniku DAVOR PAVIČIĆ</item>
    </derivirana_varijabla>
  </DomainObject.Predmet.StrankaListFormated>
  <DomainObject.Predmet.StrankaListFormatedOIB>
    <izvorni_sadrzaj>
      <item>Sandro Zrna, OIB 63886969338 zastupanog po punomoćniku DAVOR PAVIČIĆ</item>
      <item>Marija Hajdinjak, OIB 89487711541 zastupanog po punomoćniku DAVOR PAVIČIĆ</item>
      <item>Robert Kerovec, OIB 62016413154 zastupanog po punomoćniku DAVOR PAVIČIĆ</item>
      <item>Dušan Veseli, OIB 29402039282 zastupanog po punomoćniku DAVOR PAVIČIĆ</item>
      <item>Milenko Kerovec, OIB 99213753151 zastupanog po punomoćniku DAVOR PAVIČIĆ</item>
      <item>Davor Čerjavić, OIB 98412203195 zastupanog po punomoćniku DAVOR PAVIČIĆ</item>
      <item>Željko Zorja, OIB 95326676053 zastupanog po punomoćniku DAVOR PAVIČIĆ</item>
      <item>Božidar Makar, OIB 46691665767 zastupanog po punomoćniku DAVOR PAVIČIĆ</item>
    </izvorni_sadrzaj>
    <derivirana_varijabla naziv="DomainObject.Predmet.StrankaListFormatedOIB_1">
      <item>Sandro Zrna, OIB 63886969338 zastupanog po punomoćniku DAVOR PAVIČIĆ</item>
      <item>Marija Hajdinjak, OIB 89487711541 zastupanog po punomoćniku DAVOR PAVIČIĆ</item>
      <item>Robert Kerovec, OIB 62016413154 zastupanog po punomoćniku DAVOR PAVIČIĆ</item>
      <item>Dušan Veseli, OIB 29402039282 zastupanog po punomoćniku DAVOR PAVIČIĆ</item>
      <item>Milenko Kerovec, OIB 99213753151 zastupanog po punomoćniku DAVOR PAVIČIĆ</item>
      <item>Davor Čerjavić, OIB 98412203195 zastupanog po punomoćniku DAVOR PAVIČIĆ</item>
      <item>Željko Zorja, OIB 95326676053 zastupanog po punomoćniku DAVOR PAVIČIĆ</item>
      <item>Božidar Makar, OIB 46691665767 zastupanog po punomoćniku DAVOR PAVIČIĆ</item>
    </derivirana_varijabla>
  </DomainObject.Predmet.StrankaListFormatedOIB>
  <DomainObject.Predmet.StrankaListFormatedWithAdress>
    <izvorni_sadrzaj>
      <item>Sandro Zrna, DONJI HRAŠĆAN 6, 40320 Donji Kraljevec zastupanog po punomoćniku DAVOR PAVIČIĆ</item>
      <item>Marija Hajdinjak, MIHOVLJAN, MARKA KOVAČA 1, 40000 Čakovec zastupanog po punomoćniku DAVOR PAVIČIĆ</item>
      <item>Robert Kerovec, DONJI HRAŠĆAN 67, 40320 Donji Kraljevec zastupanog po punomoćniku DAVOR PAVIČIĆ</item>
      <item>Dušan Veseli, ŠENKOVEC, BUDINA 5, 40000 Čakovec zastupanog po punomoćniku DAVOR PAVIČIĆ</item>
      <item>Milenko Kerovec, DONJI HRAŠĆAN 67, 40320 Donji Kraljevec zastupanog po punomoćniku DAVOR PAVIČIĆ</item>
      <item>Davor Čerjavić, Cvjetna Ulica 6, 40000 Strahoninec zastupanog po punomoćniku DAVOR PAVIČIĆ</item>
      <item>Željko Zorja, SUBOTIČKA 11, 10000 Zagreb zastupanog po punomoćniku DAVOR PAVIČIĆ</item>
      <item>Božidar Makar, Ulica Dr. Ljudevita Gaja 24, 40000 Mala Subotica zastupanog po punomoćniku DAVOR PAVIČIĆ</item>
    </izvorni_sadrzaj>
    <derivirana_varijabla naziv="DomainObject.Predmet.StrankaListFormatedWithAdress_1">
      <item>Sandro Zrna, DONJI HRAŠĆAN 6, 40320 Donji Kraljevec zastupanog po punomoćniku DAVOR PAVIČIĆ</item>
      <item>Marija Hajdinjak, MIHOVLJAN, MARKA KOVAČA 1, 40000 Čakovec zastupanog po punomoćniku DAVOR PAVIČIĆ</item>
      <item>Robert Kerovec, DONJI HRAŠĆAN 67, 40320 Donji Kraljevec zastupanog po punomoćniku DAVOR PAVIČIĆ</item>
      <item>Dušan Veseli, ŠENKOVEC, BUDINA 5, 40000 Čakovec zastupanog po punomoćniku DAVOR PAVIČIĆ</item>
      <item>Milenko Kerovec, DONJI HRAŠĆAN 67, 40320 Donji Kraljevec zastupanog po punomoćniku DAVOR PAVIČIĆ</item>
      <item>Davor Čerjavić, Cvjetna Ulica 6, 40000 Strahoninec zastupanog po punomoćniku DAVOR PAVIČIĆ</item>
      <item>Željko Zorja, SUBOTIČKA 11, 10000 Zagreb zastupanog po punomoćniku DAVOR PAVIČIĆ</item>
      <item>Božidar Makar, Ulica Dr. Ljudevita Gaja 24, 40000 Mala Subotica zastupanog po punomoćniku DAVOR PAVIČIĆ</item>
    </derivirana_varijabla>
  </DomainObject.Predmet.StrankaListFormatedWithAdress>
  <DomainObject.Predmet.StrankaListFormatedWithAdressOIB>
    <izvorni_sadrzaj>
      <item>Sandro Zrna, OIB 63886969338, DONJI HRAŠĆAN 6, 40320 Donji Kraljevec zastupanog po punomoćniku DAVOR PAVIČIĆ</item>
      <item>Marija Hajdinjak, OIB 89487711541, MIHOVLJAN, MARKA KOVAČA 1, 40000 Čakovec zastupanog po punomoćniku DAVOR PAVIČIĆ</item>
      <item>Robert Kerovec, OIB 62016413154, DONJI HRAŠĆAN 67, 40320 Donji Kraljevec zastupanog po punomoćniku DAVOR PAVIČIĆ</item>
      <item>Dušan Veseli, OIB 29402039282, ŠENKOVEC, BUDINA 5, 40000 Čakovec zastupanog po punomoćniku DAVOR PAVIČIĆ</item>
      <item>Milenko Kerovec, OIB 99213753151, DONJI HRAŠĆAN 67, 40320 Donji Kraljevec zastupanog po punomoćniku DAVOR PAVIČIĆ</item>
      <item>Davor Čerjavić, OIB 98412203195, Cvjetna Ulica 6, 40000 Strahoninec zastupanog po punomoćniku DAVOR PAVIČIĆ</item>
      <item>Željko Zorja, OIB 95326676053, SUBOTIČKA 11, 10000 Zagreb zastupanog po punomoćniku DAVOR PAVIČIĆ</item>
      <item>Božidar Makar, OIB 46691665767, Ulica Dr. Ljudevita Gaja 24, 40000 Mala Subotica zastupanog po punomoćniku DAVOR PAVIČIĆ</item>
    </izvorni_sadrzaj>
    <derivirana_varijabla naziv="DomainObject.Predmet.StrankaListFormatedWithAdressOIB_1">
      <item>Sandro Zrna, OIB 63886969338, DONJI HRAŠĆAN 6, 40320 Donji Kraljevec zastupanog po punomoćniku DAVOR PAVIČIĆ</item>
      <item>Marija Hajdinjak, OIB 89487711541, MIHOVLJAN, MARKA KOVAČA 1, 40000 Čakovec zastupanog po punomoćniku DAVOR PAVIČIĆ</item>
      <item>Robert Kerovec, OIB 62016413154, DONJI HRAŠĆAN 67, 40320 Donji Kraljevec zastupanog po punomoćniku DAVOR PAVIČIĆ</item>
      <item>Dušan Veseli, OIB 29402039282, ŠENKOVEC, BUDINA 5, 40000 Čakovec zastupanog po punomoćniku DAVOR PAVIČIĆ</item>
      <item>Milenko Kerovec, OIB 99213753151, DONJI HRAŠĆAN 67, 40320 Donji Kraljevec zastupanog po punomoćniku DAVOR PAVIČIĆ</item>
      <item>Davor Čerjavić, OIB 98412203195, Cvjetna Ulica 6, 40000 Strahoninec zastupanog po punomoćniku DAVOR PAVIČIĆ</item>
      <item>Željko Zorja, OIB 95326676053, SUBOTIČKA 11, 10000 Zagreb zastupanog po punomoćniku DAVOR PAVIČIĆ</item>
      <item>Božidar Makar, OIB 46691665767, Ulica Dr. Ljudevita Gaja 24, 40000 Mala Subotica zastupanog po punomoćniku DAVOR PAVIČIĆ</item>
    </derivirana_varijabla>
  </DomainObject.Predmet.StrankaListFormatedWithAdressOIB>
  <DomainObject.Predmet.StrankaListNazivFormated>
    <izvorni_sadrzaj>
      <item>Sandro Zrna</item>
      <item>Marija Hajdinjak</item>
      <item>Robert Kerovec</item>
      <item>Dušan Veseli</item>
      <item>Milenko Kerovec</item>
      <item>Davor Čerjavić</item>
      <item>Željko Zorja</item>
      <item>Božidar Makar</item>
    </izvorni_sadrzaj>
    <derivirana_varijabla naziv="DomainObject.Predmet.StrankaListNazivFormated_1">
      <item>Sandro Zrna</item>
      <item>Marija Hajdinjak</item>
      <item>Robert Kerovec</item>
      <item>Dušan Veseli</item>
      <item>Milenko Kerovec</item>
      <item>Davor Čerjavić</item>
      <item>Željko Zorja</item>
      <item>Božidar Makar</item>
    </derivirana_varijabla>
  </DomainObject.Predmet.StrankaListNazivFormated>
  <DomainObject.Predmet.StrankaListNazivFormatedOIB>
    <izvorni_sadrzaj>
      <item>Sandro Zrna, OIB 63886969338</item>
      <item>Marija Hajdinjak, OIB 89487711541</item>
      <item>Robert Kerovec, OIB 62016413154</item>
      <item>Dušan Veseli, OIB 29402039282</item>
      <item>Milenko Kerovec, OIB 99213753151</item>
      <item>Davor Čerjavić, OIB 98412203195</item>
      <item>Željko Zorja, OIB 95326676053</item>
      <item>Božidar Makar, OIB 46691665767</item>
    </izvorni_sadrzaj>
    <derivirana_varijabla naziv="DomainObject.Predmet.StrankaListNazivFormatedOIB_1">
      <item>Sandro Zrna, OIB 63886969338</item>
      <item>Marija Hajdinjak, OIB 89487711541</item>
      <item>Robert Kerovec, OIB 62016413154</item>
      <item>Dušan Veseli, OIB 29402039282</item>
      <item>Milenko Kerovec, OIB 99213753151</item>
      <item>Davor Čerjavić, OIB 98412203195</item>
      <item>Željko Zorja, OIB 95326676053</item>
      <item>Božidar Makar, OIB 46691665767</item>
    </derivirana_varijabla>
  </DomainObject.Predmet.StrankaListNazivFormatedOIB>
  <DomainObject.Predmet.ProtuStrankaListFormated>
    <izvorni_sadrzaj>
      <item>ŠIPAK d.o.o.</item>
    </izvorni_sadrzaj>
    <derivirana_varijabla naziv="DomainObject.Predmet.ProtuStrankaListFormated_1">
      <item>ŠIPAK d.o.o.</item>
    </derivirana_varijabla>
  </DomainObject.Predmet.ProtuStrankaListFormated>
  <DomainObject.Predmet.ProtuStrankaListFormatedOIB>
    <izvorni_sadrzaj>
      <item>ŠIPAK d.o.o., OIB 60644959071</item>
    </izvorni_sadrzaj>
    <derivirana_varijabla naziv="DomainObject.Predmet.ProtuStrankaListFormatedOIB_1">
      <item>ŠIPAK d.o.o., OIB 60644959071</item>
    </derivirana_varijabla>
  </DomainObject.Predmet.ProtuStrankaListFormatedOIB>
  <DomainObject.Predmet.ProtuStrankaListFormatedWithAdress>
    <izvorni_sadrzaj>
      <item>ŠIPAK d.o.o., Samoborska cesta 217, 10090 Zagreb</item>
    </izvorni_sadrzaj>
    <derivirana_varijabla naziv="DomainObject.Predmet.ProtuStrankaListFormatedWithAdress_1">
      <item>ŠIPAK d.o.o., Samoborska cesta 217, 10090 Zagreb</item>
    </derivirana_varijabla>
  </DomainObject.Predmet.ProtuStrankaListFormatedWithAdress>
  <DomainObject.Predmet.ProtuStrankaListFormatedWithAdressOIB>
    <izvorni_sadrzaj>
      <item>ŠIPAK d.o.o., OIB 60644959071, Samoborska cesta 217, 10090 Zagreb</item>
    </izvorni_sadrzaj>
    <derivirana_varijabla naziv="DomainObject.Predmet.ProtuStrankaListFormatedWithAdressOIB_1">
      <item>ŠIPAK d.o.o., OIB 60644959071, Samoborska cesta 217, 10090 Zagreb</item>
    </derivirana_varijabla>
  </DomainObject.Predmet.ProtuStrankaListFormatedWithAdressOIB>
  <DomainObject.Predmet.ProtuStrankaListNazivFormated>
    <izvorni_sadrzaj>
      <item>ŠIPAK d.o.o.</item>
    </izvorni_sadrzaj>
    <derivirana_varijabla naziv="DomainObject.Predmet.ProtuStrankaListNazivFormated_1">
      <item>ŠIPAK d.o.o.</item>
    </derivirana_varijabla>
  </DomainObject.Predmet.ProtuStrankaListNazivFormated>
  <DomainObject.Predmet.ProtuStrankaListNazivFormatedOIB>
    <izvorni_sadrzaj>
      <item>ŠIPAK d.o.o., OIB 60644959071</item>
    </izvorni_sadrzaj>
    <derivirana_varijabla naziv="DomainObject.Predmet.ProtuStrankaListNazivFormatedOIB_1">
      <item>ŠIPAK d.o.o., OIB 60644959071</item>
    </derivirana_varijabla>
  </DomainObject.Predmet.ProtuStrankaListNazivFormatedOIB>
  <DomainObject.Predmet.OstaliListFormated>
    <izvorni_sadrzaj>
      <item>DAVOR PAVIČIĆ punomoćnik sudionika u postupku Davor Čerjavić; Božidar Makar; Milenko Kerovec; Marija Hajdinjak; Dušan Veseli; Sandro Zrna; Robert Kerovec; Željko Zorja</item>
      <item>ZAGREBAČKA BANKA d.d.</item>
      <item>FINANCIJSKA AGENCIJA ZAGREB</item>
      <item>ALEKSANDRA MARKOVIĆ</item>
      <item>Ministarstvo financija RH, Porezna uprava</item>
      <item>Marko Fak</item>
      <item>MESSER CROATIA PLIN d.o.o.</item>
      <item>OD LJUBENKO I PARTNERI</item>
      <item>STRABAG AG KÖLN Glavna podružnica Zagreb za građevinarstvo</item>
      <item>GRAĐEVINARSTVO I PROIZVODNJA KRK d.d.</item>
      <item>KERA-KAM d.o.o.</item>
      <item>OD ANIĆ I PARTNERI</item>
      <item>JOSIP BILIĆ-PRCIĆ, odvjetnik</item>
      <item>SILVANA DEMARK, odvjetnica</item>
      <item>HRVOJE ČIPČIĆ BRAGADIN, odvjetnik</item>
      <item>Katica Mady</item>
    </izvorni_sadrzaj>
    <derivirana_varijabla naziv="DomainObject.Predmet.OstaliListFormated_1">
      <item>DAVOR PAVIČIĆ punomoćnik sudionika u postupku Davor Čerjavić; Božidar Makar; Milenko Kerovec; Marija Hajdinjak; Dušan Veseli; Sandro Zrna; Robert Kerovec; Željko Zorja</item>
      <item>ZAGREBAČKA BANKA d.d.</item>
      <item>FINANCIJSKA AGENCIJA ZAGREB</item>
      <item>ALEKSANDRA MARKOVIĆ</item>
      <item>Ministarstvo financija RH, Porezna uprava</item>
      <item>Marko Fak</item>
      <item>MESSER CROATIA PLIN d.o.o.</item>
      <item>OD LJUBENKO I PARTNERI</item>
      <item>STRABAG AG KÖLN Glavna podružnica Zagreb za građevinarstvo</item>
      <item>GRAĐEVINARSTVO I PROIZVODNJA KRK d.d.</item>
      <item>KERA-KAM d.o.o.</item>
      <item>OD ANIĆ I PARTNERI</item>
      <item>JOSIP BILIĆ-PRCIĆ, odvjetnik</item>
      <item>SILVANA DEMARK, odvjetnica</item>
      <item>HRVOJE ČIPČIĆ BRAGADIN, odvjetnik</item>
      <item>Katica Mady</item>
    </derivirana_varijabla>
  </DomainObject.Predmet.OstaliListFormated>
  <DomainObject.Predmet.OstaliListFormatedOIB>
    <izvorni_sadrzaj>
      <item>DAVOR PAVIČIĆ punomoćnik sudionika u postupku Davor Čerjavić; Božidar Makar; Milenko Kerovec; Marija Hajdinjak; Dušan Veseli; Sandro Zrna; Robert Kerovec; Željko Zorja</item>
      <item>ZAGREBAČKA BANKA d.d., OIB 92963223473</item>
      <item>FINANCIJSKA AGENCIJA ZAGREB, OIB 85821130368</item>
      <item>ALEKSANDRA MARKOVIĆ</item>
      <item>Ministarstvo financija RH, Porezna uprava, OIB 18683136487</item>
      <item>Marko Fak, OIB 25300508272</item>
      <item>MESSER CROATIA PLIN d.o.o., OIB 32179081874</item>
      <item>OD LJUBENKO I PARTNERI</item>
      <item>STRABAG AG KÖLN Glavna podružnica Zagreb za građevinarstvo, OIB 76282593727</item>
      <item>GRAĐEVINARSTVO I PROIZVODNJA KRK d.d.</item>
      <item>KERA-KAM d.o.o.</item>
      <item>OD ANIĆ I PARTNERI</item>
      <item>JOSIP BILIĆ-PRCIĆ, odvjetnik</item>
      <item>SILVANA DEMARK, odvjetnica</item>
      <item>HRVOJE ČIPČIĆ BRAGADIN, odvjetnik</item>
      <item>Katica Mady, OIB 08425017689</item>
    </izvorni_sadrzaj>
    <derivirana_varijabla naziv="DomainObject.Predmet.OstaliListFormatedOIB_1">
      <item>DAVOR PAVIČIĆ punomoćnik sudionika u postupku Davor Čerjavić; Božidar Makar; Milenko Kerovec; Marija Hajdinjak; Dušan Veseli; Sandro Zrna; Robert Kerovec; Željko Zorja</item>
      <item>ZAGREBAČKA BANKA d.d., OIB 92963223473</item>
      <item>FINANCIJSKA AGENCIJA ZAGREB, OIB 85821130368</item>
      <item>ALEKSANDRA MARKOVIĆ</item>
      <item>Ministarstvo financija RH, Porezna uprava, OIB 18683136487</item>
      <item>Marko Fak, OIB 25300508272</item>
      <item>MESSER CROATIA PLIN d.o.o., OIB 32179081874</item>
      <item>OD LJUBENKO I PARTNERI</item>
      <item>STRABAG AG KÖLN Glavna podružnica Zagreb za građevinarstvo, OIB 76282593727</item>
      <item>GRAĐEVINARSTVO I PROIZVODNJA KRK d.d.</item>
      <item>KERA-KAM d.o.o.</item>
      <item>OD ANIĆ I PARTNERI</item>
      <item>JOSIP BILIĆ-PRCIĆ, odvjetnik</item>
      <item>SILVANA DEMARK, odvjetnica</item>
      <item>HRVOJE ČIPČIĆ BRAGADIN, odvjetnik</item>
      <item>Katica Mady, OIB 08425017689</item>
    </derivirana_varijabla>
  </DomainObject.Predmet.OstaliListFormatedOIB>
  <DomainObject.Predmet.OstaliListFormatedWithAdress>
    <izvorni_sadrzaj>
      <item>DAVOR PAVIČIĆ, MIHANOVIĆEVA 20, 10000 Zagreb punomoćnik sudionika u postupku Davor Čerjavić; Božidar Makar; Milenko Kerovec; Marija Hajdinjak; Dušan Veseli; Sandro Zrna; Robert Kerovec; Željko Zorja</item>
      <item>ZAGREBAČKA BANKA d.d., Paromlinska 2, 10000 Zagreb</item>
      <item>FINANCIJSKA AGENCIJA ZAGREB</item>
      <item>ALEKSANDRA MARKOVIĆ, Đure Sudete 19, 10000 Zagreb</item>
      <item>Ministarstvo financija RH, Porezna uprava, Av. Dubrovnik 32, 10000 Zagreb</item>
      <item>Marko Fak, Trg Žrtava Fašizma 5, 10000 Zagreb</item>
      <item>MESSER CROATIA PLIN d.o.o., Industrijska 1, 10290 Zaprešić</item>
      <item>OD LJUBENKO I PARTNERI, Branimirova 29, 10000 Zagreb</item>
      <item>STRABAG AG KÖLN Glavna podružnica Zagreb za građevinarstvo, Petra Hektorovića 2, 10000 Zagreb</item>
      <item>GRAĐEVINARSTVO I PROIZVODNJA KRK d.d., Stjepana Radića 31, 51500 Krk</item>
      <item>KERA-KAM d.o.o., Ćirkovići 135/B, 51215 Kastav</item>
      <item>OD ANIĆ I PARTNERI, Ljudevita Gaja 53, 10000 Zagreb</item>
      <item>JOSIP BILIĆ-PRCIĆ, odvjetnik, Graščica 2i, 10000 Zagreb</item>
      <item>SILVANA DEMARK, odvjetnica, Čavle 78, 51218 Čavle</item>
      <item>HRVOJE ČIPČIĆ BRAGADIN, odvjetnik, Masarykova 15, 10000 Zagreb</item>
      <item>Katica Mady, Gradiljnjak 15 A, 10000 Zagreb</item>
    </izvorni_sadrzaj>
    <derivirana_varijabla naziv="DomainObject.Predmet.OstaliListFormatedWithAdress_1">
      <item>DAVOR PAVIČIĆ, MIHANOVIĆEVA 20, 10000 Zagreb punomoćnik sudionika u postupku Davor Čerjavić; Božidar Makar; Milenko Kerovec; Marija Hajdinjak; Dušan Veseli; Sandro Zrna; Robert Kerovec; Željko Zorja</item>
      <item>ZAGREBAČKA BANKA d.d., Paromlinska 2, 10000 Zagreb</item>
      <item>FINANCIJSKA AGENCIJA ZAGREB</item>
      <item>ALEKSANDRA MARKOVIĆ, Đure Sudete 19, 10000 Zagreb</item>
      <item>Ministarstvo financija RH, Porezna uprava, Av. Dubrovnik 32, 10000 Zagreb</item>
      <item>Marko Fak, Trg Žrtava Fašizma 5, 10000 Zagreb</item>
      <item>MESSER CROATIA PLIN d.o.o., Industrijska 1, 10290 Zaprešić</item>
      <item>OD LJUBENKO I PARTNERI, Branimirova 29, 10000 Zagreb</item>
      <item>STRABAG AG KÖLN Glavna podružnica Zagreb za građevinarstvo, Petra Hektorovića 2, 10000 Zagreb</item>
      <item>GRAĐEVINARSTVO I PROIZVODNJA KRK d.d., Stjepana Radića 31, 51500 Krk</item>
      <item>KERA-KAM d.o.o., Ćirkovići 135/B, 51215 Kastav</item>
      <item>OD ANIĆ I PARTNERI, Ljudevita Gaja 53, 10000 Zagreb</item>
      <item>JOSIP BILIĆ-PRCIĆ, odvjetnik, Graščica 2i, 10000 Zagreb</item>
      <item>SILVANA DEMARK, odvjetnica, Čavle 78, 51218 Čavle</item>
      <item>HRVOJE ČIPČIĆ BRAGADIN, odvjetnik, Masarykova 15, 10000 Zagreb</item>
      <item>Katica Mady, Gradiljnjak 15 A, 10000 Zagreb</item>
    </derivirana_varijabla>
  </DomainObject.Predmet.OstaliListFormatedWithAdress>
  <DomainObject.Predmet.OstaliListFormatedWithAdressOIB>
    <izvorni_sadrzaj>
      <item>DAVOR PAVIČIĆ, MIHANOVIĆEVA 20, 10000 Zagreb punomoćnik sudionika u postupku Davor Čerjavić; Božidar Makar; Milenko Kerovec; Marija Hajdinjak; Dušan Veseli; Sandro Zrna; Robert Kerovec; Željko Zorja</item>
      <item>ZAGREBAČKA BANKA d.d., OIB 92963223473, Paromlinska 2, 10000 Zagreb</item>
      <item>FINANCIJSKA AGENCIJA ZAGREB, OIB 85821130368</item>
      <item>ALEKSANDRA MARKOVIĆ, Đure Sudete 19, 10000 Zagreb</item>
      <item>Ministarstvo financija RH, Porezna uprava, OIB 18683136487, Av. Dubrovnik 32, 10000 Zagreb</item>
      <item>Marko Fak, OIB 25300508272, Trg Žrtava Fašizma 5, 10000 Zagreb</item>
      <item>MESSER CROATIA PLIN d.o.o., OIB 32179081874, Industrijska 1, 10290 Zaprešić</item>
      <item>OD LJUBENKO I PARTNERI, Branimirova 29, 10000 Zagreb</item>
      <item>STRABAG AG KÖLN Glavna podružnica Zagreb za građevinarstvo, OIB 76282593727, Petra Hektorovića 2, 10000 Zagreb</item>
      <item>GRAĐEVINARSTVO I PROIZVODNJA KRK d.d., Stjepana Radića 31, 51500 Krk</item>
      <item>KERA-KAM d.o.o., Ćirkovići 135/B, 51215 Kastav</item>
      <item>OD ANIĆ I PARTNERI, Ljudevita Gaja 53, 10000 Zagreb</item>
      <item>JOSIP BILIĆ-PRCIĆ, odvjetnik, Graščica 2i, 10000 Zagreb</item>
      <item>SILVANA DEMARK, odvjetnica, Čavle 78, 51218 Čavle</item>
      <item>HRVOJE ČIPČIĆ BRAGADIN, odvjetnik, Masarykova 15, 10000 Zagreb</item>
      <item>Katica Mady, OIB 08425017689, Gradiljnjak 15 A, 10000 Zagreb</item>
    </izvorni_sadrzaj>
    <derivirana_varijabla naziv="DomainObject.Predmet.OstaliListFormatedWithAdressOIB_1">
      <item>DAVOR PAVIČIĆ, MIHANOVIĆEVA 20, 10000 Zagreb punomoćnik sudionika u postupku Davor Čerjavić; Božidar Makar; Milenko Kerovec; Marija Hajdinjak; Dušan Veseli; Sandro Zrna; Robert Kerovec; Željko Zorja</item>
      <item>ZAGREBAČKA BANKA d.d., OIB 92963223473, Paromlinska 2, 10000 Zagreb</item>
      <item>FINANCIJSKA AGENCIJA ZAGREB, OIB 85821130368</item>
      <item>ALEKSANDRA MARKOVIĆ, Đure Sudete 19, 10000 Zagreb</item>
      <item>Ministarstvo financija RH, Porezna uprava, OIB 18683136487, Av. Dubrovnik 32, 10000 Zagreb</item>
      <item>Marko Fak, OIB 25300508272, Trg Žrtava Fašizma 5, 10000 Zagreb</item>
      <item>MESSER CROATIA PLIN d.o.o., OIB 32179081874, Industrijska 1, 10290 Zaprešić</item>
      <item>OD LJUBENKO I PARTNERI, Branimirova 29, 10000 Zagreb</item>
      <item>STRABAG AG KÖLN Glavna podružnica Zagreb za građevinarstvo, OIB 76282593727, Petra Hektorovića 2, 10000 Zagreb</item>
      <item>GRAĐEVINARSTVO I PROIZVODNJA KRK d.d., Stjepana Radića 31, 51500 Krk</item>
      <item>KERA-KAM d.o.o., Ćirkovići 135/B, 51215 Kastav</item>
      <item>OD ANIĆ I PARTNERI, Ljudevita Gaja 53, 10000 Zagreb</item>
      <item>JOSIP BILIĆ-PRCIĆ, odvjetnik, Graščica 2i, 10000 Zagreb</item>
      <item>SILVANA DEMARK, odvjetnica, Čavle 78, 51218 Čavle</item>
      <item>HRVOJE ČIPČIĆ BRAGADIN, odvjetnik, Masarykova 15, 10000 Zagreb</item>
      <item>Katica Mady, OIB 08425017689, Gradiljnjak 15 A, 10000 Zagreb</item>
    </derivirana_varijabla>
  </DomainObject.Predmet.OstaliListFormatedWithAdressOIB>
  <DomainObject.Predmet.OstaliListNazivFormated>
    <izvorni_sadrzaj>
      <item>DAVOR PAVIČIĆ</item>
      <item>ZAGREBAČKA BANKA d.d.</item>
      <item>FINANCIJSKA AGENCIJA ZAGREB</item>
      <item>ALEKSANDRA MARKOVIĆ</item>
      <item>Ministarstvo financija RH, Porezna uprava</item>
      <item>Marko Fak</item>
      <item>MESSER CROATIA PLIN d.o.o.</item>
      <item>OD LJUBENKO I PARTNERI</item>
      <item>STRABAG AG KÖLN Glavna podružnica Zagreb za građevinarstvo</item>
      <item>GRAĐEVINARSTVO I PROIZVODNJA KRK d.d.</item>
      <item>KERA-KAM d.o.o.</item>
      <item>OD ANIĆ I PARTNERI</item>
      <item>JOSIP BILIĆ-PRCIĆ, odvjetnik</item>
      <item>SILVANA DEMARK, odvjetnica</item>
      <item>HRVOJE ČIPČIĆ BRAGADIN, odvjetnik</item>
      <item>Katica Mady</item>
    </izvorni_sadrzaj>
    <derivirana_varijabla naziv="DomainObject.Predmet.OstaliListNazivFormated_1">
      <item>DAVOR PAVIČIĆ</item>
      <item>ZAGREBAČKA BANKA d.d.</item>
      <item>FINANCIJSKA AGENCIJA ZAGREB</item>
      <item>ALEKSANDRA MARKOVIĆ</item>
      <item>Ministarstvo financija RH, Porezna uprava</item>
      <item>Marko Fak</item>
      <item>MESSER CROATIA PLIN d.o.o.</item>
      <item>OD LJUBENKO I PARTNERI</item>
      <item>STRABAG AG KÖLN Glavna podružnica Zagreb za građevinarstvo</item>
      <item>GRAĐEVINARSTVO I PROIZVODNJA KRK d.d.</item>
      <item>KERA-KAM d.o.o.</item>
      <item>OD ANIĆ I PARTNERI</item>
      <item>JOSIP BILIĆ-PRCIĆ, odvjetnik</item>
      <item>SILVANA DEMARK, odvjetnica</item>
      <item>HRVOJE ČIPČIĆ BRAGADIN, odvjetnik</item>
      <item>Katica Mady</item>
    </derivirana_varijabla>
  </DomainObject.Predmet.OstaliListNazivFormated>
  <DomainObject.Predmet.OstaliListNazivFormatedOIB>
    <izvorni_sadrzaj>
      <item>DAVOR PAVIČIĆ</item>
      <item>ZAGREBAČKA BANKA d.d., OIB 92963223473</item>
      <item>FINANCIJSKA AGENCIJA ZAGREB, OIB 85821130368</item>
      <item>ALEKSANDRA MARKOVIĆ</item>
      <item>Ministarstvo financija RH, Porezna uprava, OIB 18683136487</item>
      <item>Marko Fak, OIB 25300508272</item>
      <item>MESSER CROATIA PLIN d.o.o., OIB 32179081874</item>
      <item>OD LJUBENKO I PARTNERI</item>
      <item>STRABAG AG KÖLN Glavna podružnica Zagreb za građevinarstvo, OIB 76282593727</item>
      <item>GRAĐEVINARSTVO I PROIZVODNJA KRK d.d.</item>
      <item>KERA-KAM d.o.o.</item>
      <item>OD ANIĆ I PARTNERI</item>
      <item>JOSIP BILIĆ-PRCIĆ, odvjetnik</item>
      <item>SILVANA DEMARK, odvjetnica</item>
      <item>HRVOJE ČIPČIĆ BRAGADIN, odvjetnik</item>
      <item>Katica Mady, OIB 08425017689</item>
    </izvorni_sadrzaj>
    <derivirana_varijabla naziv="DomainObject.Predmet.OstaliListNazivFormatedOIB_1">
      <item>DAVOR PAVIČIĆ</item>
      <item>ZAGREBAČKA BANKA d.d., OIB 92963223473</item>
      <item>FINANCIJSKA AGENCIJA ZAGREB, OIB 85821130368</item>
      <item>ALEKSANDRA MARKOVIĆ</item>
      <item>Ministarstvo financija RH, Porezna uprava, OIB 18683136487</item>
      <item>Marko Fak, OIB 25300508272</item>
      <item>MESSER CROATIA PLIN d.o.o., OIB 32179081874</item>
      <item>OD LJUBENKO I PARTNERI</item>
      <item>STRABAG AG KÖLN Glavna podružnica Zagreb za građevinarstvo, OIB 76282593727</item>
      <item>GRAĐEVINARSTVO I PROIZVODNJA KRK d.d.</item>
      <item>KERA-KAM d.o.o.</item>
      <item>OD ANIĆ I PARTNERI</item>
      <item>JOSIP BILIĆ-PRCIĆ, odvjetnik</item>
      <item>SILVANA DEMARK, odvjetnica</item>
      <item>HRVOJE ČIPČIĆ BRAGADIN, odvjetnik</item>
      <item>Katica Mady, OIB 08425017689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2017.</izvorni_sadrzaj>
    <derivirana_varijabla naziv="DomainObject.Datum_1">26. srpnja 2017.</derivirana_varijabla>
  </DomainObject.Datum>
  <DomainObject.PoslovniBrojDokumenta>
    <izvorni_sadrzaj>St-1083/2012-142</izvorni_sadrzaj>
    <derivirana_varijabla naziv="DomainObject.PoslovniBrojDokumenta_1">St-1083/2012-142</derivirana_varijabla>
  </DomainObject.PoslovniBrojDokumenta>
  <DomainObject.Predmet.StrankaIDrugi>
    <izvorni_sadrzaj>Dušan Veseli i dr.</izvorni_sadrzaj>
    <derivirana_varijabla naziv="DomainObject.Predmet.StrankaIDrugi_1">Dušan Veseli i dr.</derivirana_varijabla>
  </DomainObject.Predmet.StrankaIDrugi>
  <DomainObject.Predmet.ProtustrankaIDrugi>
    <izvorni_sadrzaj>ŠIPAK d.o.o.</izvorni_sadrzaj>
    <derivirana_varijabla naziv="DomainObject.Predmet.ProtustrankaIDrugi_1">ŠIPAK d.o.o.</derivirana_varijabla>
  </DomainObject.Predmet.ProtustrankaIDrugi>
  <DomainObject.Predmet.StrankaIDrugiAdressOIB>
    <izvorni_sadrzaj>Dušan Veseli, OIB 29402039282, ŠENKOVEC, BUDINA 5, 40000 Čakovec i dr.</izvorni_sadrzaj>
    <derivirana_varijabla naziv="DomainObject.Predmet.StrankaIDrugiAdressOIB_1">Dušan Veseli, OIB 29402039282, ŠENKOVEC, BUDINA 5, 40000 Čakovec i dr.</derivirana_varijabla>
  </DomainObject.Predmet.StrankaIDrugiAdressOIB>
  <DomainObject.Predmet.ProtustrankaIDrugiAdressOIB>
    <izvorni_sadrzaj>ŠIPAK d.o.o., OIB 60644959071, Samoborska cesta 217, 10090 Zagreb</izvorni_sadrzaj>
    <derivirana_varijabla naziv="DomainObject.Predmet.ProtustrankaIDrugiAdressOIB_1">ŠIPAK d.o.o., OIB 60644959071, Samoborska cesta 217, 10090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Sandro Zrna</item>
      <item>Marija Hajdinjak</item>
      <item>Robert Kerovec</item>
      <item>Dušan Veseli</item>
      <item>Milenko Kerovec</item>
      <item>DAVOR PAVIČIĆ</item>
      <item>Davor Čerjavić</item>
      <item>Željko Zorja</item>
      <item>ŠIPAK d.o.o.</item>
      <item>Božidar Makar</item>
      <item>ZAGREBAČKA BANKA d.d.</item>
      <item>FINANCIJSKA AGENCIJA ZAGREB</item>
      <item>ALEKSANDRA MARKOVIĆ</item>
      <item>Ministarstvo financija RH, Porezna uprava</item>
      <item>Marko Fak</item>
      <item>MESSER CROATIA PLIN d.o.o.</item>
      <item>OD LJUBENKO I PARTNERI</item>
      <item>STRABAG AG KÖLN Glavna podružnica Zagreb za građevinarstvo</item>
      <item>GRAĐEVINARSTVO I PROIZVODNJA KRK d.d.</item>
      <item>KERA-KAM d.o.o.</item>
      <item>OD ANIĆ I PARTNERI</item>
      <item>JOSIP BILIĆ-PRCIĆ, odvjetnik</item>
      <item>SILVANA DEMARK, odvjetnica</item>
      <item>HRVOJE ČIPČIĆ BRAGADIN, odvjetnik</item>
      <item>Katica Mady</item>
    </izvorni_sadrzaj>
    <derivirana_varijabla naziv="DomainObject.Predmet.SudioniciListNaziv_1">
      <item>Sandro Zrna</item>
      <item>Marija Hajdinjak</item>
      <item>Robert Kerovec</item>
      <item>Dušan Veseli</item>
      <item>Milenko Kerovec</item>
      <item>DAVOR PAVIČIĆ</item>
      <item>Davor Čerjavić</item>
      <item>Željko Zorja</item>
      <item>ŠIPAK d.o.o.</item>
      <item>Božidar Makar</item>
      <item>ZAGREBAČKA BANKA d.d.</item>
      <item>FINANCIJSKA AGENCIJA ZAGREB</item>
      <item>ALEKSANDRA MARKOVIĆ</item>
      <item>Ministarstvo financija RH, Porezna uprava</item>
      <item>Marko Fak</item>
      <item>MESSER CROATIA PLIN d.o.o.</item>
      <item>OD LJUBENKO I PARTNERI</item>
      <item>STRABAG AG KÖLN Glavna podružnica Zagreb za građevinarstvo</item>
      <item>GRAĐEVINARSTVO I PROIZVODNJA KRK d.d.</item>
      <item>KERA-KAM d.o.o.</item>
      <item>OD ANIĆ I PARTNERI</item>
      <item>JOSIP BILIĆ-PRCIĆ, odvjetnik</item>
      <item>SILVANA DEMARK, odvjetnica</item>
      <item>HRVOJE ČIPČIĆ BRAGADIN, odvjetnik</item>
      <item>Katica Mady</item>
    </derivirana_varijabla>
  </DomainObject.Predmet.SudioniciListNaziv>
  <DomainObject.Predmet.SudioniciListAdressOIB>
    <izvorni_sadrzaj>
      <item>Sandro Zrna, OIB 63886969338, DONJI HRAŠĆAN 6,40320 Donji Kraljevec</item>
      <item>Marija Hajdinjak, OIB 89487711541, MIHOVLJAN, MARKA KOVAČA 1,40000 Čakovec</item>
      <item>Robert Kerovec, OIB 62016413154, DONJI HRAŠĆAN 67,40320 Donji Kraljevec</item>
      <item>Dušan Veseli, OIB 29402039282, ŠENKOVEC, BUDINA 5,40000 Čakovec</item>
      <item>Milenko Kerovec, OIB 99213753151, DONJI HRAŠĆAN 67,40320 Donji Kraljevec</item>
      <item>DAVOR PAVIČIĆ, MIHANOVIĆEVA 20,10000 Zagreb</item>
      <item>Davor Čerjavić, OIB 98412203195, Cvjetna Ulica 6,40000 Strahoninec</item>
      <item>Željko Zorja, OIB 95326676053, SUBOTIČKA 11,10000 Zagreb</item>
      <item>ŠIPAK d.o.o., OIB 60644959071, Samoborska cesta 217,10090 Zagreb</item>
      <item>Božidar Makar, OIB 46691665767, Ulica Dr. Ljudevita Gaja 24,40000 Mala Subotica</item>
      <item>ZAGREBAČKA BANKA d.d., OIB 92963223473, Paromlinska 2,10000 Zagreb</item>
      <item>FINANCIJSKA AGENCIJA ZAGREB, OIB 85821130368</item>
      <item>ALEKSANDRA MARKOVIĆ, Đure Sudete 19,10000 Zagreb</item>
      <item>Ministarstvo financija RH, Porezna uprava, OIB 18683136487, Av. Dubrovnik 32,10000 Zagreb</item>
      <item>Marko Fak, OIB 25300508272, Trg Žrtava Fašizma 5,10000 Zagreb</item>
      <item>MESSER CROATIA PLIN d.o.o., OIB 32179081874, Industrijska 1,10290 Zaprešić</item>
      <item>OD LJUBENKO I PARTNERI, Branimirova 29,10000 Zagreb</item>
      <item>STRABAG AG KÖLN Glavna podružnica Zagreb za građevinarstvo, OIB 76282593727, Petra Hektorovića 2,10000 Zagreb</item>
      <item>GRAĐEVINARSTVO I PROIZVODNJA KRK d.d., Stjepana Radića 31,51500 Krk</item>
      <item>KERA-KAM d.o.o., Ćirkovići 135/B,51215 Kastav</item>
      <item>OD ANIĆ I PARTNERI, Ljudevita Gaja 53,10000 Zagreb</item>
      <item>JOSIP BILIĆ-PRCIĆ, odvjetnik, Graščica 2i,10000 Zagreb</item>
      <item>SILVANA DEMARK, odvjetnica, Čavle 78,51218 Čavle</item>
      <item>HRVOJE ČIPČIĆ BRAGADIN, odvjetnik, Masarykova 15,10000 Zagreb</item>
      <item>Katica Mady, OIB 08425017689, Gradiljnjak 15 A,10000 Zagreb</item>
    </izvorni_sadrzaj>
    <derivirana_varijabla naziv="DomainObject.Predmet.SudioniciListAdressOIB_1">
      <item>Sandro Zrna, OIB 63886969338, DONJI HRAŠĆAN 6,40320 Donji Kraljevec</item>
      <item>Marija Hajdinjak, OIB 89487711541, MIHOVLJAN, MARKA KOVAČA 1,40000 Čakovec</item>
      <item>Robert Kerovec, OIB 62016413154, DONJI HRAŠĆAN 67,40320 Donji Kraljevec</item>
      <item>Dušan Veseli, OIB 29402039282, ŠENKOVEC, BUDINA 5,40000 Čakovec</item>
      <item>Milenko Kerovec, OIB 99213753151, DONJI HRAŠĆAN 67,40320 Donji Kraljevec</item>
      <item>DAVOR PAVIČIĆ, MIHANOVIĆEVA 20,10000 Zagreb</item>
      <item>Davor Čerjavić, OIB 98412203195, Cvjetna Ulica 6,40000 Strahoninec</item>
      <item>Željko Zorja, OIB 95326676053, SUBOTIČKA 11,10000 Zagreb</item>
      <item>ŠIPAK d.o.o., OIB 60644959071, Samoborska cesta 217,10090 Zagreb</item>
      <item>Božidar Makar, OIB 46691665767, Ulica Dr. Ljudevita Gaja 24,40000 Mala Subotica</item>
      <item>ZAGREBAČKA BANKA d.d., OIB 92963223473, Paromlinska 2,10000 Zagreb</item>
      <item>FINANCIJSKA AGENCIJA ZAGREB, OIB 85821130368</item>
      <item>ALEKSANDRA MARKOVIĆ, Đure Sudete 19,10000 Zagreb</item>
      <item>Ministarstvo financija RH, Porezna uprava, OIB 18683136487, Av. Dubrovnik 32,10000 Zagreb</item>
      <item>Marko Fak, OIB 25300508272, Trg Žrtava Fašizma 5,10000 Zagreb</item>
      <item>MESSER CROATIA PLIN d.o.o., OIB 32179081874, Industrijska 1,10290 Zaprešić</item>
      <item>OD LJUBENKO I PARTNERI, Branimirova 29,10000 Zagreb</item>
      <item>STRABAG AG KÖLN Glavna podružnica Zagreb za građevinarstvo, OIB 76282593727, Petra Hektorovića 2,10000 Zagreb</item>
      <item>GRAĐEVINARSTVO I PROIZVODNJA KRK d.d., Stjepana Radića 31,51500 Krk</item>
      <item>KERA-KAM d.o.o., Ćirkovići 135/B,51215 Kastav</item>
      <item>OD ANIĆ I PARTNERI, Ljudevita Gaja 53,10000 Zagreb</item>
      <item>JOSIP BILIĆ-PRCIĆ, odvjetnik, Graščica 2i,10000 Zagreb</item>
      <item>SILVANA DEMARK, odvjetnica, Čavle 78,51218 Čavle</item>
      <item>HRVOJE ČIPČIĆ BRAGADIN, odvjetnik, Masarykova 15,10000 Zagreb</item>
      <item>Katica Mady, OIB 08425017689, Gradiljnjak 15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63886969338</item>
      <item>, OIB 89487711541</item>
      <item>, OIB 62016413154</item>
      <item>, OIB 29402039282</item>
      <item>, OIB 99213753151</item>
      <item>, OIB null</item>
      <item>, OIB 98412203195</item>
      <item>, OIB 95326676053</item>
      <item>, OIB 60644959071</item>
      <item>, OIB 46691665767</item>
      <item>, OIB 92963223473</item>
      <item>, OIB 85821130368</item>
      <item>, OIB null</item>
      <item>, OIB 18683136487</item>
      <item>, OIB 25300508272</item>
      <item>, OIB 32179081874</item>
      <item>, OIB null</item>
      <item>, OIB 76282593727</item>
      <item>, OIB null</item>
      <item>, OIB null</item>
      <item>, OIB null</item>
      <item>, OIB null</item>
      <item>, OIB null</item>
      <item>, OIB null</item>
      <item>, OIB 08425017689</item>
    </izvorni_sadrzaj>
    <derivirana_varijabla naziv="DomainObject.Predmet.SudioniciListNazivOIB_1">
      <item>, OIB 63886969338</item>
      <item>, OIB 89487711541</item>
      <item>, OIB 62016413154</item>
      <item>, OIB 29402039282</item>
      <item>, OIB 99213753151</item>
      <item>, OIB null</item>
      <item>, OIB 98412203195</item>
      <item>, OIB 95326676053</item>
      <item>, OIB 60644959071</item>
      <item>, OIB 46691665767</item>
      <item>, OIB 92963223473</item>
      <item>, OIB 85821130368</item>
      <item>, OIB null</item>
      <item>, OIB 18683136487</item>
      <item>, OIB 25300508272</item>
      <item>, OIB 32179081874</item>
      <item>, OIB null</item>
      <item>, OIB 76282593727</item>
      <item>, OIB null</item>
      <item>, OIB null</item>
      <item>, OIB null</item>
      <item>, OIB null</item>
      <item>, OIB null</item>
      <item>, OIB null</item>
      <item>, OIB 08425017689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Petrinjska 28, 10000 Zagreb</item>
    </izvorni_sadrzaj>
    <derivirana_varijabla naziv="DomainObject.Predmet.StecajniUpraviteljiListAddressOIB_1">
      <item>Marko Fak, OIB 25300508272,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730</properties:Words>
  <properties:Characters>4022</properties:Characters>
  <properties:Lines>105</properties:Lines>
  <properties:Paragraphs>36</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5100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2017-07-03T13:10:00Z</dcterms:created>
  <dc:creator>Sudsko vijeće</dc:creator>
  <cp:lastModifiedBy>Valentina Kranjčić</cp:lastModifiedBy>
  <cp:lastPrinted>2017-07-26T11:37:00Z</cp:lastPrinted>
  <dcterms:modified xmlns:xsi="http://www.w3.org/2001/XMLSchema-instance" xsi:type="dcterms:W3CDTF">2017-07-26T11:39:00Z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St-1083/2012-142 / Odluka - Rješenje - obustava i zaključenje stečajnog postupka zbog nedostatnosti stečajne mase</vt:lpwstr>
  </prop:property>
  <prop:property name="CC_coloring" pid="4" fmtid="{D5CDD505-2E9C-101B-9397-08002B2CF9AE}">
    <vt:bool>true</vt:bool>
  </prop:property>
  <prop:property name="BrojStranica" pid="5" fmtid="{D5CDD505-2E9C-101B-9397-08002B2CF9AE}">
    <vt:i4>3</vt:i4>
  </prop:property>
</prop:Properties>
</file>