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3102" w14:paraId="1303102" w:rsidRDefault="00F252F6" w:rsidP="001940FB" w:rsidR="00F252F6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891F84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891F84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F252F6" w:rsidP="00AA6BCF" w:rsidR="00F252F6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F252F6" w:rsidR="00F252F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F252F6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F252F6" w:rsidP="00F252F6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F252F6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252F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E7AC6">
        <w:rPr>
          <w:rFonts w:cs="Calibri" w:eastAsia="Arial Unicode MS" w:hAnsi="Calibri" w:ascii="Calibri"/>
          <w:kern w:val="1"/>
          <w:lang w:eastAsia="ar-SA" w:val="hr-HR"/>
        </w:rPr>
        <w:t>ENVER HALITI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F252F6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EE7AC6" w:rsidRPr="00EE7AC6">
        <w:rPr>
          <w:rFonts w:cs="Calibri" w:hAnsi="Calibri" w:ascii="Calibri"/>
        </w:rPr>
        <w:t>100.239,60 kn</w:t>
      </w:r>
      <w:r w:rsidR="00EE7AC6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E7AC6" w:rsidRPr="00EE7AC6">
        <w:rPr>
          <w:rFonts w:cs="Calibri" w:hAnsi="Calibri" w:ascii="Calibri"/>
        </w:rPr>
        <w:t>90.439,60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EE7AC6" w:rsidRPr="00EE7AC6">
        <w:rPr>
          <w:rFonts w:cs="Calibri" w:hAnsi="Calibri" w:ascii="Calibri"/>
        </w:rPr>
        <w:t>9.800,00 kn</w:t>
      </w:r>
      <w:r w:rsidR="00EE7AC6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F252F6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06DCA" w:rsidR="00B37D8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252F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252F6" w:rsidRPr="00F252F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F252F6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F252F6" w:rsidP="00B06DCA" w:rsidR="00F252F6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D240E" w:rsidP="00B06DCA" w:rsidR="009D240E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EE7AC6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EE7AC6" w:rsidR="00AA6BCF" w:rsidRPr="00372EC9">
        <w:trPr>
          <w:trHeight w:val="127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E7AC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E7AC6">
              <w:rPr>
                <w:rFonts w:cs="Calibri" w:hAnsi="Calibri" w:ascii="Calibri"/>
              </w:rPr>
              <w:t>ENVER HALITI</w:t>
            </w:r>
            <w:r w:rsidR="00B37D88">
              <w:rPr>
                <w:rFonts w:cs="Calibri"/>
              </w:rPr>
              <w:t xml:space="preserve">, </w:t>
            </w:r>
            <w:r w:rsidR="00B37D88" w:rsidRPr="00B37D88">
              <w:rPr>
                <w:rFonts w:cs="Calibri"/>
              </w:rPr>
              <w:t xml:space="preserve"> </w:t>
            </w:r>
            <w:r w:rsidRPr="00EE7AC6">
              <w:rPr>
                <w:rFonts w:cs="Calibri" w:hAnsi="Calibri" w:ascii="Calibri"/>
              </w:rPr>
              <w:t>Hrležina 16,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EE7AC6">
              <w:rPr>
                <w:rFonts w:cs="Calibri" w:hAnsi="Calibri" w:ascii="Calibri"/>
              </w:rPr>
              <w:t>54383318007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E7AC6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EE7AC6">
              <w:rPr>
                <w:rFonts w:cs="Calibri" w:hAnsi="Calibri" w:ascii="Calibri"/>
              </w:rPr>
              <w:t>Ugovor o štednom depozitu broj 81-70-20052-9,  knjigovodstvena kartica članskog uloga, izračun kamata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E7AC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E7AC6">
              <w:rPr>
                <w:rFonts w:cs="Calibri" w:hAnsi="Calibri" w:ascii="Calibri"/>
              </w:rPr>
              <w:t>100.239,60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E7AC6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E7AC6">
              <w:rPr>
                <w:rFonts w:cs="Calibri" w:hAnsi="Calibri" w:ascii="Calibri"/>
              </w:rPr>
              <w:t>90.439,60 kn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E7AC6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E7AC6">
              <w:rPr>
                <w:rFonts w:cs="Calibri" w:hAnsi="Calibri" w:ascii="Calibri"/>
              </w:rPr>
              <w:t>9.800,00 kn</w:t>
            </w:r>
          </w:p>
        </w:tc>
      </w:tr>
    </w:tbl>
    <w:p w:rsidRDefault="00B972F5" w:rsidP="00B972F5" w:rsidR="00B972F5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972F5" w:rsidP="00B972F5" w:rsidR="00B972F5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4049D" w:rsidP="00B972F5" w:rsidR="00B972F5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2F5" w:rsidP="00B972F5" w:rsidR="00B972F5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972F5" w:rsidP="00B972F5" w:rsidR="00B972F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972F5" w:rsidP="00B972F5" w:rsidR="00B972F5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972F5" w:rsidP="00B972F5" w:rsidR="00B972F5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B972F5" w:rsidP="00B972F5" w:rsidR="00B972F5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8F2" w:rsidR="000278F2">
      <w:pPr>
        <w:spacing w:after="0"/>
      </w:pPr>
      <w:r>
        <w:separator/>
      </w:r>
    </w:p>
  </w:endnote>
  <w:endnote w:id="0" w:type="continuationSeparator">
    <w:p w:rsidRDefault="000278F2" w:rsidR="000278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2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8F2" w:rsidR="000278F2">
      <w:pPr>
        <w:spacing w:after="0"/>
      </w:pPr>
      <w:r>
        <w:separator/>
      </w:r>
    </w:p>
  </w:footnote>
  <w:footnote w:id="0" w:type="continuationSeparator">
    <w:p w:rsidRDefault="000278F2" w:rsidR="000278F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2D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278F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48E2"/>
    <w:rsid w:val="000D54FE"/>
    <w:rsid w:val="000D5985"/>
    <w:rsid w:val="000E3208"/>
    <w:rsid w:val="000E467B"/>
    <w:rsid w:val="000E4AC6"/>
    <w:rsid w:val="000E4EE1"/>
    <w:rsid w:val="000E52DF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38EA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9A6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B10A8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62C2"/>
    <w:rsid w:val="00380458"/>
    <w:rsid w:val="0038241A"/>
    <w:rsid w:val="00384907"/>
    <w:rsid w:val="00384A28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27BA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6860"/>
    <w:rsid w:val="00687853"/>
    <w:rsid w:val="00687E4E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1F84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1533A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240E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7D88"/>
    <w:rsid w:val="00B4049D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972F5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062B8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7CE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E7AC6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52F6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E5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2D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2D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2D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2D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E5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2D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2D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2D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2D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E4712-ABB3-463D-84CD-5B052D2A52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1423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2018-08-23T10:36:00Z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St-651/2017-138 / Podnesak - Podnesak (-138.docx)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