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cb39" w14:paraId="c59cb3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405B84">
        <w:t>5037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405B84" w:rsidP="00780919" w:rsidR="00DE0AD2" w:rsidRPr="00C23224">
      <w:pPr>
        <w:jc w:val="both"/>
      </w:pPr>
      <w:r w:rsidRPr="00405B84">
        <w:t>Trgovački sud u Zagrebu, po sucu Maji Jurovicki, u stečajnom postupku u povodu prijedloga predlagatelja FINANCIJSKE AGENCIJE, Zagreb, Ulica grada Vukovara 70, OIB: 85821130368, za otvaranje stečajnog postupka nad dužnikom LOGO-FD d.o.o. OIB: 87974166306, Zagreb, Koledinečka 5</w:t>
      </w:r>
      <w:r>
        <w:t xml:space="preserve">, </w:t>
      </w:r>
      <w:r w:rsidR="00C23224" w:rsidRPr="00C23224">
        <w:t>dana</w:t>
      </w:r>
      <w:r>
        <w:t xml:space="preserve"> </w:t>
      </w:r>
      <w:r w:rsidR="00FC73E2">
        <w:t>11</w:t>
      </w:r>
      <w:r w:rsidR="005729A1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A10157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674C53" w:rsidRPr="00674C53">
        <w:t xml:space="preserve"> </w:t>
      </w:r>
      <w:r w:rsidR="00405B84" w:rsidRPr="00405B84">
        <w:t>LOGO-FD d.o.o. OIB: 87974166306, Zagreb, Koledinečka 5</w:t>
      </w:r>
      <w:r w:rsidR="00405B84">
        <w:t>.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ED0BBD">
        <w:t>11</w:t>
      </w:r>
      <w:r w:rsidR="005E2D9B">
        <w:t xml:space="preserve">. </w:t>
      </w:r>
      <w:r w:rsidR="007D0E98">
        <w:t xml:space="preserve">siječnja 2018. u </w:t>
      </w:r>
      <w:r w:rsidR="00ED0BBD">
        <w:t xml:space="preserve"> 15,00 </w:t>
      </w:r>
      <w:r w:rsidR="00457468">
        <w:t>sati</w:t>
      </w:r>
      <w:r w:rsidR="007D0E98">
        <w:t>.</w:t>
      </w:r>
      <w:r w:rsidR="00457468">
        <w:t xml:space="preserve"> </w:t>
      </w:r>
      <w:r w:rsidR="007D0E98">
        <w:t xml:space="preserve">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833A14" w:rsidR="00747AE1">
      <w:pPr>
        <w:jc w:val="both"/>
      </w:pPr>
      <w:r>
        <w:t xml:space="preserve">II. </w:t>
      </w:r>
      <w:r w:rsidR="00AA78A7">
        <w:t xml:space="preserve">  </w:t>
      </w:r>
      <w:r w:rsidR="00E56467" w:rsidRPr="00E56467">
        <w:t xml:space="preserve">Za stečajnog upravitelja imenuje se </w:t>
      </w:r>
      <w:r w:rsidR="009B4A5D">
        <w:t>Renata Horvatin OIB: 45832446829 iz Našica, Trg dr. Franje Tuđmana 12.</w:t>
      </w:r>
    </w:p>
    <w:p w:rsidRDefault="009B4A5D" w:rsidP="00833A14" w:rsidR="009B4A5D">
      <w:pPr>
        <w:jc w:val="both"/>
      </w:pPr>
    </w:p>
    <w:p w:rsidRDefault="00DB441F" w:rsidP="007620FB" w:rsidR="008C1494">
      <w:pPr>
        <w:jc w:val="both"/>
      </w:pPr>
      <w:r>
        <w:t>III. Zaključuje se stečajni postupak nad dužnikom</w:t>
      </w:r>
      <w:r w:rsidR="00674C53" w:rsidRPr="00674C53">
        <w:t xml:space="preserve"> </w:t>
      </w:r>
      <w:r w:rsidR="00747AE1" w:rsidRPr="00747AE1">
        <w:t>LOGO-FD d.o.o. OIB: 87974166306, Zagreb, Koledinečka 5</w:t>
      </w:r>
      <w:r w:rsidR="00BE5FC8">
        <w:t>.</w:t>
      </w:r>
    </w:p>
    <w:p w:rsidRDefault="00BE5FC8" w:rsidP="007620FB" w:rsidR="00BE5FC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4B65E5">
        <w:t>e</w:t>
      </w:r>
      <w:r>
        <w:t xml:space="preserve"> ploč</w:t>
      </w:r>
      <w:r w:rsidR="004B65E5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8C1494">
        <w:t xml:space="preserve"> </w:t>
      </w:r>
      <w:r w:rsidR="00747AE1" w:rsidRPr="00747AE1">
        <w:t>LOGO-FD d.o.o. OIB: 87974166306, Zagreb, Koledinečka 5.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4B29D4" w:rsidP="00CD719A" w:rsidR="00BA4487">
      <w:pPr>
        <w:jc w:val="both"/>
      </w:pPr>
      <w:r>
        <w:t xml:space="preserve">          </w:t>
      </w:r>
      <w:r w:rsidR="00BA4487" w:rsidRPr="00BA4487">
        <w:t xml:space="preserve">Financijska agencija, kao predlagatelj, navela je u prijedlogu za otvaranje stečajnog postupka kako dužnik na dan 01. rujna 2015. u Očevidniku redoslijeda osnova za plaćanje ima evidentirane neizvršene osnove za plaćanje u neprekinutom razdoblju od 369 dana, u ukupnom iznosu od 65.596,39 kn, kao i da dužnik ima 2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D719A" w:rsidP="00CD719A" w:rsidR="00CD719A">
      <w:pPr>
        <w:jc w:val="both"/>
      </w:pPr>
      <w:r>
        <w:lastRenderedPageBreak/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0F2508">
        <w:t>28</w:t>
      </w:r>
      <w:r w:rsidR="00D50248">
        <w:t xml:space="preserve">. rujna </w:t>
      </w:r>
      <w:r>
        <w:t xml:space="preserve">2017. pokrenuo prethodni postupak nad dužnikom, a </w:t>
      </w:r>
    </w:p>
    <w:p w:rsidRDefault="000F2508" w:rsidP="00CD719A" w:rsidR="00B84CC3">
      <w:pPr>
        <w:jc w:val="both"/>
      </w:pPr>
      <w:r>
        <w:t>22. studenog</w:t>
      </w:r>
      <w:r w:rsidR="00D50248">
        <w:t xml:space="preserve"> </w:t>
      </w:r>
      <w:r w:rsidR="00CD719A">
        <w:t>2017. održano je ročište radi očitovanja o prijedlogu za otvaranje stečajnog postupka</w:t>
      </w:r>
      <w:r w:rsidR="00BB5D94">
        <w:t xml:space="preserve">. Zastupnik po zakonu dužnika </w:t>
      </w:r>
      <w:r w:rsidR="00B84CC3">
        <w:t>ni</w:t>
      </w:r>
      <w:r w:rsidR="00CD719A">
        <w:t>j</w:t>
      </w:r>
      <w:r w:rsidR="00BB5BFB">
        <w:t>e pristupio na navedeno ročište</w:t>
      </w:r>
      <w:r w:rsidR="00B84CC3">
        <w:t>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BB5BFB">
        <w:t xml:space="preserve"> </w:t>
      </w:r>
      <w:r w:rsidR="00CE5105">
        <w:t>22. studenog 2017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E5105">
        <w:t xml:space="preserve"> </w:t>
      </w:r>
      <w:r w:rsidR="00CE5105" w:rsidRPr="00CE5105">
        <w:t>22. stude</w:t>
      </w:r>
      <w:r w:rsidR="00CE5105">
        <w:t>nog 2017</w:t>
      </w:r>
      <w:r w:rsidR="00680230">
        <w:t>.</w:t>
      </w:r>
      <w:r w:rsidR="00B84CC3">
        <w:t xml:space="preserve"> V</w:t>
      </w:r>
      <w:r>
        <w:t xml:space="preserve">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FB06B7">
        <w:t>11</w:t>
      </w:r>
      <w:r w:rsidR="0099008D">
        <w:t xml:space="preserve">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4B3751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ED4FA3" w:rsidP="00B02DA3" w:rsidR="00ED4FA3">
      <w:pPr>
        <w:jc w:val="both"/>
      </w:pPr>
    </w:p>
    <w:p w:rsidRDefault="00ED4FA3" w:rsidP="00B02DA3" w:rsidR="00ED4FA3">
      <w:pPr>
        <w:jc w:val="both"/>
      </w:pPr>
    </w:p>
    <w:p w:rsidRDefault="00ED4FA3" w:rsidP="00B02DA3" w:rsidR="00ED4FA3">
      <w:pPr>
        <w:jc w:val="both"/>
      </w:pPr>
    </w:p>
    <w:p w:rsidRDefault="00ED4FA3" w:rsidP="00B02DA3" w:rsidR="00ED4FA3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4B3751" w:rsidP="004F5146" w:rsidR="004B3751">
      <w:pPr>
        <w:jc w:val="right"/>
      </w:pPr>
      <w:r>
        <w:t>za točnost otpravka-ovlašteni službenik</w:t>
      </w:r>
    </w:p>
    <w:p w:rsidRDefault="004B3751" w:rsidP="004F5146" w:rsidR="004B3751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4B3751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BA4487">
          <w:t>5037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2539"/>
    <w:rsid w:val="000C5D82"/>
    <w:rsid w:val="000E1465"/>
    <w:rsid w:val="000E626D"/>
    <w:rsid w:val="000F2508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B6685"/>
    <w:rsid w:val="001C53D4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440"/>
    <w:rsid w:val="002E2DB0"/>
    <w:rsid w:val="002E4063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C78FA"/>
    <w:rsid w:val="003D592F"/>
    <w:rsid w:val="003E0E43"/>
    <w:rsid w:val="003E0F40"/>
    <w:rsid w:val="003E4392"/>
    <w:rsid w:val="003F712D"/>
    <w:rsid w:val="00405B84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B29D4"/>
    <w:rsid w:val="004B3751"/>
    <w:rsid w:val="004B65E5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9A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E2D9B"/>
    <w:rsid w:val="005F5A8E"/>
    <w:rsid w:val="005F7440"/>
    <w:rsid w:val="00602479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74C53"/>
    <w:rsid w:val="00680230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6F514E"/>
    <w:rsid w:val="00704D10"/>
    <w:rsid w:val="00705E40"/>
    <w:rsid w:val="007205FD"/>
    <w:rsid w:val="00726A2E"/>
    <w:rsid w:val="00747AE1"/>
    <w:rsid w:val="007620FB"/>
    <w:rsid w:val="007717BA"/>
    <w:rsid w:val="00780919"/>
    <w:rsid w:val="00782B2F"/>
    <w:rsid w:val="007B02B4"/>
    <w:rsid w:val="007C2112"/>
    <w:rsid w:val="007C7596"/>
    <w:rsid w:val="007D0E98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4543D"/>
    <w:rsid w:val="008527B2"/>
    <w:rsid w:val="008733E7"/>
    <w:rsid w:val="008A306D"/>
    <w:rsid w:val="008B55BF"/>
    <w:rsid w:val="008C1494"/>
    <w:rsid w:val="008C661C"/>
    <w:rsid w:val="008E127C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6D9E"/>
    <w:rsid w:val="0099008D"/>
    <w:rsid w:val="00997388"/>
    <w:rsid w:val="009A72F1"/>
    <w:rsid w:val="009B4A5D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10157"/>
    <w:rsid w:val="00A22B7B"/>
    <w:rsid w:val="00A2463E"/>
    <w:rsid w:val="00A618D3"/>
    <w:rsid w:val="00A75AF9"/>
    <w:rsid w:val="00A801F2"/>
    <w:rsid w:val="00A951D7"/>
    <w:rsid w:val="00AA0442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34BD"/>
    <w:rsid w:val="00B46603"/>
    <w:rsid w:val="00B646E5"/>
    <w:rsid w:val="00B8024A"/>
    <w:rsid w:val="00B81193"/>
    <w:rsid w:val="00B84CC3"/>
    <w:rsid w:val="00BA4487"/>
    <w:rsid w:val="00BB2CC0"/>
    <w:rsid w:val="00BB5BFB"/>
    <w:rsid w:val="00BB5D94"/>
    <w:rsid w:val="00BC2DA8"/>
    <w:rsid w:val="00BD17D3"/>
    <w:rsid w:val="00BE07A7"/>
    <w:rsid w:val="00BE19F1"/>
    <w:rsid w:val="00BE2894"/>
    <w:rsid w:val="00BE5FC8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E5105"/>
    <w:rsid w:val="00CF2A99"/>
    <w:rsid w:val="00CF464A"/>
    <w:rsid w:val="00CF656A"/>
    <w:rsid w:val="00CF721B"/>
    <w:rsid w:val="00D016A4"/>
    <w:rsid w:val="00D02135"/>
    <w:rsid w:val="00D067DD"/>
    <w:rsid w:val="00D13DAA"/>
    <w:rsid w:val="00D2234F"/>
    <w:rsid w:val="00D26467"/>
    <w:rsid w:val="00D26F0B"/>
    <w:rsid w:val="00D345F1"/>
    <w:rsid w:val="00D35C67"/>
    <w:rsid w:val="00D50248"/>
    <w:rsid w:val="00D63665"/>
    <w:rsid w:val="00D71FFD"/>
    <w:rsid w:val="00D85CC6"/>
    <w:rsid w:val="00DA687B"/>
    <w:rsid w:val="00DB1188"/>
    <w:rsid w:val="00DB441F"/>
    <w:rsid w:val="00DB7FF8"/>
    <w:rsid w:val="00DC563E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6467"/>
    <w:rsid w:val="00E57CD2"/>
    <w:rsid w:val="00E63E36"/>
    <w:rsid w:val="00E71B8C"/>
    <w:rsid w:val="00E72D2A"/>
    <w:rsid w:val="00E75D7C"/>
    <w:rsid w:val="00E83F37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ED0BBD"/>
    <w:rsid w:val="00ED4FA3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2E59"/>
    <w:rsid w:val="00F874AD"/>
    <w:rsid w:val="00F92DDD"/>
    <w:rsid w:val="00F9309D"/>
    <w:rsid w:val="00FA31EB"/>
    <w:rsid w:val="00FA6EEE"/>
    <w:rsid w:val="00FB06B7"/>
    <w:rsid w:val="00FB1298"/>
    <w:rsid w:val="00FB2EBB"/>
    <w:rsid w:val="00FB6933"/>
    <w:rsid w:val="00FC73E2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5037</izvorni_sadrzaj>
    <derivirana_varijabla naziv="DomainObject.Predmet.Broj_1">5037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St-5037/2016</izvorni_sadrzaj>
    <derivirana_varijabla naziv="DomainObject.Predmet.OznakaBroj_1">St-5037/2016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LOGO-FD d.o.o.</izvorni_sadrzaj>
    <derivirana_varijabla naziv="DomainObject.Predmet.ProtustrankaFormated_1">  LOGO-FD d.o.o.</derivirana_varijabla>
  </DomainObject.Predmet.ProtustrankaFormated>
  <DomainObject.Predmet.ProtustrankaFormatedOIB>
    <izvorni_sadrzaj>  LOGO-FD d.o.o., OIB 87974166306</izvorni_sadrzaj>
    <derivirana_varijabla naziv="DomainObject.Predmet.ProtustrankaFormatedOIB_1">  LOGO-FD d.o.o., OIB 87974166306</derivirana_varijabla>
  </DomainObject.Predmet.ProtustrankaFormatedOIB>
  <DomainObject.Predmet.ProtustrankaFormatedWithAdress>
    <izvorni_sadrzaj> LOGO-FD d.o.o., Koledinečka 5, 10000 Zagreb</izvorni_sadrzaj>
    <derivirana_varijabla naziv="DomainObject.Predmet.ProtustrankaFormatedWithAdress_1"> LOGO-FD d.o.o., Koledinečka 5, 10000 Zagreb</derivirana_varijabla>
  </DomainObject.Predmet.ProtustrankaFormatedWithAdress>
  <DomainObject.Predmet.ProtustrankaFormatedWithAdressOIB>
    <izvorni_sadrzaj> LOGO-FD d.o.o., OIB 87974166306, Koledinečka 5, 10000 Zagreb</izvorni_sadrzaj>
    <derivirana_varijabla naziv="DomainObject.Predmet.ProtustrankaFormatedWithAdressOIB_1"> LOGO-FD d.o.o., OIB 87974166306, Koledinečka 5, 10000 Zagreb</derivirana_varijabla>
  </DomainObject.Predmet.ProtustrankaFormatedWithAdressOIB>
  <DomainObject.Predmet.ProtustrankaWithAdress>
    <izvorni_sadrzaj>LOGO-FD d.o.o. Koledinečka 5, 10000 Zagreb</izvorni_sadrzaj>
    <derivirana_varijabla naziv="DomainObject.Predmet.ProtustrankaWithAdress_1">LOGO-FD d.o.o. Koledinečka 5, 10000 Zagreb</derivirana_varijabla>
  </DomainObject.Predmet.ProtustrankaWithAdress>
  <DomainObject.Predmet.ProtustrankaWithAdressOIB>
    <izvorni_sadrzaj>LOGO-FD d.o.o., OIB 87974166306, Koledinečka 5, 10000 Zagreb</izvorni_sadrzaj>
    <derivirana_varijabla naziv="DomainObject.Predmet.ProtustrankaWithAdressOIB_1">LOGO-FD d.o.o., OIB 87974166306, Koledinečka 5, 10000 Zagreb</derivirana_varijabla>
  </DomainObject.Predmet.ProtustrankaWithAdressOIB>
  <DomainObject.Predmet.ProtustrankaNazivFormated>
    <izvorni_sadrzaj>LOGO-FD d.o.o.</izvorni_sadrzaj>
    <derivirana_varijabla naziv="DomainObject.Predmet.ProtustrankaNazivFormated_1">LOGO-FD d.o.o.</derivirana_varijabla>
  </DomainObject.Predmet.ProtustrankaNazivFormated>
  <DomainObject.Predmet.ProtustrankaNazivFormatedOIB>
    <izvorni_sadrzaj>LOGO-FD d.o.o., OIB 87974166306</izvorni_sadrzaj>
    <derivirana_varijabla naziv="DomainObject.Predmet.ProtustrankaNazivFormatedOIB_1">LOGO-FD d.o.o., OIB 87974166306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LOGO-FD d.o.o.</item>
    </izvorni_sadrzaj>
    <derivirana_varijabla naziv="DomainObject.Predmet.ProtuStrankaListFormated_1">
      <item>LOGO-FD d.o.o.</item>
    </derivirana_varijabla>
  </DomainObject.Predmet.ProtuStrankaListFormated>
  <DomainObject.Predmet.ProtuStrankaListFormatedOIB>
    <izvorni_sadrzaj>
      <item>LOGO-FD d.o.o., OIB 87974166306</item>
    </izvorni_sadrzaj>
    <derivirana_varijabla naziv="DomainObject.Predmet.ProtuStrankaListFormatedOIB_1">
      <item>LOGO-FD d.o.o., OIB 87974166306</item>
    </derivirana_varijabla>
  </DomainObject.Predmet.ProtuStrankaListFormatedOIB>
  <DomainObject.Predmet.ProtuStrankaListFormatedWithAdress>
    <izvorni_sadrzaj>
      <item>LOGO-FD d.o.o., Koledinečka 5, 10000 Zagreb</item>
    </izvorni_sadrzaj>
    <derivirana_varijabla naziv="DomainObject.Predmet.ProtuStrankaListFormatedWithAdress_1">
      <item>LOGO-FD d.o.o., Koledinečka 5, 10000 Zagreb</item>
    </derivirana_varijabla>
  </DomainObject.Predmet.ProtuStrankaListFormatedWithAdress>
  <DomainObject.Predmet.ProtuStrankaListFormatedWithAdressOIB>
    <izvorni_sadrzaj>
      <item>LOGO-FD d.o.o., OIB 87974166306, Koledinečka 5, 10000 Zagreb</item>
    </izvorni_sadrzaj>
    <derivirana_varijabla naziv="DomainObject.Predmet.ProtuStrankaListFormatedWithAdressOIB_1">
      <item>LOGO-FD d.o.o., OIB 87974166306, Koledinečka 5, 10000 Zagreb</item>
    </derivirana_varijabla>
  </DomainObject.Predmet.ProtuStrankaListFormatedWithAdressOIB>
  <DomainObject.Predmet.ProtuStrankaListNazivFormated>
    <izvorni_sadrzaj>
      <item>LOGO-FD d.o.o.</item>
    </izvorni_sadrzaj>
    <derivirana_varijabla naziv="DomainObject.Predmet.ProtuStrankaListNazivFormated_1">
      <item>LOGO-FD d.o.o.</item>
    </derivirana_varijabla>
  </DomainObject.Predmet.ProtuStrankaListNazivFormated>
  <DomainObject.Predmet.ProtuStrankaListNazivFormatedOIB>
    <izvorni_sadrzaj>
      <item>LOGO-FD d.o.o., OIB 87974166306</item>
    </izvorni_sadrzaj>
    <derivirana_varijabla naziv="DomainObject.Predmet.ProtuStrankaListNazivFormatedOIB_1">
      <item>LOGO-FD d.o.o., OIB 87974166306</item>
    </derivirana_varijabla>
  </DomainObject.Predmet.ProtuStrankaListNazivFormatedOIB>
  <DomainObject.Predmet.OstaliListFormated>
    <izvorni_sadrzaj>
      <item>Nikola Ivošević</item>
    </izvorni_sadrzaj>
    <derivirana_varijabla naziv="DomainObject.Predmet.OstaliListFormated_1">
      <item>Nikola Ivošević</item>
    </derivirana_varijabla>
  </DomainObject.Predmet.OstaliListFormated>
  <DomainObject.Predmet.OstaliListFormatedOIB>
    <izvorni_sadrzaj>
      <item>Nikola Ivošević, OIB 31443335260</item>
    </izvorni_sadrzaj>
    <derivirana_varijabla naziv="DomainObject.Predmet.OstaliListFormatedOIB_1">
      <item>Nikola Ivošević, OIB 31443335260</item>
    </derivirana_varijabla>
  </DomainObject.Predmet.OstaliListFormatedOIB>
  <DomainObject.Predmet.OstaliListFormatedWithAdress>
    <izvorni_sadrzaj>
      <item>Nikola Ivošević, Donja Drenova 87, 10382 Donja Drenova</item>
    </izvorni_sadrzaj>
    <derivirana_varijabla naziv="DomainObject.Predmet.OstaliListFormatedWithAdress_1">
      <item>Nikola Ivošević, Donja Drenova 87, 10382 Donja Drenova</item>
    </derivirana_varijabla>
  </DomainObject.Predmet.OstaliListFormatedWithAdress>
  <DomainObject.Predmet.OstaliListFormatedWithAdressOIB>
    <izvorni_sadrzaj>
      <item>Nikola Ivošević, OIB 31443335260, Donja Drenova 87, 10382 Donja Drenova</item>
    </izvorni_sadrzaj>
    <derivirana_varijabla naziv="DomainObject.Predmet.OstaliListFormatedWithAdressOIB_1">
      <item>Nikola Ivošević, OIB 31443335260, Donja Drenova 87, 10382 Donja Drenova</item>
    </derivirana_varijabla>
  </DomainObject.Predmet.OstaliListFormatedWithAdressOIB>
  <DomainObject.Predmet.OstaliListNazivFormated>
    <izvorni_sadrzaj>
      <item>Nikola Ivošević</item>
    </izvorni_sadrzaj>
    <derivirana_varijabla naziv="DomainObject.Predmet.OstaliListNazivFormated_1">
      <item>Nikola Ivošević</item>
    </derivirana_varijabla>
  </DomainObject.Predmet.OstaliListNazivFormated>
  <DomainObject.Predmet.OstaliListNazivFormatedOIB>
    <izvorni_sadrzaj>
      <item>Nikola Ivošević, OIB 31443335260</item>
    </izvorni_sadrzaj>
    <derivirana_varijabla naziv="DomainObject.Predmet.OstaliListNazivFormatedOIB_1">
      <item>Nikola Ivošević, OIB 31443335260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LOGO-FD d.o.o.</izvorni_sadrzaj>
    <derivirana_varijabla naziv="DomainObject.Predmet.ProtustrankaIDrugi_1">LOGO-FD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LOGO-FD d.o.o., OIB 87974166306, Koledinečka 5, 10000 Zagreb</izvorni_sadrzaj>
    <derivirana_varijabla naziv="DomainObject.Predmet.ProtustrankaIDrugiAdressOIB_1">LOGO-FD d.o.o., OIB 87974166306, Koledinečka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LOGO-FD d.o.o.</item>
      <item>Nikola Ivošević</item>
    </izvorni_sadrzaj>
    <derivirana_varijabla naziv="DomainObject.Predmet.SudioniciListNaziv_1">
      <item>FINA Regionalni centar Zagreb</item>
      <item>LOGO-FD d.o.o.</item>
      <item>Nikola Ivošević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LOGO-FD d.o.o., OIB 87974166306, Koledinečka 5,10000 Zagreb</item>
      <item>Nikola Ivošević, OIB 31443335260, Donja Drenova 87,10382 Donja Drenova</item>
    </izvorni_sadrzaj>
    <derivirana_varijabla naziv="DomainObject.Predmet.SudioniciListAdressOIB_1">
      <item>FINA Regionalni centar Zagreb, OIB 85821130368, Trg svibanjskih žrtava 1995. br. 1,10000 Zagreb</item>
      <item>LOGO-FD d.o.o., OIB 87974166306, Koledinečka 5,10000 Zagreb</item>
      <item>Nikola Ivošević, OIB 31443335260, Donja Drenova 87,10382 Donja Drenova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87974166306</item>
      <item>, OIB 31443335260</item>
    </izvorni_sadrzaj>
    <derivirana_varijabla naziv="DomainObject.Predmet.SudioniciListNazivOIB_1">
      <item>, OIB 85821130368</item>
      <item>, OIB 87974166306</item>
      <item>, OIB 31443335260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0A2E1-1996-46A3-94D5-35CF4C54E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4828</properties:Characters>
  <properties:Lines>108</properties:Lines>
  <properties:Paragraphs>35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2018-01-09T14:04:00Z</dcterms:created>
  <dc:creator>gzubak</dc:creator>
  <cp:lastModifiedBy>Mirjana Gašparić</cp:lastModifiedBy>
  <cp:lastPrinted>2018-01-11T08:29:00Z</cp:lastPrinted>
  <dcterms:modified xmlns:xsi="http://www.w3.org/2001/XMLSchema-instance" xsi:type="dcterms:W3CDTF">2018-01-11T08:33:00Z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