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815e" w14:paraId="f73815e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795D39">
        <w:rPr>
          <w:lang w:val="hr-HR"/>
        </w:rPr>
        <w:t>St-462/15-5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95D39">
        <w:t>Relaksacijsko edukacijski centar, Klub za pomoć djeci i odraslima s posebnim potrebama, OIB: 79038664455 sa sjedištem u Trg bana Jelačića 11,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795D39">
        <w:t>Relaksacijsko edukacijski centar, Klub za pomoć djeci i odraslima s posebnim potrebama, OIB: 79038664455 sa sjedištem u Trg bana Jelačića 11, 42000 Varaždin</w:t>
      </w:r>
      <w:r w:rsidR="00830E49">
        <w:t xml:space="preserve">, iznosi </w:t>
      </w:r>
      <w:r w:rsidR="00795D39">
        <w:t>413.210,72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795D39">
        <w:t>predsjednik</w:t>
      </w:r>
      <w:r w:rsidR="002E00D7">
        <w:t xml:space="preserve"> dužnika </w:t>
      </w:r>
      <w:r w:rsidR="00795D39">
        <w:t>Ivan Puclin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795D39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795D39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795D39">
        <w:t>Relaksacijsko edukacijski centar, Klub za pomoć djeci i odraslima s posebnim potrebama, OIB: 79038664455 sa sjedištem u Trg bana Jelačića 11, 42000 Varaždin</w:t>
      </w:r>
      <w:r>
        <w:t>, navodeći da du</w:t>
      </w:r>
      <w:r w:rsidR="00715C85">
        <w:t xml:space="preserve">žnik na dan </w:t>
      </w:r>
      <w:r w:rsidR="00795D39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795D39">
        <w:t>413.210,72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CBF" w:rsidP="007F64E0" w:rsidR="00CA7CBF">
      <w:r>
        <w:separator/>
      </w:r>
    </w:p>
  </w:endnote>
  <w:endnote w:id="0" w:type="continuationSeparator">
    <w:p w:rsidRDefault="00CA7CBF" w:rsidP="007F64E0" w:rsidR="00CA7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CBF" w:rsidP="007F64E0" w:rsidR="00CA7CBF">
      <w:r>
        <w:separator/>
      </w:r>
    </w:p>
  </w:footnote>
  <w:footnote w:id="0" w:type="continuationSeparator">
    <w:p w:rsidRDefault="00CA7CBF" w:rsidP="007F64E0" w:rsidR="00CA7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27A4" w:rsidRPr="001327A4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795D39">
      <w:rPr>
        <w:lang w:val="hr-HR"/>
      </w:rPr>
      <w:t>St-462/15-5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27A4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5D39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A7CB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Relaksacijsko edukacijski centar, Klub za pomoć djeci i odraslima s posebnim potrebama</izvorni_sadrzaj>
    <derivirana_varijabla naziv="DomainObject.Predmet.ProtustrankaFormated_1">  Relaksacijsko edukacijski centar, Klub za pomoć djeci i odraslima s posebnim potrebama</derivirana_varijabla>
  </DomainObject.Predmet.ProtustrankaFormated>
  <DomainObject.Predmet.ProtustrankaFormatedOIB>
    <izvorni_sadrzaj>  Relaksacijsko edukacijski centar, Klub za pomoć djeci i odraslima s posebnim potrebama, OIB 79038664455</izvorni_sadrzaj>
    <derivirana_varijabla naziv="DomainObject.Predmet.ProtustrankaFormatedOIB_1">  Relaksacijsko edukacijski centar, Klub za pomoć djeci i odraslima s posebnim potrebama, OIB 79038664455</derivirana_varijabla>
  </DomainObject.Predmet.ProtustrankaFormatedOIB>
  <DomainObject.Predmet.ProtustrankaFormatedWithAdress>
    <izvorni_sadrzaj> Relaksacijsko edukacijski centar, Klub za pomoć djeci i odraslima s posebnim potrebama, Trg bana Jelačića 11, 42000 Varaždin</izvorni_sadrzaj>
    <derivirana_varijabla naziv="DomainObject.Predmet.ProtustrankaFormatedWithAdress_1"> Relaksacijsko edukacijski centar, Klub za pomoć djeci i odraslima s posebnim potrebama, Trg bana Jelačića 11, 42000 Varaždin</derivirana_varijabla>
  </DomainObject.Predmet.ProtustrankaFormatedWithAdress>
  <DomainObject.Predmet.ProtustrankaFormatedWithAdressOIB>
    <izvorni_sadrzaj> Relaksacijsko edukacijski centar, Klub za pomoć djeci i odraslima s posebnim potrebama, OIB 79038664455, Trg bana Jelačića 11, 42000 Varaždin</izvorni_sadrzaj>
    <derivirana_varijabla naziv="DomainObject.Predmet.ProtustrankaFormatedWithAdressOIB_1"> Relaksacijsko edukacijski centar, Klub za pomoć djeci i odraslima s posebnim potrebama, OIB 79038664455, Trg bana Jelačića 11, 42000 Varaždin</derivirana_varijabla>
  </DomainObject.Predmet.ProtustrankaFormatedWithAdressOIB>
  <DomainObject.Predmet.ProtustrankaWithAdress>
    <izvorni_sadrzaj>Relaksacijsko edukacijski centar, Klub za pomoć djeci i odraslima s posebnim potrebama Trg bana Jelačića 11, 42000 Varaždin</izvorni_sadrzaj>
    <derivirana_varijabla naziv="DomainObject.Predmet.ProtustrankaWithAdress_1">Relaksacijsko edukacijski centar, Klub za pomoć djeci i odraslima s posebnim potrebama Trg bana Jelačića 11, 42000 Varaždin</derivirana_varijabla>
  </DomainObject.Predmet.ProtustrankaWithAdress>
  <DomainObject.Predmet.ProtustrankaWithAdressOIB>
    <izvorni_sadrzaj>Relaksacijsko edukacijski centar, Klub za pomoć djeci i odraslima s posebnim potrebama, OIB 79038664455, Trg bana Jelačića 11, 42000 Varaždin</izvorni_sadrzaj>
    <derivirana_varijabla naziv="DomainObject.Predmet.ProtustrankaWithAdressOIB_1">Relaksacijsko edukacijski centar, Klub za pomoć djeci i odraslima s posebnim potrebama, OIB 79038664455, Trg bana Jelačića 11, 42000 Varaždin</derivirana_varijabla>
  </DomainObject.Predmet.ProtustrankaWithAdressOIB>
  <DomainObject.Predmet.ProtustrankaNazivFormated>
    <izvorni_sadrzaj>Relaksacijsko edukacijski centar, Klub za pomoć djeci i odraslima s posebnim potrebama</izvorni_sadrzaj>
    <derivirana_varijabla naziv="DomainObject.Predmet.ProtustrankaNazivFormated_1">Relaksacijsko edukacijski centar, Klub za pomoć djeci i odraslima s posebnim potrebama</derivirana_varijabla>
  </DomainObject.Predmet.ProtustrankaNazivFormated>
  <DomainObject.Predmet.ProtustrankaNazivFormatedOIB>
    <izvorni_sadrzaj>Relaksacijsko edukacijski centar, Klub za pomoć djeci i odraslima s posebnim potrebama, OIB 79038664455</izvorni_sadrzaj>
    <derivirana_varijabla naziv="DomainObject.Predmet.ProtustrankaNazivFormatedOIB_1">Relaksacijsko edukacijski centar, Klub za pomoć djeci i odraslima s posebnim potrebama, OIB 79038664455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413210.72</izvorni_sadrzaj>
    <derivirana_varijabla naziv="DomainObject.Predmet.TrenutnaVrijednost_1">413210.72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Relaksacijsko edukacijski centar, Klub za pomoć djeci i odraslima s posebnim potrebama</item>
    </izvorni_sadrzaj>
    <derivirana_varijabla naziv="DomainObject.Predmet.ProtuStrankaListFormated_1">
      <item>Relaksacijsko edukacijski centar, Klub za pomoć djeci i odraslima s posebnim potrebama</item>
    </derivirana_varijabla>
  </DomainObject.Predmet.ProtuStrankaListFormated>
  <DomainObject.Predmet.ProtuStrankaListFormatedOIB>
    <izvorni_sadrzaj>
      <item>Relaksacijsko edukacijski centar, Klub za pomoć djeci i odraslima s posebnim potrebama, OIB 79038664455</item>
    </izvorni_sadrzaj>
    <derivirana_varijabla naziv="DomainObject.Predmet.ProtuStrankaListFormatedOIB_1">
      <item>Relaksacijsko edukacijski centar, Klub za pomoć djeci i odraslima s posebnim potrebama, OIB 79038664455</item>
    </derivirana_varijabla>
  </DomainObject.Predmet.ProtuStrankaListFormatedOIB>
  <DomainObject.Predmet.ProtuStrankaListFormatedWithAdress>
    <izvorni_sadrzaj>
      <item>Relaksacijsko edukacijski centar, Klub za pomoć djeci i odraslima s posebnim potrebama, Trg bana Jelačića 11, 42000 Varaždin</item>
    </izvorni_sadrzaj>
    <derivirana_varijabla naziv="DomainObject.Predmet.ProtuStrankaListFormatedWithAdress_1">
      <item>Relaksacijsko edukacijski centar, Klub za pomoć djeci i odraslima s posebnim potrebama, Trg bana Jelačića 11, 42000 Varaždin</item>
    </derivirana_varijabla>
  </DomainObject.Predmet.ProtuStrankaListFormatedWithAdress>
  <DomainObject.Predmet.ProtuStrankaListFormatedWithAdressOIB>
    <izvorni_sadrzaj>
      <item>Relaksacijsko edukacijski centar, Klub za pomoć djeci i odraslima s posebnim potrebama, OIB 79038664455, Trg bana Jelačića 11, 42000 Varaždin</item>
    </izvorni_sadrzaj>
    <derivirana_varijabla naziv="DomainObject.Predmet.ProtuStrankaListFormatedWithAdressOIB_1">
      <item>Relaksacijsko edukacijski centar, Klub za pomoć djeci i odraslima s posebnim potrebama, OIB 79038664455, Trg bana Jelačića 11, 42000 Varaždin</item>
    </derivirana_varijabla>
  </DomainObject.Predmet.ProtuStrankaListFormatedWithAdressOIB>
  <DomainObject.Predmet.ProtuStrankaListNazivFormated>
    <izvorni_sadrzaj>
      <item>Relaksacijsko edukacijski centar, Klub za pomoć djeci i odraslima s posebnim potrebama</item>
    </izvorni_sadrzaj>
    <derivirana_varijabla naziv="DomainObject.Predmet.ProtuStrankaListNazivFormated_1">
      <item>Relaksacijsko edukacijski centar, Klub za pomoć djeci i odraslima s posebnim potrebama</item>
    </derivirana_varijabla>
  </DomainObject.Predmet.ProtuStrankaListNazivFormated>
  <DomainObject.Predmet.ProtuStrankaListNazivFormatedOIB>
    <izvorni_sadrzaj>
      <item>Relaksacijsko edukacijski centar, Klub za pomoć djeci i odraslima s posebnim potrebama, OIB 79038664455</item>
    </izvorni_sadrzaj>
    <derivirana_varijabla naziv="DomainObject.Predmet.ProtuStrankaListNazivFormatedOIB_1">
      <item>Relaksacijsko edukacijski centar, Klub za pomoć djeci i odraslima s posebnim potrebama, OIB 79038664455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Relaksacijsko edukacijski centar, Klub za pomoć djeci i odraslima s posebnim potrebama</izvorni_sadrzaj>
    <derivirana_varijabla naziv="DomainObject.Predmet.ProtustrankaIDrugi_1">Relaksacijsko edukacijski centar, Klub za pomoć djeci i odraslima s posebnim potrebama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Relaksacijsko edukacijski centar, Klub za pomoć djeci i odraslima s posebnim potrebama, OIB 79038664455, Trg bana Jelačića 11, 42000 Varaždin</izvorni_sadrzaj>
    <derivirana_varijabla naziv="DomainObject.Predmet.ProtustrankaIDrugiAdressOIB_1">Relaksacijsko edukacijski centar, Klub za pomoć djeci i odraslima s posebnim potrebama, OIB 79038664455, Trg bana Jelačića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Relaksacijsko edukacijski centar, Klub za pomoć djeci i odraslima s posebnim potrebama</item>
      <item>E-oglasna ploča ovog suda</item>
    </izvorni_sadrzaj>
    <derivirana_varijabla naziv="DomainObject.Predmet.SudioniciListNaziv_1">
      <item>Financijska agencija</item>
      <item>Relaksacijsko edukacijski centar, Klub za pomoć djeci i odraslima s posebnim potrebama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Relaksacijsko edukacijski centar, Klub za pomoć djeci i odraslima s posebnim potrebama, OIB 79038664455, Trg bana Jelačića 11,42000 Varaždin</item>
      <item>E-oglasna ploča ovog suda</item>
    </izvorni_sadrzaj>
    <derivirana_varijabla naziv="DomainObject.Predmet.SudioniciListAdressOIB_1">
      <item>Financijska agencija, OIB 85821130368, A. Cesarca 2,42000 Varaždin</item>
      <item>Relaksacijsko edukacijski centar, Klub za pomoć djeci i odraslima s posebnim potrebama, OIB 79038664455, Trg bana Jelačića 11,42000 Varaždin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79038664455</item>
    </izvorni_sadrzaj>
    <derivirana_varijabla naziv="DomainObject.Predmet.SudioniciListNazivOIB_1">
      <item>, OIB null</item>
      <item>, OIB 85821130368</item>
      <item>, OIB 79038664455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493</properties:Words>
  <properties:Characters>2684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2015-11-12T08:23:00Z</dcterms:created>
  <dc:creator>user</dc:creator>
  <cp:lastModifiedBy>Marko Makaj</cp:lastModifiedBy>
  <cp:lastPrinted>2015-11-12T08:22:00Z</cp:lastPrinted>
  <dcterms:modified xmlns:xsi="http://www.w3.org/2001/XMLSchema-instance" xsi:type="dcterms:W3CDTF">2015-11-13T11:28:00Z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