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e647" w14:paraId="5e4e64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E9465C">
        <w:t>BANJEVCI d.o.o., Banjevci (Općina Stankovci), Banjevci 141, OIB: 56675039778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E9465C">
        <w:t>21</w:t>
      </w:r>
      <w:r w:rsidR="00200FC0">
        <w:t>. travnja 2017</w:t>
      </w:r>
      <w:r w:rsidRPr="00FC1537">
        <w:t>.</w:t>
      </w:r>
      <w:r>
        <w:t xml:space="preserve">, </w:t>
      </w:r>
      <w:r w:rsidR="00CA62D7">
        <w:t>21</w:t>
      </w:r>
      <w:r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E9465C">
        <w:t>BANJEVCI d.o.o., Banjevci (Općina Stankovci), Banjevci 141, OIB: 56675039778</w:t>
      </w:r>
      <w:r w:rsidR="00990573">
        <w:t xml:space="preserve">, </w:t>
      </w:r>
      <w:r>
        <w:t xml:space="preserve">na temelju neizvršenih osnova za plaćanje iznosi </w:t>
      </w:r>
      <w:r w:rsidR="00E9465C">
        <w:t>7.839,41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9465C">
        <w:t>Radoslav Brković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CA62D7">
        <w:t>21</w:t>
      </w:r>
      <w:r w:rsidR="00814E35"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136DEB" w:rsidP="00136DEB" w:rsidR="00136DEB">
      <w:r>
        <w:t>Za točnost otpravka – ovlaštena službenica                                                     Sudska savjetnica</w:t>
      </w:r>
    </w:p>
    <w:p w:rsidRDefault="00136DEB" w:rsidP="00136DEB" w:rsidR="00136DEB">
      <w:r>
        <w:t>Martina Kalmeta                                                                                               Jelena Radoš, v.r.</w:t>
      </w:r>
    </w:p>
    <w:p w:rsidRDefault="00F508E3" w:rsidP="000528AA" w:rsidR="009E2467" w:rsidRPr="00F41C5D">
      <w:pPr>
        <w:ind w:firstLine="708" w:left="4956"/>
      </w:pP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136DE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00FC0">
      <w:t xml:space="preserve"> 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E9465C">
      <w:t>176</w:t>
    </w:r>
    <w:r w:rsidR="000377CF">
      <w:t>/</w:t>
    </w:r>
    <w:r w:rsidR="00200FC0">
      <w:t>20</w:t>
    </w:r>
    <w:r w:rsidR="000377CF">
      <w:t>17-</w:t>
    </w:r>
    <w:r w:rsidR="00200FC0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E9465C">
      <w:t>176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200FC0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36D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D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D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6D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D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BANJEVCI prehrambena proizvodnja i poslovne usluge d.o.o.</izvorni_sadrzaj>
    <derivirana_varijabla naziv="DomainObject.Predmet.ProtustrankaFormated_1">  BANJEVCI prehrambena proizvodnja i poslovne usluge d.o.o.</derivirana_varijabla>
  </DomainObject.Predmet.ProtustrankaFormated>
  <DomainObject.Predmet.ProtustrankaFormatedOIB>
    <izvorni_sadrzaj>  BANJEVCI prehrambena proizvodnja i poslovne usluge d.o.o., OIB 56675039778</izvorni_sadrzaj>
    <derivirana_varijabla naziv="DomainObject.Predmet.ProtustrankaFormatedOIB_1">  BANJEVCI prehrambena proizvodnja i poslovne usluge d.o.o., OIB 56675039778</derivirana_varijabla>
  </DomainObject.Predmet.ProtustrankaFormatedOIB>
  <DomainObject.Predmet.ProtustrankaFormatedWithAdress>
    <izvorni_sadrzaj> BANJEVCI prehrambena proizvodnja i poslovne usluge d.o.o., Banjevci 141, 23422 Banjevci</izvorni_sadrzaj>
    <derivirana_varijabla naziv="DomainObject.Predmet.ProtustrankaFormatedWithAdress_1"> BANJEVCI prehrambena proizvodnja i poslovne usluge d.o.o., Banjevci 141, 23422 Banjevci</derivirana_varijabla>
  </DomainObject.Predmet.ProtustrankaFormatedWithAdress>
  <DomainObject.Predmet.ProtustrankaFormatedWithAdressOIB>
    <izvorni_sadrzaj> BANJEVCI prehrambena proizvodnja i poslovne usluge d.o.o., OIB 56675039778, Banjevci 141, 23422 Banjevci</izvorni_sadrzaj>
    <derivirana_varijabla naziv="DomainObject.Predmet.ProtustrankaFormatedWithAdressOIB_1"> BANJEVCI prehrambena proizvodnja i poslovne usluge d.o.o., OIB 56675039778, Banjevci 141, 23422 Banjevci</derivirana_varijabla>
  </DomainObject.Predmet.ProtustrankaFormatedWithAdressOIB>
  <DomainObject.Predmet.ProtustrankaWithAdress>
    <izvorni_sadrzaj>BANJEVCI prehrambena proizvodnja i poslovne usluge d.o.o. Banjevci 141, 23422 Banjevci</izvorni_sadrzaj>
    <derivirana_varijabla naziv="DomainObject.Predmet.ProtustrankaWithAdress_1">BANJEVCI prehrambena proizvodnja i poslovne usluge d.o.o. Banjevci 141, 23422 Banjevci</derivirana_varijabla>
  </DomainObject.Predmet.ProtustrankaWithAdress>
  <DomainObject.Predmet.ProtustrankaWithAdressOIB>
    <izvorni_sadrzaj>BANJEVCI prehrambena proizvodnja i poslovne usluge d.o.o., OIB 56675039778, Banjevci 141, 23422 Banjevci</izvorni_sadrzaj>
    <derivirana_varijabla naziv="DomainObject.Predmet.ProtustrankaWithAdressOIB_1">BANJEVCI prehrambena proizvodnja i poslovne usluge d.o.o., OIB 56675039778, Banjevci 141, 23422 Banjevci</derivirana_varijabla>
  </DomainObject.Predmet.ProtustrankaWithAdressOIB>
  <DomainObject.Predmet.ProtustrankaNazivFormated>
    <izvorni_sadrzaj>BANJEVCI prehrambena proizvodnja i poslovne usluge d.o.o.</izvorni_sadrzaj>
    <derivirana_varijabla naziv="DomainObject.Predmet.ProtustrankaNazivFormated_1">BANJEVCI prehrambena proizvodnja i poslovne usluge d.o.o.</derivirana_varijabla>
  </DomainObject.Predmet.ProtustrankaNazivFormated>
  <DomainObject.Predmet.ProtustrankaNazivFormatedOIB>
    <izvorni_sadrzaj>BANJEVCI prehrambena proizvodnja i poslovne usluge d.o.o., OIB 56675039778</izvorni_sadrzaj>
    <derivirana_varijabla naziv="DomainObject.Predmet.ProtustrankaNazivFormatedOIB_1">BANJEVCI prehrambena proizvodnja i poslovne usluge d.o.o., OIB 56675039778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BANJEVCI prehrambena proizvodnja i poslovne usluge d.o.o.</item>
    </izvorni_sadrzaj>
    <derivirana_varijabla naziv="DomainObject.Predmet.ProtuStrankaListFormated_1">
      <item>BANJEVCI prehrambena proizvodnja i poslovne usluge d.o.o.</item>
    </derivirana_varijabla>
  </DomainObject.Predmet.ProtuStrankaListFormated>
  <DomainObject.Predmet.ProtuStrankaListFormatedOIB>
    <izvorni_sadrzaj>
      <item>BANJEVCI prehrambena proizvodnja i poslovne usluge d.o.o., OIB 56675039778</item>
    </izvorni_sadrzaj>
    <derivirana_varijabla naziv="DomainObject.Predmet.ProtuStrankaListFormatedOIB_1">
      <item>BANJEVCI prehrambena proizvodnja i poslovne usluge d.o.o., OIB 56675039778</item>
    </derivirana_varijabla>
  </DomainObject.Predmet.ProtuStrankaListFormatedOIB>
  <DomainObject.Predmet.ProtuStrankaListFormatedWithAdress>
    <izvorni_sadrzaj>
      <item>BANJEVCI prehrambena proizvodnja i poslovne usluge d.o.o., Banjevci 141, 23422 Banjevci</item>
    </izvorni_sadrzaj>
    <derivirana_varijabla naziv="DomainObject.Predmet.ProtuStrankaListFormatedWithAdress_1">
      <item>BANJEVCI prehrambena proizvodnja i poslovne usluge d.o.o., Banjevci 141, 23422 Banjevci</item>
    </derivirana_varijabla>
  </DomainObject.Predmet.ProtuStrankaListFormatedWithAdress>
  <DomainObject.Predmet.ProtuStrankaListFormatedWithAdressOIB>
    <izvorni_sadrzaj>
      <item>BANJEVCI prehrambena proizvodnja i poslovne usluge d.o.o., OIB 56675039778, Banjevci 141, 23422 Banjevci</item>
    </izvorni_sadrzaj>
    <derivirana_varijabla naziv="DomainObject.Predmet.ProtuStrankaListFormatedWithAdressOIB_1">
      <item>BANJEVCI prehrambena proizvodnja i poslovne usluge d.o.o., OIB 56675039778, Banjevci 141, 23422 Banjevci</item>
    </derivirana_varijabla>
  </DomainObject.Predmet.ProtuStrankaListFormatedWithAdressOIB>
  <DomainObject.Predmet.ProtuStrankaListNazivFormated>
    <izvorni_sadrzaj>
      <item>BANJEVCI prehrambena proizvodnja i poslovne usluge d.o.o.</item>
    </izvorni_sadrzaj>
    <derivirana_varijabla naziv="DomainObject.Predmet.ProtuStrankaListNazivFormated_1">
      <item>BANJEVCI prehrambena proizvodnja i poslovne usluge d.o.o.</item>
    </derivirana_varijabla>
  </DomainObject.Predmet.ProtuStrankaListNazivFormated>
  <DomainObject.Predmet.ProtuStrankaListNazivFormatedOIB>
    <izvorni_sadrzaj>
      <item>BANJEVCI prehrambena proizvodnja i poslovne usluge d.o.o., OIB 56675039778</item>
    </izvorni_sadrzaj>
    <derivirana_varijabla naziv="DomainObject.Predmet.ProtuStrankaListNazivFormatedOIB_1">
      <item>BANJEVCI prehrambena proizvodnja i poslovne usluge d.o.o., OIB 56675039778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BANJEVCI prehrambena proizvodnja i poslovne usluge d.o.o.</izvorni_sadrzaj>
    <derivirana_varijabla naziv="DomainObject.Predmet.ProtustrankaIDrugi_1">BANJEVCI prehrambena proizvodnja i poslovne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BANJEVCI prehrambena proizvodnja i poslovne usluge d.o.o., OIB 56675039778, Banjevci 141, 23422 Banjevci</izvorni_sadrzaj>
    <derivirana_varijabla naziv="DomainObject.Predmet.ProtustrankaIDrugiAdressOIB_1">BANJEVCI prehrambena proizvodnja i poslovne usluge d.o.o., OIB 56675039778, Banjevci 141, 23422 Banjevci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BANJEVCI prehrambena proizvodnja i poslovne usluge d.o.o.</item>
    </izvorni_sadrzaj>
    <derivirana_varijabla naziv="DomainObject.Predmet.SudioniciListNaziv_1">
      <item>FINA</item>
      <item>BANJEVCI prehrambena proizvodnja i poslovne usluge d.o.o.</item>
    </derivirana_varijabla>
  </DomainObject.Predmet.SudioniciListNaziv>
  <DomainObject.Predmet.SudioniciListAdressOIB>
    <izvorni_sadrzaj>
      <item>FINA, OIB 85821130368</item>
      <item>BANJEVCI prehrambena proizvodnja i poslovne usluge d.o.o., OIB 56675039778, Banjevci 141,23422 Banjevci</item>
    </izvorni_sadrzaj>
    <derivirana_varijabla naziv="DomainObject.Predmet.SudioniciListAdressOIB_1">
      <item>FINA, OIB 85821130368</item>
      <item>BANJEVCI prehrambena proizvodnja i poslovne usluge d.o.o., OIB 56675039778, Banjevci 141,23422 Banjevci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56675039778</item>
    </izvorni_sadrzaj>
    <derivirana_varijabla naziv="DomainObject.Predmet.SudioniciListNazivOIB_1">
      <item>, OIB 85821130368</item>
      <item>, OIB 56675039778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43DA7-9357-465B-84FB-C4073AC4F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2038</properties:Characters>
  <properties:Lines>65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2017-11-20T10:41:00Z</dcterms:created>
  <dc:creator>Tina Grgas</dc:creator>
  <cp:lastModifiedBy>Martina Kalmeta</cp:lastModifiedBy>
  <cp:lastPrinted>2017-11-20T10:22:00Z</cp:lastPrinted>
  <dcterms:modified xmlns:xsi="http://www.w3.org/2001/XMLSchema-instance" xsi:type="dcterms:W3CDTF">2017-11-21T08:33:00Z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