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e934" w14:paraId="211e934" w:rsidRDefault="00401082" w:rsidP="0040108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1598295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01082" w:rsidR="00AE649C" w:rsidRPr="00B76F3C">
      <w:pPr>
        <w:pStyle w:val="NormaleSPIS"/>
        <w:spacing w:after="0"/>
      </w:pPr>
    </w:p>
    <w:p w:rsidRDefault="00401082" w:rsidP="00401082" w:rsidR="00401082">
      <w:pPr>
        <w:spacing w:after="0"/>
        <w:jc w:val="both"/>
      </w:pPr>
      <w:r>
        <w:tab/>
        <w:t>Republika Hrvatska</w:t>
      </w:r>
    </w:p>
    <w:p w:rsidRDefault="00401082" w:rsidP="00401082" w:rsidR="00401082">
      <w:pPr>
        <w:spacing w:after="0"/>
        <w:jc w:val="both"/>
      </w:pPr>
      <w:r>
        <w:t xml:space="preserve">      Trgovački sud u Bjelovaru</w:t>
      </w:r>
    </w:p>
    <w:p w:rsidRDefault="00401082" w:rsidP="00401082" w:rsidR="00401082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401082" w:rsidP="00401082" w:rsidR="00401082">
      <w:pPr>
        <w:spacing w:after="0"/>
        <w:jc w:val="right"/>
      </w:pPr>
      <w:r>
        <w:t>Poslovni broj: 2 St-133/2018-2</w:t>
      </w:r>
    </w:p>
    <w:p w:rsidRDefault="00401082" w:rsidP="00401082" w:rsidR="00401082">
      <w:pPr>
        <w:spacing w:after="0"/>
      </w:pPr>
    </w:p>
    <w:p w:rsidRDefault="00401082" w:rsidP="00401082" w:rsidR="00401082">
      <w:pPr>
        <w:spacing w:after="0"/>
      </w:pPr>
    </w:p>
    <w:p w:rsidRDefault="00401082" w:rsidP="00401082" w:rsidR="00401082">
      <w:pPr>
        <w:spacing w:after="0"/>
        <w:jc w:val="center"/>
      </w:pPr>
      <w:r>
        <w:t>O G L A S</w:t>
      </w:r>
    </w:p>
    <w:p w:rsidRDefault="00401082" w:rsidP="00401082" w:rsidR="00401082">
      <w:pPr>
        <w:spacing w:after="0"/>
        <w:jc w:val="center"/>
      </w:pPr>
    </w:p>
    <w:p w:rsidRDefault="00401082" w:rsidP="00401082" w:rsidR="00401082">
      <w:pPr>
        <w:spacing w:after="0"/>
        <w:jc w:val="both"/>
      </w:pPr>
      <w:r>
        <w:t xml:space="preserve">Trgovački sud u Bjelovaru, u skraćenom stečajnom postupku nad stečajnim dužnikom FARMA OPTIMA društvo s ograničenom odgovornošću za trgovinu i usluge, </w:t>
      </w:r>
      <w:proofErr w:type="spellStart"/>
      <w:r>
        <w:t>Vagovina</w:t>
      </w:r>
      <w:proofErr w:type="spellEnd"/>
      <w:r>
        <w:t xml:space="preserve"> (Grad Čazma), </w:t>
      </w:r>
      <w:proofErr w:type="spellStart"/>
      <w:r>
        <w:t>Vagovina</w:t>
      </w:r>
      <w:proofErr w:type="spellEnd"/>
      <w:r>
        <w:t xml:space="preserve"> 147, MBS: 010097484, OIB: 19796202716, koji se vodi kod ovoga suda pod brojem St-133/2018, temeljem odredbe čl. 430., 431. i 434. Stečajnog zakona (Narodne novine br. 71/15), objavljuje:</w:t>
      </w:r>
    </w:p>
    <w:p w:rsidRDefault="00401082" w:rsidP="00401082" w:rsidR="00401082">
      <w:pPr>
        <w:spacing w:after="0"/>
        <w:jc w:val="both"/>
      </w:pPr>
    </w:p>
    <w:p w:rsidRDefault="00401082" w:rsidP="00401082" w:rsidR="00401082">
      <w:pPr>
        <w:spacing w:after="0"/>
        <w:jc w:val="both"/>
      </w:pPr>
      <w:r>
        <w:t xml:space="preserve">1. Na dan 12. ožujka 2018. dužnik u Očevidniku redoslijeda osnova za plaćanje ima evidentirane neizvršene osnove za plaćanje u ukupnom iznosu od 10.096,49  kuna, u koji iznos je uračunata kamata i naknada Financijske agencije za provedbu ovrhe na novčanim sredstvima.  </w:t>
      </w:r>
    </w:p>
    <w:p w:rsidRDefault="00401082" w:rsidP="00401082" w:rsidR="00401082">
      <w:pPr>
        <w:spacing w:after="0"/>
        <w:jc w:val="both"/>
      </w:pPr>
    </w:p>
    <w:p w:rsidRDefault="00401082" w:rsidP="00401082" w:rsidR="00401082">
      <w:pPr>
        <w:spacing w:after="0"/>
        <w:jc w:val="both"/>
      </w:pPr>
      <w:r>
        <w:t xml:space="preserve">2. Pozivaju se osobe ovlaštene za zastupanje dužnika – Franjo </w:t>
      </w:r>
      <w:proofErr w:type="spellStart"/>
      <w:r>
        <w:t>Vinceković</w:t>
      </w:r>
      <w:proofErr w:type="spellEnd"/>
      <w:r>
        <w:t xml:space="preserve"> iz </w:t>
      </w:r>
      <w:proofErr w:type="spellStart"/>
      <w:r>
        <w:t>Vagovine</w:t>
      </w:r>
      <w:proofErr w:type="spellEnd"/>
      <w:r>
        <w:t xml:space="preserve">, </w:t>
      </w:r>
      <w:proofErr w:type="spellStart"/>
      <w:r>
        <w:t>Vagovina</w:t>
      </w:r>
      <w:proofErr w:type="spellEnd"/>
      <w:r>
        <w:t xml:space="preserve"> 145, OIB: 31602883851; Dominik Bošnjak i z Zagreba, Ilica 124/2, OIB: 70886296373; i Goran Bošnjak iz Zagreba, </w:t>
      </w:r>
      <w:proofErr w:type="spellStart"/>
      <w:r>
        <w:t>Komarski</w:t>
      </w:r>
      <w:proofErr w:type="spellEnd"/>
      <w:r>
        <w:t xml:space="preserve"> put 20, OIB: 87118124744, da u roku od 15 dana od objave ovog oglasa na mrežnoj stranici e-Oglasna ploča Trgovačkog suda u Bjelovaru podnesu sudu javnobilježnički ovjerovljen popis imovine i obveza na propisanom obrascu.</w:t>
      </w:r>
    </w:p>
    <w:p w:rsidRDefault="00401082" w:rsidP="00401082" w:rsidR="00401082">
      <w:pPr>
        <w:spacing w:after="0"/>
        <w:jc w:val="both"/>
      </w:pPr>
    </w:p>
    <w:p w:rsidRDefault="00401082" w:rsidP="00401082" w:rsidR="0040108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01082" w:rsidP="00401082" w:rsidR="00401082">
      <w:pPr>
        <w:spacing w:after="0"/>
        <w:jc w:val="both"/>
      </w:pPr>
    </w:p>
    <w:p w:rsidRDefault="00401082" w:rsidP="00401082" w:rsidR="0040108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01082" w:rsidP="00401082" w:rsidR="00401082">
      <w:pPr>
        <w:spacing w:after="0"/>
        <w:jc w:val="both"/>
      </w:pPr>
    </w:p>
    <w:p w:rsidRDefault="00401082" w:rsidP="00401082" w:rsidR="00401082">
      <w:pPr>
        <w:spacing w:after="0"/>
        <w:jc w:val="center"/>
      </w:pPr>
      <w:r>
        <w:t>U Bjelovaru 29. ožujka 2018.</w:t>
      </w:r>
    </w:p>
    <w:p w:rsidRDefault="00401082" w:rsidP="00401082" w:rsidR="0040108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01082" w:rsidP="00401082" w:rsidR="00401082">
      <w:pPr>
        <w:spacing w:after="0"/>
        <w:ind w:firstLine="5103"/>
      </w:pPr>
      <w:r>
        <w:t xml:space="preserve">    SUDSKI SAVJETNIK</w:t>
      </w:r>
    </w:p>
    <w:p w:rsidRDefault="00401082" w:rsidP="0040108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082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1DA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4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St-133/2018-2</izvorni_sadrzaj>
    <derivirana_varijabla naziv="DomainObject.Oznaka_1">St-133/2018-2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OPTIMA društvo s ograničenom odgovornošću za trgovinu i usluge zastupanog po punomoćniku Franjo Vinceković; Dominik Bošnjak; Goran Bošnjak</izvorni_sadrzaj>
    <derivirana_varijabla naziv="DomainObject.Predmet.ProtustrankaFormated_1">  FARMA OPTIMA društvo s ograničenom odgovornošću za trgovinu i usluge zastupanog po punomoćniku Franjo Vinceković; Dominik Bošnjak; Goran Bošnjak</derivirana_varijabla>
  </DomainObject.Predmet.ProtustrankaFormated>
  <DomainObject.Predmet.ProtustrankaFormatedOIB>
    <izvorni_sadrzaj>  FARMA OPTIMA društvo s ograničenom odgovornošću za trgovinu i usluge, OIB 19796202716 zastupanog po punomoćniku Franjo Vinceković; Dominik Bošnjak; Goran Bošnjak</izvorni_sadrzaj>
    <derivirana_varijabla naziv="DomainObject.Predmet.ProtustrankaFormatedOIB_1">  FARMA OPTIMA društvo s ograničenom odgovornošću za trgovinu i usluge, OIB 19796202716 zastupanog po punomoćniku Franjo Vinceković; Dominik Bošnjak; Goran Bošnjak</derivirana_varijabla>
  </DomainObject.Predmet.ProtustrankaFormatedOIB>
  <DomainObject.Predmet.ProtustrankaFormatedWithAdress>
    <izvorni_sadrzaj> FARMA OPTIMA društvo s ograničenom odgovornošću za trgovinu i usluge, Vagovina 147, 43240 Vagovina zastupanog po punomoćniku Franjo Vinceković; Dominik Bošnjak; Goran Bošnjak</izvorni_sadrzaj>
    <derivirana_varijabla naziv="DomainObject.Predmet.ProtustrankaFormatedWithAdress_1"> FARMA OPTIMA društvo s ograničenom odgovornošću za trgovinu i usluge, Vagovina 147, 43240 Vagovina zastupanog po punomoćniku Franjo Vinceković; Dominik Bošnjak; Goran Bošnjak</derivirana_varijabla>
  </DomainObject.Predmet.ProtustrankaFormatedWithAdress>
  <DomainObject.Predmet.ProtustrankaFormatedWithAdressOIB>
    <izvorni_sadrzaj> FARMA OPTIMA društvo s ograničenom odgovornošću za trgovinu i usluge, OIB 19796202716, Vagovina 147, 43240 Vagovina zastupanog po punomoćniku Franjo Vinceković; Dominik Bošnjak; Goran Bošnjak</izvorni_sadrzaj>
    <derivirana_varijabla naziv="DomainObject.Predmet.ProtustrankaFormatedWithAdressOIB_1"> FARMA OPTIMA društvo s ograničenom odgovornošću za trgovinu i usluge, OIB 19796202716, Vagovina 147, 43240 Vagovina zastupanog po punomoćniku Franjo Vinceković; Dominik Bošnjak; Goran Bošnjak</derivirana_varijabla>
  </DomainObject.Predmet.ProtustrankaFormatedWithAdressOIB>
  <DomainObject.Predmet.ProtustrankaWithAdress>
    <izvorni_sadrzaj>FARMA OPTIMA društvo s ograničenom odgovornošću za trgovinu i usluge Vagovina 147, 43240 Vagovina</izvorni_sadrzaj>
    <derivirana_varijabla naziv="DomainObject.Predmet.ProtustrankaWithAdress_1">FARMA OPTIMA društvo s ograničenom odgovornošću za trgovinu i usluge Vagovina 147, 43240 Vagovina</derivirana_varijabla>
  </DomainObject.Predmet.ProtustrankaWithAdress>
  <DomainObject.Predmet.ProtustrankaWithAdressOIB>
    <izvorni_sadrzaj>FARMA OPTIMA društvo s ograničenom odgovornošću za trgovinu i usluge, OIB 19796202716, Vagovina 147, 43240 Vagovina</izvorni_sadrzaj>
    <derivirana_varijabla naziv="DomainObject.Predmet.ProtustrankaWithAdressOIB_1">FARMA OPTIMA društvo s ograničenom odgovornošću za trgovinu i usluge, OIB 19796202716, Vagovina 147, 43240 Vagovina</derivirana_varijabla>
  </DomainObject.Predmet.ProtustrankaWithAdressOIB>
  <DomainObject.Predmet.ProtustrankaNazivFormated>
    <izvorni_sadrzaj>FARMA OPTIMA društvo s ograničenom odgovornošću za trgovinu i usluge</izvorni_sadrzaj>
    <derivirana_varijabla naziv="DomainObject.Predmet.ProtustrankaNazivFormated_1">FARMA OPTIMA društvo s ograničenom odgovornošću za trgovinu i usluge</derivirana_varijabla>
  </DomainObject.Predmet.ProtustrankaNazivFormated>
  <DomainObject.Predmet.ProtustrankaNazivFormatedOIB>
    <izvorni_sadrzaj>FARMA OPTIMA društvo s ograničenom odgovornošću za trgovinu i usluge, OIB 19796202716</izvorni_sadrzaj>
    <derivirana_varijabla naziv="DomainObject.Predmet.ProtustrankaNazivFormatedOIB_1">FARMA OPTIMA društvo s ograničenom odgovornošću za trgovinu i usluge, OIB 19796202716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FARMA OPTIMA društvo s ograničenom odgovornošću za trgovinu i usluge zastupanog po punomoćniku Franjo Vinceković; Dominik Bošnjak; Goran Bošnjak</item>
    </izvorni_sadrzaj>
    <derivirana_varijabla naziv="DomainObject.Predmet.ProtuStrankaListFormated_1">
      <item>FARMA OPTIMA društvo s ograničenom odgovornošću za trgovinu i usluge zastupanog po punomoćniku Franjo Vinceković; Dominik Bošnjak; Goran Bošnjak</item>
    </derivirana_varijabla>
  </DomainObject.Predmet.ProtuStrankaListFormated>
  <DomainObject.Predmet.ProtuStrankaListFormatedOIB>
    <izvorni_sadrzaj>
      <item>FARMA OPTIMA društvo s ograničenom odgovornošću za trgovinu i usluge, OIB 19796202716 zastupanog po punomoćniku Franjo Vinceković; Dominik Bošnjak; Goran Bošnjak</item>
    </izvorni_sadrzaj>
    <derivirana_varijabla naziv="DomainObject.Predmet.ProtuStrankaListFormatedOIB_1">
      <item>FARMA OPTIMA društvo s ograničenom odgovornošću za trgovinu i usluge, OIB 19796202716 zastupanog po punomoćniku Franjo Vinceković; Dominik Bošnjak; Goran Bošnjak</item>
    </derivirana_varijabla>
  </DomainObject.Predmet.ProtuStrankaListFormatedOIB>
  <DomainObject.Predmet.ProtuStrankaListFormatedWithAdress>
    <izvorni_sadrzaj>
      <item>FARMA OPTIMA društvo s ograničenom odgovornošću za trgovinu i usluge, Vagovina 147, 43240 Vagovina zastupanog po punomoćniku Franjo Vinceković; Dominik Bošnjak; Goran Bošnjak</item>
    </izvorni_sadrzaj>
    <derivirana_varijabla naziv="DomainObject.Predmet.ProtuStrankaListFormatedWithAdress_1">
      <item>FARMA OPTIMA društvo s ograničenom odgovornošću za trgovinu i usluge, Vagovina 147, 43240 Vagovina zastupanog po punomoćniku Franjo Vinceković; Dominik Bošnjak; Goran Bošnjak</item>
    </derivirana_varijabla>
  </DomainObject.Predmet.ProtuStrankaListFormatedWithAdress>
  <DomainObject.Predmet.ProtuStrankaListFormatedWithAdressOIB>
    <izvorni_sadrzaj>
      <item>FARMA OPTIMA društvo s ograničenom odgovornošću za trgovinu i usluge, OIB 19796202716, Vagovina 147, 43240 Vagovina zastupanog po punomoćniku Franjo Vinceković; Dominik Bošnjak; Goran Bošnjak</item>
    </izvorni_sadrzaj>
    <derivirana_varijabla naziv="DomainObject.Predmet.ProtuStrankaListFormatedWithAdressOIB_1">
      <item>FARMA OPTIMA društvo s ograničenom odgovornošću za trgovinu i usluge, OIB 19796202716, Vagovina 147, 43240 Vagovina zastupanog po punomoćniku Franjo Vinceković; Dominik Bošnjak; Goran Bošnjak</item>
    </derivirana_varijabla>
  </DomainObject.Predmet.ProtuStrankaListFormatedWithAdressOIB>
  <DomainObject.Predmet.ProtuStrankaListNazivFormated>
    <izvorni_sadrzaj>
      <item>FARMA OPTIMA društvo s ograničenom odgovornošću za trgovinu i usluge</item>
    </izvorni_sadrzaj>
    <derivirana_varijabla naziv="DomainObject.Predmet.ProtuStrankaListNazivFormated_1">
      <item>FARMA OPTIMA društvo s ograničenom odgovornošću za trgovinu i usluge</item>
    </derivirana_varijabla>
  </DomainObject.Predmet.ProtuStrankaListNazivFormated>
  <DomainObject.Predmet.ProtuStrankaListNazivFormatedOIB>
    <izvorni_sadrzaj>
      <item>FARMA OPTIMA društvo s ograničenom odgovornošću za trgovinu i usluge, OIB 19796202716</item>
    </izvorni_sadrzaj>
    <derivirana_varijabla naziv="DomainObject.Predmet.ProtuStrankaListNazivFormatedOIB_1">
      <item>FARMA OPTIMA društvo s ograničenom odgovornošću za trgovinu i usluge, OIB 19796202716</item>
    </derivirana_varijabla>
  </DomainObject.Predmet.ProtuStrankaListNazivFormatedOIB>
  <DomainObject.Predmet.OstaliListFormated>
    <izvorni_sadrzaj>
      <item>Franjo Vinceković punomoćnik sudionika u postupku FARMA OPTIMA društvo s ograničenom odgovornošću za trgovinu i usluge</item>
      <item>Dominik Bošnjak punomoćnik sudionika u postupku FARMA OPTIMA društvo s ograničenom odgovornošću za trgovinu i usluge</item>
      <item>Goran Bošnjak punomoćnik sudionika u postupku FARMA OPTIMA društvo s ograničenom odgovornošću za trgovinu i usluge</item>
    </izvorni_sadrzaj>
    <derivirana_varijabla naziv="DomainObject.Predmet.OstaliListFormated_1">
      <item>Franjo Vinceković punomoćnik sudionika u postupku FARMA OPTIMA društvo s ograničenom odgovornošću za trgovinu i usluge</item>
      <item>Dominik Bošnjak punomoćnik sudionika u postupku FARMA OPTIMA društvo s ograničenom odgovornošću za trgovinu i usluge</item>
      <item>Goran Bošnjak punomoćnik sudionika u postupku FARMA OPTIMA društvo s ograničenom odgovornošću za trgovinu i usluge</item>
    </derivirana_varijabla>
  </DomainObject.Predmet.OstaliListFormated>
  <DomainObject.Predmet.OstaliListFormatedOIB>
    <izvorni_sadrzaj>
      <item>Franjo Vinceković, OIB 31602883851 punomoćnik sudionika u postupku FARMA OPTIMA društvo s ograničenom odgovornošću za trgovinu i usluge</item>
      <item>Dominik Bošnjak, OIB 70886296373 punomoćnik sudionika u postupku FARMA OPTIMA društvo s ograničenom odgovornošću za trgovinu i usluge</item>
      <item>Goran Bošnjak, OIB 87118124744 punomoćnik sudionika u postupku FARMA OPTIMA društvo s ograničenom odgovornošću za trgovinu i usluge</item>
    </izvorni_sadrzaj>
    <derivirana_varijabla naziv="DomainObject.Predmet.OstaliListFormatedOIB_1">
      <item>Franjo Vinceković, OIB 31602883851 punomoćnik sudionika u postupku FARMA OPTIMA društvo s ograničenom odgovornošću za trgovinu i usluge</item>
      <item>Dominik Bošnjak, OIB 70886296373 punomoćnik sudionika u postupku FARMA OPTIMA društvo s ograničenom odgovornošću za trgovinu i usluge</item>
      <item>Goran Bošnjak, OIB 87118124744 punomoćnik sudionika u postupku FARMA OPTIMA društvo s ograničenom odgovornošću za trgovinu i usluge</item>
    </derivirana_varijabla>
  </DomainObject.Predmet.OstaliListFormatedOIB>
  <DomainObject.Predmet.OstaliListFormatedWithAdress>
    <izvorni_sadrzaj>
      <item>Franjo Vinceković, Vagovina 145, 43240 Vagovina punomoćnik sudionika u postupku FARMA OPTIMA društvo s ograničenom odgovornošću za trgovinu i usluge</item>
      <item>Dominik Bošnjak, Ilica 124/2, 10000 Zagreb punomoćnik sudionika u postupku FARMA OPTIMA društvo s ograničenom odgovornošću za trgovinu i usluge</item>
      <item>Goran Bošnjak, Komarski put 20, 10000 Zagreb punomoćnik sudionika u postupku FARMA OPTIMA društvo s ograničenom odgovornošću za trgovinu i usluge</item>
    </izvorni_sadrzaj>
    <derivirana_varijabla naziv="DomainObject.Predmet.OstaliListFormatedWithAdress_1">
      <item>Franjo Vinceković, Vagovina 145, 43240 Vagovina punomoćnik sudionika u postupku FARMA OPTIMA društvo s ograničenom odgovornošću za trgovinu i usluge</item>
      <item>Dominik Bošnjak, Ilica 124/2, 10000 Zagreb punomoćnik sudionika u postupku FARMA OPTIMA društvo s ograničenom odgovornošću za trgovinu i usluge</item>
      <item>Goran Bošnjak, Komarski put 20, 10000 Zagreb punomoćnik sudionika u postupku FARMA OPTIMA društvo s ograničenom odgovornošću za trgovinu i usluge</item>
    </derivirana_varijabla>
  </DomainObject.Predmet.OstaliListFormatedWithAdress>
  <DomainObject.Predmet.OstaliListFormatedWithAdressOIB>
    <izvorni_sadrzaj>
      <item>Franjo Vinceković, OIB 31602883851, Vagovina 145, 43240 Vagovina punomoćnik sudionika u postupku FARMA OPTIMA društvo s ograničenom odgovornošću za trgovinu i usluge</item>
      <item>Dominik Bošnjak, OIB 70886296373, Ilica 124/2, 10000 Zagreb punomoćnik sudionika u postupku FARMA OPTIMA društvo s ograničenom odgovornošću za trgovinu i usluge</item>
      <item>Goran Bošnjak, OIB 87118124744, Komarski put 20, 10000 Zagreb punomoćnik sudionika u postupku FARMA OPTIMA društvo s ograničenom odgovornošću za trgovinu i usluge</item>
    </izvorni_sadrzaj>
    <derivirana_varijabla naziv="DomainObject.Predmet.OstaliListFormatedWithAdressOIB_1">
      <item>Franjo Vinceković, OIB 31602883851, Vagovina 145, 43240 Vagovina punomoćnik sudionika u postupku FARMA OPTIMA društvo s ograničenom odgovornošću za trgovinu i usluge</item>
      <item>Dominik Bošnjak, OIB 70886296373, Ilica 124/2, 10000 Zagreb punomoćnik sudionika u postupku FARMA OPTIMA društvo s ograničenom odgovornošću za trgovinu i usluge</item>
      <item>Goran Bošnjak, OIB 87118124744, Komarski put 20, 10000 Zagreb punomoćnik sudionika u postupku FARMA OPTIMA društvo s ograničenom odgovornošću za trgovinu i usluge</item>
    </derivirana_varijabla>
  </DomainObject.Predmet.OstaliListFormatedWithAdressOIB>
  <DomainObject.Predmet.OstaliListNazivFormated>
    <izvorni_sadrzaj>
      <item>Franjo Vinceković</item>
      <item>Dominik Bošnjak</item>
      <item>Goran Bošnjak</item>
    </izvorni_sadrzaj>
    <derivirana_varijabla naziv="DomainObject.Predmet.OstaliListNazivFormated_1">
      <item>Franjo Vinceković</item>
      <item>Dominik Bošnjak</item>
      <item>Goran Bošnjak</item>
    </derivirana_varijabla>
  </DomainObject.Predmet.OstaliListNazivFormated>
  <DomainObject.Predmet.OstaliListNazivFormatedOIB>
    <izvorni_sadrzaj>
      <item>Franjo Vinceković, OIB 31602883851</item>
      <item>Dominik Bošnjak, OIB 70886296373</item>
      <item>Goran Bošnjak, OIB 87118124744</item>
    </izvorni_sadrzaj>
    <derivirana_varijabla naziv="DomainObject.Predmet.OstaliListNazivFormatedOIB_1">
      <item>Franjo Vinceković, OIB 31602883851</item>
      <item>Dominik Bošnjak, OIB 70886296373</item>
      <item>Goran Bošnjak, OIB 87118124744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St-133/2018-2</izvorni_sadrzaj>
    <derivirana_varijabla naziv="DomainObject.PoslovniBrojDokumenta_1">St-133/2018-2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FARMA OPTIMA društvo s ograničenom odgovornošću za trgovinu i usluge</izvorni_sadrzaj>
    <derivirana_varijabla naziv="DomainObject.Predmet.ProtustrankaIDrugi_1">FARMA OPTIMA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FARMA OPTIMA društvo s ograničenom odgovornošću za trgovinu i usluge, OIB 19796202716, Vagovina 147, 43240 Vagovina</izvorni_sadrzaj>
    <derivirana_varijabla naziv="DomainObject.Predmet.ProtustrankaIDrugiAdressOIB_1">FARMA OPTIMA društvo s ograničenom odgovornošću za trgovinu i usluge, OIB 19796202716, Vagovina 147,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FARMA OPTIMA društvo s ograničenom odgovornošću za trgovinu i usluge</item>
      <item>Franjo Vinceković</item>
      <item>Dominik Bošnjak</item>
      <item>Goran Bošnjak</item>
    </izvorni_sadrzaj>
    <derivirana_varijabla naziv="DomainObject.Predmet.SudioniciListNaziv_1">
      <item>FINA, RC ZAGREB, Podružnica BJELOVAR</item>
      <item>FARMA OPTIMA društvo s ograničenom odgovornošću za trgovinu i usluge</item>
      <item>Franjo Vinceković</item>
      <item>Dominik Bošnjak</item>
      <item>Goran Bošnjak</item>
    </derivirana_varijabla>
  </DomainObject.Predmet.SudioniciListNaziv>
  <DomainObject.Predmet.SudioniciListAdressOIB>
    <izvorni_sadrzaj>
      <item>FINA, RC ZAGREB, Podružnica BJELOVAR, OIB 85821130368, F. Supila 4,43000 Bjelovar</item>
      <item>FARMA OPTIMA društvo s ograničenom odgovornošću za trgovinu i usluge, OIB 19796202716, Vagovina 147,43240 Vagovina</item>
      <item>Franjo Vinceković, OIB 31602883851, Vagovina 145,43240 Vagovina</item>
      <item>Dominik Bošnjak, OIB 70886296373, Ilica 124/2,10000 Zagreb</item>
      <item>Goran Bošnjak, OIB 87118124744, Komarski put 20,10000 Zagreb</item>
    </izvorni_sadrzaj>
    <derivirana_varijabla naziv="DomainObject.Predmet.SudioniciListAdressOIB_1">
      <item>FINA, RC ZAGREB, Podružnica BJELOVAR, OIB 85821130368, F. Supila 4,43000 Bjelovar</item>
      <item>FARMA OPTIMA društvo s ograničenom odgovornošću za trgovinu i usluge, OIB 19796202716, Vagovina 147,43240 Vagovina</item>
      <item>Franjo Vinceković, OIB 31602883851, Vagovina 145,43240 Vagovina</item>
      <item>Dominik Bošnjak, OIB 70886296373, Ilica 124/2,10000 Zagreb</item>
      <item>Goran Bošnjak, OIB 87118124744, Komarski put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F927F-F14B-48E4-A709-2D6A74C9A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1818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2018-03-29T07:05:00Z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