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9e8a" w14:paraId="ee79e8a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9A3F34">
        <w:t>257/17</w:t>
      </w:r>
      <w:r w:rsidR="00814557" w:rsidRPr="006F1FF1">
        <w:t>-</w:t>
      </w:r>
      <w:r w:rsidR="00C07144">
        <w:t>25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9A3F34">
        <w:t>HOTEL ASSERIA d.o.o.</w:t>
      </w:r>
      <w:r w:rsidR="009A3F34" w:rsidRPr="00A05E6A">
        <w:t xml:space="preserve">, </w:t>
      </w:r>
      <w:r w:rsidR="009A3F34">
        <w:t>Benkovac</w:t>
      </w:r>
      <w:r w:rsidR="009A3F34" w:rsidRPr="00A05E6A">
        <w:t xml:space="preserve">, </w:t>
      </w:r>
      <w:r w:rsidR="009A3F34">
        <w:t>Kralja Dmitra Zvonimira 60</w:t>
      </w:r>
      <w:r w:rsidR="009A3F34" w:rsidRPr="00A05E6A">
        <w:t xml:space="preserve">, OIB: </w:t>
      </w:r>
      <w:r w:rsidR="009A3F34">
        <w:t>80313608964</w:t>
      </w:r>
      <w:r w:rsidR="006212E6" w:rsidRPr="006F1FF1">
        <w:t xml:space="preserve">, zastupanom po stečajnom upravitelju </w:t>
      </w:r>
      <w:r w:rsidR="009A3F34">
        <w:t>Krešimiru Perošu</w:t>
      </w:r>
      <w:r w:rsidRPr="006F1FF1">
        <w:t xml:space="preserve">, dana </w:t>
      </w:r>
      <w:r w:rsidR="00C07144">
        <w:t>7</w:t>
      </w:r>
      <w:r w:rsidR="00814557" w:rsidRPr="006F1FF1">
        <w:t xml:space="preserve">. </w:t>
      </w:r>
      <w:r w:rsidR="00C07144">
        <w:t>prosinca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9A3F34">
        <w:t>HOTEL ASSERIA d.o.o.</w:t>
      </w:r>
      <w:r w:rsidR="009A3F34" w:rsidRPr="00A05E6A">
        <w:t xml:space="preserve">, </w:t>
      </w:r>
      <w:r w:rsidR="009A3F34">
        <w:t>Benkovac</w:t>
      </w:r>
      <w:r w:rsidR="009A3F34" w:rsidRPr="00A05E6A">
        <w:t xml:space="preserve">, </w:t>
      </w:r>
      <w:r w:rsidR="009A3F34">
        <w:t>Kralja Dmitra Zvonimira 60</w:t>
      </w:r>
      <w:r w:rsidR="009A3F34" w:rsidRPr="00A05E6A">
        <w:t xml:space="preserve">, OIB: </w:t>
      </w:r>
      <w:r w:rsidR="009A3F34">
        <w:t>80313608964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9A3F34">
        <w:t>1248/</w:t>
      </w:r>
      <w:r w:rsidR="001A51EE">
        <w:t>345</w:t>
      </w:r>
      <w:r w:rsidR="00814557" w:rsidRPr="006F1FF1">
        <w:t xml:space="preserve"> k.o. </w:t>
      </w:r>
      <w:r w:rsidR="009A3F34">
        <w:t>Šopot</w:t>
      </w:r>
      <w:r w:rsidR="00814557" w:rsidRPr="006F1FF1">
        <w:t xml:space="preserve">, zk. ul. </w:t>
      </w:r>
      <w:r w:rsidR="001A51EE">
        <w:t>1095</w:t>
      </w:r>
      <w:r w:rsidR="00EC08AF">
        <w:t xml:space="preserve">, </w:t>
      </w:r>
      <w:r w:rsidR="00814557" w:rsidRPr="006F1FF1">
        <w:t xml:space="preserve">površine </w:t>
      </w:r>
      <w:r w:rsidR="001A51EE">
        <w:t>8263</w:t>
      </w:r>
      <w:r w:rsidR="00814557" w:rsidRPr="006F1FF1">
        <w:t xml:space="preserve"> m2, u naravi </w:t>
      </w:r>
      <w:r w:rsidR="009A3F34">
        <w:t>pašnjak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3233E8">
        <w:t>R</w:t>
      </w:r>
      <w:r w:rsidR="009A3F34">
        <w:t xml:space="preserve">epublike </w:t>
      </w:r>
      <w:r w:rsidR="003233E8">
        <w:t>H</w:t>
      </w:r>
      <w:r w:rsidR="009A3F34">
        <w:t>rvatske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>Nalaže se zemljišno knjižnom odjelu</w:t>
      </w:r>
      <w:r w:rsidR="009A3F34">
        <w:t xml:space="preserve"> Benkovac</w:t>
      </w:r>
      <w:r w:rsidRPr="006F1FF1">
        <w:t xml:space="preserve"> Općinskog suda u </w:t>
      </w:r>
      <w:r w:rsidR="009A3F34">
        <w:t xml:space="preserve">Zadru, 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9A3F34">
        <w:t>3</w:t>
      </w:r>
      <w:r w:rsidR="00433D1F" w:rsidRPr="006F1FF1">
        <w:t xml:space="preserve"> St-</w:t>
      </w:r>
      <w:r w:rsidR="009A3F34">
        <w:t>257/17</w:t>
      </w:r>
      <w:r w:rsidR="00852B0D" w:rsidRPr="006F1FF1">
        <w:t>-</w:t>
      </w:r>
      <w:r w:rsidR="009A3F34">
        <w:t>7</w:t>
      </w:r>
      <w:r w:rsidR="00433D1F" w:rsidRPr="006F1FF1">
        <w:t xml:space="preserve"> </w:t>
      </w:r>
      <w:r w:rsidRPr="006F1FF1">
        <w:t xml:space="preserve">od </w:t>
      </w:r>
      <w:r w:rsidR="009A3F34">
        <w:t>6</w:t>
      </w:r>
      <w:r w:rsidR="0094184A" w:rsidRPr="006F1FF1">
        <w:t xml:space="preserve">. </w:t>
      </w:r>
      <w:r w:rsidR="009A3F34">
        <w:t>lipnja 2018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9A3F34">
        <w:t>HOTEL ASSERIA d.o.o.</w:t>
      </w:r>
      <w:r w:rsidR="009A3F34" w:rsidRPr="00A05E6A">
        <w:t xml:space="preserve">, </w:t>
      </w:r>
      <w:r w:rsidR="009A3F34">
        <w:t>Benkovac</w:t>
      </w:r>
      <w:r w:rsidR="009A3F34" w:rsidRPr="00A05E6A">
        <w:t xml:space="preserve">, </w:t>
      </w:r>
      <w:r w:rsidR="009A3F34">
        <w:t>Kralja Dmitra Zvonimira 60</w:t>
      </w:r>
      <w:r w:rsidR="009A3F34" w:rsidRPr="00A05E6A">
        <w:t xml:space="preserve">, OIB: </w:t>
      </w:r>
      <w:r w:rsidR="009A3F34">
        <w:t>80313608964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9A3F34">
        <w:t>Republike Hrvatske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</w:t>
      </w:r>
      <w:r w:rsidRPr="006F1FF1">
        <w:lastRenderedPageBreak/>
        <w:t xml:space="preserve">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C07144">
        <w:t>7</w:t>
      </w:r>
      <w:r w:rsidR="00814557" w:rsidRPr="006F1FF1">
        <w:t xml:space="preserve">. </w:t>
      </w:r>
      <w:r w:rsidR="00C07144">
        <w:t>prosinca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6B5194" w:rsidP="0039490D" w:rsidR="0039490D" w:rsidRPr="00FA2B5D">
      <w:pPr>
        <w:jc w:val="both"/>
      </w:pPr>
      <w:r>
        <w:t>Za točnost otpravka – ovlašteni službenik</w:t>
      </w:r>
      <w:r w:rsidR="009A3F34">
        <w:tab/>
      </w:r>
      <w:r w:rsidR="009A3F34">
        <w:tab/>
      </w:r>
      <w:r w:rsidR="009A3F34">
        <w:tab/>
      </w:r>
      <w:r w:rsidR="009A3F34">
        <w:tab/>
      </w:r>
      <w:r w:rsidR="009A3F34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  <w:r w:rsidR="0039490D" w:rsidRPr="00FA2B5D">
        <w:t>:</w:t>
      </w:r>
    </w:p>
    <w:p w:rsidRDefault="006B5194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9A3F34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9A3F34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9A3F34">
      <w:pPr>
        <w:numPr>
          <w:ilvl w:val="0"/>
          <w:numId w:val="1"/>
        </w:numPr>
        <w:jc w:val="both"/>
      </w:pPr>
      <w:r w:rsidRPr="009A3F34">
        <w:t xml:space="preserve">stečajni upravitelj </w:t>
      </w:r>
      <w:r w:rsidR="009A3F34" w:rsidRPr="009A3F34">
        <w:t>Krešimir Peroš</w:t>
      </w:r>
      <w:r w:rsidRPr="009A3F34">
        <w:t>,</w:t>
      </w:r>
    </w:p>
    <w:p w:rsidRDefault="00855B7A" w:rsidP="00E477F9" w:rsidR="00E477F9" w:rsidRPr="009A3F34">
      <w:pPr>
        <w:pStyle w:val="Odlomakpopisa"/>
        <w:numPr>
          <w:ilvl w:val="0"/>
          <w:numId w:val="1"/>
        </w:numPr>
        <w:jc w:val="both"/>
      </w:pPr>
      <w:r w:rsidRPr="009A3F34">
        <w:t xml:space="preserve">Općinski sud </w:t>
      </w:r>
      <w:r w:rsidR="00006969" w:rsidRPr="009A3F34">
        <w:t xml:space="preserve">u </w:t>
      </w:r>
      <w:r w:rsidR="009A3F34" w:rsidRPr="009A3F34">
        <w:t>Zadru</w:t>
      </w:r>
      <w:r w:rsidRPr="009A3F34">
        <w:t xml:space="preserve">, </w:t>
      </w:r>
      <w:r w:rsidR="00D21233" w:rsidRPr="009A3F34">
        <w:t>zemljišnoknjižni odjel</w:t>
      </w:r>
      <w:r w:rsidR="009A3F34" w:rsidRPr="009A3F34">
        <w:t xml:space="preserve"> Benkovac</w:t>
      </w:r>
      <w:r w:rsidR="00E477F9" w:rsidRPr="009A3F34">
        <w:t>,</w:t>
      </w:r>
      <w:r w:rsidR="00433D1F" w:rsidRPr="009A3F34">
        <w:t xml:space="preserve"> </w:t>
      </w:r>
    </w:p>
    <w:p w:rsidRDefault="009A3F34" w:rsidP="00E477F9" w:rsidR="003233E8" w:rsidRPr="009A3F34">
      <w:pPr>
        <w:pStyle w:val="Odlomakpopisa"/>
        <w:numPr>
          <w:ilvl w:val="0"/>
          <w:numId w:val="1"/>
        </w:numPr>
        <w:jc w:val="both"/>
      </w:pPr>
      <w:r w:rsidRPr="009A3F34">
        <w:t xml:space="preserve">RH </w:t>
      </w:r>
      <w:r w:rsidR="003233E8" w:rsidRPr="009A3F34">
        <w:t>po ŽDO Zadar</w:t>
      </w:r>
      <w:r w:rsidR="00EC08AF" w:rsidRPr="009A3F34">
        <w:t>- preko e –oglasne ploče</w:t>
      </w:r>
    </w:p>
    <w:p w:rsidRDefault="00852B0D" w:rsidP="00E477F9" w:rsidR="00852B0D" w:rsidRPr="009A3F34">
      <w:pPr>
        <w:pStyle w:val="Odlomakpopisa"/>
        <w:numPr>
          <w:ilvl w:val="0"/>
          <w:numId w:val="1"/>
        </w:numPr>
        <w:jc w:val="both"/>
      </w:pPr>
      <w:r w:rsidRPr="009A3F34">
        <w:t xml:space="preserve">e-oglasna ploča suda </w:t>
      </w:r>
    </w:p>
    <w:p w:rsidRDefault="00852B0D" w:rsidP="00E477F9" w:rsidR="00852B0D" w:rsidRPr="009A3F34">
      <w:pPr>
        <w:pStyle w:val="Odlomakpopisa"/>
        <w:numPr>
          <w:ilvl w:val="0"/>
          <w:numId w:val="1"/>
        </w:numPr>
        <w:jc w:val="both"/>
      </w:pPr>
      <w:r w:rsidRPr="009A3F34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6B5194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9A3F34">
      <w:t>257</w:t>
    </w:r>
    <w:r w:rsidR="00814557">
      <w:t>/</w:t>
    </w:r>
    <w:r>
      <w:t>20</w:t>
    </w:r>
    <w:r w:rsidR="009A3F34">
      <w:t>17</w:t>
    </w:r>
    <w:r w:rsidR="00814557">
      <w:t>-</w:t>
    </w:r>
    <w:r w:rsidR="00C07144">
      <w:t>25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51EE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B5194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A3F34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07144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5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1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1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1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1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5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1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1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1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1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ASSERIA društvo s ograničenom odgovornošću za turizam, ugostiteljstvo i poslovne usluge</izvorni_sadrzaj>
    <derivirana_varijabla naziv="DomainObject.Predmet.ProtustrankaFormated_1">  HOTEL ASSERIA društvo s ograničenom odgovornošću za turizam, ugostiteljstvo i poslovne usluge</derivirana_varijabla>
  </DomainObject.Predmet.ProtustrankaFormated>
  <DomainObject.Predmet.ProtustrankaFormatedOIB>
    <izvorni_sadrzaj>  HOTEL ASSERIA društvo s ograničenom odgovornošću za turizam, ugostiteljstvo i poslovne usluge, OIB 80313608964</izvorni_sadrzaj>
    <derivirana_varijabla naziv="DomainObject.Predmet.ProtustrankaFormatedOIB_1">  HOTEL ASSERIA društvo s ograničenom odgovornošću za turizam, ugostiteljstvo i poslovne usluge, OIB 80313608964</derivirana_varijabla>
  </DomainObject.Predmet.ProtustrankaFormatedOIB>
  <DomainObject.Predmet.ProtustrankaFormatedWithAdress>
    <izvorni_sadrzaj> HOTEL ASSERIA društvo s ograničenom odgovornošću za turizam, ugostiteljstvo i poslovne usluge, kralja Dmitra Zvonimira 60, 23420 Benkovac</izvorni_sadrzaj>
    <derivirana_varijabla naziv="DomainObject.Predmet.ProtustrankaFormatedWithAdress_1"> HOTEL ASSERIA društvo s ograničenom odgovornošću za turizam, ugostiteljstvo i poslovne usluge, kralja Dmitra Zvonimira 60, 23420 Benkovac</derivirana_varijabla>
  </DomainObject.Predmet.ProtustrankaFormatedWithAdress>
  <DomainObject.Predmet.ProtustrankaFormatedWithAdressOIB>
    <izvorni_sadrzaj> HOTEL ASSERIA društvo s ograničenom odgovornošću za turizam, ugostiteljstvo i poslovne usluge, OIB 80313608964, kralja Dmitra Zvonimira 60, 23420 Benkovac</izvorni_sadrzaj>
    <derivirana_varijabla naziv="DomainObject.Predmet.ProtustrankaFormatedWithAdressOIB_1"> HOTEL ASSERIA društvo s ograničenom odgovornošću za turizam, ugostiteljstvo i poslovne usluge, OIB 80313608964, kralja Dmitra Zvonimira 60, 23420 Benkovac</derivirana_varijabla>
  </DomainObject.Predmet.ProtustrankaFormatedWithAdressOIB>
  <DomainObject.Predmet.ProtustrankaWithAdress>
    <izvorni_sadrzaj>HOTEL ASSERIA društvo s ograničenom odgovornošću za turizam, ugostiteljstvo i poslovne usluge kralja Dmitra Zvonimira 60, 23420 Benkovac</izvorni_sadrzaj>
    <derivirana_varijabla naziv="DomainObject.Predmet.ProtustrankaWithAdress_1">HOTEL ASSERIA društvo s ograničenom odgovornošću za turizam, ugostiteljstvo i poslovne usluge kralja Dmitra Zvonimira 60, 23420 Benkovac</derivirana_varijabla>
  </DomainObject.Predmet.ProtustrankaWithAdress>
  <DomainObject.Predmet.ProtustrankaWithAdressOIB>
    <izvorni_sadrzaj>HOTEL ASSERIA društvo s ograničenom odgovornošću za turizam, ugostiteljstvo i poslovne usluge, OIB 80313608964, kralja Dmitra Zvonimira 60, 23420 Benkovac</izvorni_sadrzaj>
    <derivirana_varijabla naziv="DomainObject.Predmet.ProtustrankaWithAdressOIB_1">HOTEL ASSERIA društvo s ograničenom odgovornošću za turizam, ugostiteljstvo i poslovne usluge, OIB 80313608964, kralja Dmitra Zvonimira 60, 23420 Benkovac</derivirana_varijabla>
  </DomainObject.Predmet.ProtustrankaWithAdressOIB>
  <DomainObject.Predmet.ProtustrankaNazivFormated>
    <izvorni_sadrzaj>HOTEL ASSERIA društvo s ograničenom odgovornošću za turizam, ugostiteljstvo i poslovne usluge</izvorni_sadrzaj>
    <derivirana_varijabla naziv="DomainObject.Predmet.ProtustrankaNazivFormated_1">HOTEL ASSERIA društvo s ograničenom odgovornošću za turizam, ugostiteljstvo i poslovne usluge</derivirana_varijabla>
  </DomainObject.Predmet.ProtustrankaNazivFormated>
  <DomainObject.Predmet.ProtustrankaNazivFormatedOIB>
    <izvorni_sadrzaj>HOTEL ASSERIA društvo s ograničenom odgovornošću za turizam, ugostiteljstvo i poslovne usluge, OIB 80313608964</izvorni_sadrzaj>
    <derivirana_varijabla naziv="DomainObject.Predmet.ProtustrankaNazivFormatedOIB_1">HOTEL ASSERIA društvo s ograničenom odgovornošću za turizam, ugostiteljstvo i poslovne usluge, OIB 80313608964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studenog 2018.</izvorni_sadrzaj>
    <derivirana_varijabla naziv="DomainObject.Predmet.SpisIzvanSuda.DatumIzlazaSpisa_1">8. studenog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Mate Šunić</izvorni_sadrzaj>
    <derivirana_varijabla naziv="DomainObject.Predmet.StrankaFormated_1">  Financijska agencija; Mate Šunić</derivirana_varijabla>
  </DomainObject.Predmet.StrankaFormated>
  <DomainObject.Predmet.StrankaFormatedOIB>
    <izvorni_sadrzaj>  Financijska agencija, OIB 85821130368; Mate Šunić, OIB 36318376494</izvorni_sadrzaj>
    <derivirana_varijabla naziv="DomainObject.Predmet.StrankaFormatedOIB_1">  Financijska agencija, OIB 85821130368; Mate Šunić, OIB 36318376494</derivirana_varijabla>
  </DomainObject.Predmet.StrankaFormatedOIB>
  <DomainObject.Predmet.StrankaFormatedWithAdress>
    <izvorni_sadrzaj> Financijska agencija, Ivana Danila 4, 23000 Zadar; Mate Šunić, Ulica Lovre Matačića 38, 23000 Zadar</izvorni_sadrzaj>
    <derivirana_varijabla naziv="DomainObject.Predmet.StrankaFormatedWithAdress_1"> Financijska agencija, Ivana Danila 4, 23000 Zadar; Mate Šunić, Ulica Lovre Matačića 38, 23000 Zadar</derivirana_varijabla>
  </DomainObject.Predmet.StrankaFormatedWithAdress>
  <DomainObject.Predmet.StrankaFormatedWithAdressOIB>
    <izvorni_sadrzaj> Financijska agencija, OIB 85821130368, Ivana Danila 4, 23000 Zadar; Mate Šunić, OIB 36318376494, Ulica Lovre Matačića 38, 23000 Zadar</izvorni_sadrzaj>
    <derivirana_varijabla naziv="DomainObject.Predmet.StrankaFormatedWithAdressOIB_1"> Financijska agencija, OIB 85821130368, Ivana Danila 4, 23000 Zadar; Mate Šunić, OIB 36318376494, Ulica Lovre Matačića 38, 23000 Zadar</derivirana_varijabla>
  </DomainObject.Predmet.StrankaFormatedWithAdressOIB>
  <DomainObject.Predmet.StrankaWithAdress>
    <izvorni_sadrzaj>Financijska agencija Ivana Danila 4,23000 Zadar,Mate Šunić Ulica Lovre Matačića 38,23000 Zadar</izvorni_sadrzaj>
    <derivirana_varijabla naziv="DomainObject.Predmet.StrankaWithAdress_1">Financijska agencija Ivana Danila 4,23000 Zadar,Mate Šunić Ulica Lovre Matačića 38,23000 Zadar</derivirana_varijabla>
  </DomainObject.Predmet.StrankaWithAdress>
  <DomainObject.Predmet.StrankaWithAdressOIB>
    <izvorni_sadrzaj>Financijska agencija, OIB 85821130368, Ivana Danila 4,23000 Zadar,Mate Šunić, OIB 36318376494, Ulica Lovre Matačića 38,23000 Zadar</izvorni_sadrzaj>
    <derivirana_varijabla naziv="DomainObject.Predmet.StrankaWithAdressOIB_1">Financijska agencija, OIB 85821130368, Ivana Danila 4,23000 Zadar,Mate Šunić, OIB 36318376494, Ulica Lovre Matačića 38,23000 Zadar</derivirana_varijabla>
  </DomainObject.Predmet.StrankaWithAdressOIB>
  <DomainObject.Predmet.StrankaNazivFormated>
    <izvorni_sadrzaj>Financijska agencija,Mate Šunić</izvorni_sadrzaj>
    <derivirana_varijabla naziv="DomainObject.Predmet.StrankaNazivFormated_1">Financijska agencija,Mate Šunić</derivirana_varijabla>
  </DomainObject.Predmet.StrankaNazivFormated>
  <DomainObject.Predmet.StrankaNazivFormatedOIB>
    <izvorni_sadrzaj>Financijska agencija, OIB 85821130368,Mate Šunić, OIB 36318376494</izvorni_sadrzaj>
    <derivirana_varijabla naziv="DomainObject.Predmet.StrankaNazivFormatedOIB_1">Financijska agencija, OIB 85821130368,Mate Šunić, OIB 36318376494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Mate Šunić</item>
    </izvorni_sadrzaj>
    <derivirana_varijabla naziv="DomainObject.Predmet.StrankaListFormated_1">
      <item>Financijska agencija</item>
      <item>Mate Šunić</item>
    </derivirana_varijabla>
  </DomainObject.Predmet.StrankaListFormated>
  <DomainObject.Predmet.StrankaListFormatedOIB>
    <izvorni_sadrzaj>
      <item>Financijska agencija, OIB 85821130368</item>
      <item>Mate Šunić, OIB 36318376494</item>
    </izvorni_sadrzaj>
    <derivirana_varijabla naziv="DomainObject.Predmet.StrankaListFormatedOIB_1">
      <item>Financijska agencija, OIB 85821130368</item>
      <item>Mate Šunić, OIB 36318376494</item>
    </derivirana_varijabla>
  </DomainObject.Predmet.StrankaListFormatedOIB>
  <DomainObject.Predmet.StrankaListFormatedWithAdress>
    <izvorni_sadrzaj>
      <item>Financijska agencija, Ivana Danila 4, 23000 Zadar</item>
      <item>Mate Šunić, Ulica Lovre Matačića 38, 23000 Zadar</item>
    </izvorni_sadrzaj>
    <derivirana_varijabla naziv="DomainObject.Predmet.StrankaListFormatedWithAdress_1">
      <item>Financijska agencija, Ivana Danila 4, 23000 Zadar</item>
      <item>Mate Šunić, Ulica Lovre Matačića 38,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Mate Šunić, OIB 36318376494, Ulica Lovre Matačića 38, 23000 Zadar</item>
    </izvorni_sadrzaj>
    <derivirana_varijabla naziv="DomainObject.Predmet.StrankaListFormatedWithAdressOIB_1">
      <item>Financijska agencija, OIB 85821130368, Ivana Danila 4, 23000 Zadar</item>
      <item>Mate Šunić, OIB 36318376494, Ulica Lovre Matačića 38, 23000 Zadar</item>
    </derivirana_varijabla>
  </DomainObject.Predmet.StrankaListFormatedWithAdressOIB>
  <DomainObject.Predmet.StrankaListNazivFormated>
    <izvorni_sadrzaj>
      <item>Financijska agencija</item>
      <item>Mate Šunić</item>
    </izvorni_sadrzaj>
    <derivirana_varijabla naziv="DomainObject.Predmet.StrankaListNazivFormated_1">
      <item>Financijska agencija</item>
      <item>Mate Šunić</item>
    </derivirana_varijabla>
  </DomainObject.Predmet.StrankaListNazivFormated>
  <DomainObject.Predmet.StrankaListNazivFormatedOIB>
    <izvorni_sadrzaj>
      <item>Financijska agencija, OIB 85821130368</item>
      <item>Mate Šunić, OIB 36318376494</item>
    </izvorni_sadrzaj>
    <derivirana_varijabla naziv="DomainObject.Predmet.StrankaListNazivFormatedOIB_1">
      <item>Financijska agencija, OIB 85821130368</item>
      <item>Mate Šunić, OIB 36318376494</item>
    </derivirana_varijabla>
  </DomainObject.Predmet.StrankaListNazivFormatedOIB>
  <DomainObject.Predmet.ProtuStrankaListFormated>
    <izvorni_sadrzaj>
      <item>HOTEL ASSERIA društvo s ograničenom odgovornošću za turizam, ugostiteljstvo i poslovne usluge</item>
    </izvorni_sadrzaj>
    <derivirana_varijabla naziv="DomainObject.Predmet.ProtuStrankaListFormated_1">
      <item>HOTEL ASSERIA društvo s ograničenom odgovornošću za turizam, ugostiteljstvo i poslovne usluge</item>
    </derivirana_varijabla>
  </DomainObject.Predmet.ProtuStrankaListFormated>
  <DomainObject.Predmet.ProtuStrankaListFormatedOIB>
    <izvorni_sadrzaj>
      <item>HOTEL ASSERIA društvo s ograničenom odgovornošću za turizam, ugostiteljstvo i poslovne usluge, OIB 80313608964</item>
    </izvorni_sadrzaj>
    <derivirana_varijabla naziv="DomainObject.Predmet.ProtuStrankaListFormatedOIB_1">
      <item>HOTEL ASSERIA društvo s ograničenom odgovornošću za turizam, ugostiteljstvo i poslovne usluge, OIB 80313608964</item>
    </derivirana_varijabla>
  </DomainObject.Predmet.ProtuStrankaListFormatedOIB>
  <DomainObject.Predmet.ProtuStrankaListFormatedWithAdress>
    <izvorni_sadrzaj>
      <item>HOTEL ASSERIA društvo s ograničenom odgovornošću za turizam, ugostiteljstvo i poslovne usluge, kralja Dmitra Zvonimira 60, 23420 Benkovac</item>
    </izvorni_sadrzaj>
    <derivirana_varijabla naziv="DomainObject.Predmet.ProtuStrankaListFormatedWithAdress_1">
      <item>HOTEL ASSERIA društvo s ograničenom odgovornošću za turizam, ugostiteljstvo i poslovne usluge, kralja Dmitra Zvonimira 60, 23420 Benkovac</item>
    </derivirana_varijabla>
  </DomainObject.Predmet.ProtuStrankaListFormatedWithAdress>
  <DomainObject.Predmet.ProtuStrankaListFormatedWithAdressOIB>
    <izvorni_sadrzaj>
      <item>HOTEL ASSERIA društvo s ograničenom odgovornošću za turizam, ugostiteljstvo i poslovne usluge, OIB 80313608964, kralja Dmitra Zvonimira 60, 23420 Benkovac</item>
    </izvorni_sadrzaj>
    <derivirana_varijabla naziv="DomainObject.Predmet.ProtuStrankaListFormatedWithAdressOIB_1">
      <item>HOTEL ASSERIA društvo s ograničenom odgovornošću za turizam, ugostiteljstvo i poslovne usluge, OIB 80313608964, kralja Dmitra Zvonimira 60, 23420 Benkovac</item>
    </derivirana_varijabla>
  </DomainObject.Predmet.ProtuStrankaListFormatedWithAdressOIB>
  <DomainObject.Predmet.ProtuStrankaListNazivFormated>
    <izvorni_sadrzaj>
      <item>HOTEL ASSERIA društvo s ograničenom odgovornošću za turizam, ugostiteljstvo i poslovne usluge</item>
    </izvorni_sadrzaj>
    <derivirana_varijabla naziv="DomainObject.Predmet.ProtuStrankaListNazivFormated_1">
      <item>HOTEL ASSERIA društvo s ograničenom odgovornošću za turizam, ugostiteljstvo i poslovne usluge</item>
    </derivirana_varijabla>
  </DomainObject.Predmet.ProtuStrankaListNazivFormated>
  <DomainObject.Predmet.ProtuStrankaListNazivFormatedOIB>
    <izvorni_sadrzaj>
      <item>HOTEL ASSERIA društvo s ograničenom odgovornošću za turizam, ugostiteljstvo i poslovne usluge, OIB 80313608964</item>
    </izvorni_sadrzaj>
    <derivirana_varijabla naziv="DomainObject.Predmet.ProtuStrankaListNazivFormatedOIB_1">
      <item>HOTEL ASSERIA društvo s ograničenom odgovornošću za turizam, ugostiteljstvo i poslovne usluge, OIB 80313608964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HOTEL ASSERIA društvo s ograničenom odgovornošću za turizam, ugostiteljstvo i poslovne usluge</izvorni_sadrzaj>
    <derivirana_varijabla naziv="DomainObject.Predmet.ProtustrankaIDrugi_1">HOTEL ASSERIA društvo s ograničenom odgovornošću za turizam, ugostiteljstvo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HOTEL ASSERIA društvo s ograničenom odgovornošću za turizam, ugostiteljstvo i poslovne usluge, OIB 80313608964, kralja Dmitra Zvonimira 60, 23420 Benkovac</izvorni_sadrzaj>
    <derivirana_varijabla naziv="DomainObject.Predmet.ProtustrankaIDrugiAdressOIB_1">HOTEL ASSERIA društvo s ograničenom odgovornošću za turizam, ugostiteljstvo i poslovne usluge, OIB 80313608964, kralja Dmitra Zvonimira 60,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ASSERIA društvo s ograničenom odgovornošću za turizam, ugostiteljstvo i poslovne usluge</item>
      <item>Financijska agencija</item>
      <item>Mate Šunić</item>
    </izvorni_sadrzaj>
    <derivirana_varijabla naziv="DomainObject.Predmet.SudioniciListNaziv_1">
      <item>HOTEL ASSERIA društvo s ograničenom odgovornošću za turizam, ugostiteljstvo i poslovne usluge</item>
      <item>Financijska agencija</item>
      <item>Mate Šunić</item>
    </derivirana_varijabla>
  </DomainObject.Predmet.SudioniciListNaziv>
  <DomainObject.Predmet.SudioniciListAdressOIB>
    <izvorni_sadrzaj>
      <item>HOTEL ASSERIA društvo s ograničenom odgovornošću za turizam, ugostiteljstvo i poslovne usluge, OIB 80313608964, kralja Dmitra Zvonimira 60,23420 Benkovac</item>
      <item>Financijska agencija, OIB 85821130368, Ivana Danila 4,23000 Zadar</item>
      <item>Mate Šunić, OIB 36318376494, Ulica Lovre Matačića 38,23000 Zadar</item>
    </izvorni_sadrzaj>
    <derivirana_varijabla naziv="DomainObject.Predmet.SudioniciListAdressOIB_1">
      <item>HOTEL ASSERIA društvo s ograničenom odgovornošću za turizam, ugostiteljstvo i poslovne usluge, OIB 80313608964, kralja Dmitra Zvonimira 60,23420 Benkovac</item>
      <item>Financijska agencija, OIB 85821130368, Ivana Danila 4,23000 Zadar</item>
      <item>Mate Šunić, OIB 36318376494, Ulica Lovre Matačića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80313608964</item>
      <item>, OIB 85821130368</item>
      <item>, OIB 36318376494</item>
    </izvorni_sadrzaj>
    <derivirana_varijabla naziv="DomainObject.Predmet.SudioniciListNazivOIB_1">
      <item>, OIB 80313608964</item>
      <item>, OIB 85821130368</item>
      <item>, OIB 36318376494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St-257/2017-31</izvorni_sadrzaj>
    <derivirana_varijabla naziv="DomainObject.PredzadnjaOdlukaIzPredmeta.Oznaka_1">St-257/2017-31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5FF98A-46C5-4BEF-BB3E-9737BAA3CC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1924</properties:Characters>
  <properties:Lines>71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2018-10-03T13:01:00Z</dcterms:created>
  <dc:creator>Srđan Gavranić</dc:creator>
  <cp:lastModifiedBy>Ante Rubelj</cp:lastModifiedBy>
  <cp:lastPrinted>2018-12-11T10:57:00Z</cp:lastPrinted>
  <dcterms:modified xmlns:xsi="http://www.w3.org/2001/XMLSchema-instance" xsi:type="dcterms:W3CDTF">2018-12-11T10:57:00Z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St-257-17 1248-345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