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6804" w14:paraId="e8e68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B469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St-7855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B469A">
        <w:rPr>
          <w:rFonts w:hAnsi="Times New Roman" w:ascii="Times New Roman"/>
        </w:rPr>
        <w:t>VANESSA VESNA d.o.o., OIB:60134039055, Baštijanova 35,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B469A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B469A" w:rsidRPr="008B469A">
        <w:rPr>
          <w:rFonts w:hAnsi="Times New Roman" w:ascii="Times New Roman"/>
        </w:rPr>
        <w:t>VANESSA VESNA d.o.o., OIB:60134039055, Baštijanova 35,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B469A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B469A">
        <w:rPr>
          <w:rFonts w:hAnsi="Times New Roman" w:ascii="Times New Roman"/>
          <w:szCs w:val="24"/>
        </w:rPr>
        <w:t>10 sati i 15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B469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B469A">
        <w:rPr>
          <w:rFonts w:hAnsi="Times New Roman" w:ascii="Times New Roman"/>
          <w:szCs w:val="24"/>
        </w:rPr>
        <w:t>Anđelko Stankus, OIB:11168088853, Braće Radić 20, Jalkovec, Varaždin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B469A" w:rsidRPr="008B469A">
        <w:rPr>
          <w:rFonts w:hAnsi="Times New Roman" w:ascii="Times New Roman"/>
        </w:rPr>
        <w:t>VANESSA VESNA d.o.o., OIB:60134039055, Baštijanova 35,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B469A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B469A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B469A" w:rsidP="008B469A" w:rsidR="008B469A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8B469A" w:rsidP="008B469A" w:rsidR="008B469A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46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8B469A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4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6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6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6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6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4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6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6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6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6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7855</izvorni_sadrzaj>
    <derivirana_varijabla naziv="DomainObject.Predmet.Broj_1">7855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St-7855/2015</izvorni_sadrzaj>
    <derivirana_varijabla naziv="DomainObject.Predmet.OznakaBroj_1">St-7855/2015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VESNA d.o.o. zastupanog po punomoćniku Vesna Krizmanić</izvorni_sadrzaj>
    <derivirana_varijabla naziv="DomainObject.Predmet.ProtustrankaFormated_1">  VANESSA VESNA d.o.o. zastupanog po punomoćniku Vesna Krizmanić</derivirana_varijabla>
  </DomainObject.Predmet.ProtustrankaFormated>
  <DomainObject.Predmet.ProtustrankaFormatedOIB>
    <izvorni_sadrzaj>  VANESSA VESNA d.o.o., OIB 60134039055 zastupanog po punomoćniku Vesna Krizmanić</izvorni_sadrzaj>
    <derivirana_varijabla naziv="DomainObject.Predmet.ProtustrankaFormatedOIB_1">  VANESSA VESNA d.o.o., OIB 60134039055 zastupanog po punomoćniku Vesna Krizmanić</derivirana_varijabla>
  </DomainObject.Predmet.ProtustrankaFormatedOIB>
  <DomainObject.Predmet.ProtustrankaFormatedWithAdress>
    <izvorni_sadrzaj> VANESSA VESNA d.o.o., Baštijanova 35, 10000 Zagreb zastupanog po punomoćniku Vesna Krizmanić</izvorni_sadrzaj>
    <derivirana_varijabla naziv="DomainObject.Predmet.ProtustrankaFormatedWithAdress_1"> VANESSA VESNA d.o.o., Baštijanova 35, 10000 Zagreb zastupanog po punomoćniku Vesna Krizmanić</derivirana_varijabla>
  </DomainObject.Predmet.ProtustrankaFormatedWithAdress>
  <DomainObject.Predmet.ProtustrankaFormatedWithAdressOIB>
    <izvorni_sadrzaj> VANESSA VESNA d.o.o., OIB 60134039055, Baštijanova 35, 10000 Zagreb zastupanog po punomoćniku Vesna Krizmanić</izvorni_sadrzaj>
    <derivirana_varijabla naziv="DomainObject.Predmet.ProtustrankaFormatedWithAdressOIB_1"> VANESSA VESNA d.o.o., OIB 60134039055, Baštijanova 35, 10000 Zagreb zastupanog po punomoćniku Vesna Krizmanić</derivirana_varijabla>
  </DomainObject.Predmet.ProtustrankaFormatedWithAdressOIB>
  <DomainObject.Predmet.ProtustrankaWithAdress>
    <izvorni_sadrzaj>VANESSA VESNA d.o.o. Baštijanova 35, 10000 Zagreb</izvorni_sadrzaj>
    <derivirana_varijabla naziv="DomainObject.Predmet.ProtustrankaWithAdress_1">VANESSA VESNA d.o.o. Baštijanova 35, 10000 Zagreb</derivirana_varijabla>
  </DomainObject.Predmet.ProtustrankaWithAdress>
  <DomainObject.Predmet.ProtustrankaWithAdressOIB>
    <izvorni_sadrzaj>VANESSA VESNA d.o.o., OIB 60134039055, Baštijanova 35, 10000 Zagreb</izvorni_sadrzaj>
    <derivirana_varijabla naziv="DomainObject.Predmet.ProtustrankaWithAdressOIB_1">VANESSA VESNA d.o.o., OIB 60134039055, Baštijanova 35, 10000 Zagreb</derivirana_varijabla>
  </DomainObject.Predmet.ProtustrankaWithAdressOIB>
  <DomainObject.Predmet.ProtustrankaNazivFormated>
    <izvorni_sadrzaj>VANESSA VESNA d.o.o.</izvorni_sadrzaj>
    <derivirana_varijabla naziv="DomainObject.Predmet.ProtustrankaNazivFormated_1">VANESSA VESNA d.o.o.</derivirana_varijabla>
  </DomainObject.Predmet.ProtustrankaNazivFormated>
  <DomainObject.Predmet.ProtustrankaNazivFormatedOIB>
    <izvorni_sadrzaj>VANESSA VESNA d.o.o., OIB 60134039055</izvorni_sadrzaj>
    <derivirana_varijabla naziv="DomainObject.Predmet.ProtustrankaNazivFormatedOIB_1">VANESSA VESNA d.o.o., OIB 60134039055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VANESSA VESNA d.o.o. zastupanog po punomoćniku Vesna Krizmanić</item>
    </izvorni_sadrzaj>
    <derivirana_varijabla naziv="DomainObject.Predmet.ProtuStrankaListFormated_1">
      <item>VANESSA VESNA d.o.o. zastupanog po punomoćniku Vesna Krizmanić</item>
    </derivirana_varijabla>
  </DomainObject.Predmet.ProtuStrankaListFormated>
  <DomainObject.Predmet.ProtuStrankaListFormatedOIB>
    <izvorni_sadrzaj>
      <item>VANESSA VESNA d.o.o., OIB 60134039055 zastupanog po punomoćniku Vesna Krizmanić</item>
    </izvorni_sadrzaj>
    <derivirana_varijabla naziv="DomainObject.Predmet.ProtuStrankaListFormatedOIB_1">
      <item>VANESSA VESNA d.o.o., OIB 60134039055 zastupanog po punomoćniku Vesna Krizmanić</item>
    </derivirana_varijabla>
  </DomainObject.Predmet.ProtuStrankaListFormatedOIB>
  <DomainObject.Predmet.ProtuStrankaListFormatedWithAdress>
    <izvorni_sadrzaj>
      <item>VANESSA VESNA d.o.o., Baštijanova 35, 10000 Zagreb zastupanog po punomoćniku Vesna Krizmanić</item>
    </izvorni_sadrzaj>
    <derivirana_varijabla naziv="DomainObject.Predmet.ProtuStrankaListFormatedWithAdress_1">
      <item>VANESSA VESNA d.o.o., Baštijanova 35, 10000 Zagreb zastupanog po punomoćniku Vesna Krizmanić</item>
    </derivirana_varijabla>
  </DomainObject.Predmet.ProtuStrankaListFormatedWithAdress>
  <DomainObject.Predmet.ProtuStrankaListFormatedWithAdressOIB>
    <izvorni_sadrzaj>
      <item>VANESSA VESNA d.o.o., OIB 60134039055, Baštijanova 35, 10000 Zagreb zastupanog po punomoćniku Vesna Krizmanić</item>
    </izvorni_sadrzaj>
    <derivirana_varijabla naziv="DomainObject.Predmet.ProtuStrankaListFormatedWithAdressOIB_1">
      <item>VANESSA VESNA d.o.o., OIB 60134039055, Baštijanova 35, 10000 Zagreb zastupanog po punomoćniku Vesna Krizmanić</item>
    </derivirana_varijabla>
  </DomainObject.Predmet.ProtuStrankaListFormatedWithAdressOIB>
  <DomainObject.Predmet.ProtuStrankaListNazivFormated>
    <izvorni_sadrzaj>
      <item>VANESSA VESNA d.o.o.</item>
    </izvorni_sadrzaj>
    <derivirana_varijabla naziv="DomainObject.Predmet.ProtuStrankaListNazivFormated_1">
      <item>VANESSA VESNA d.o.o.</item>
    </derivirana_varijabla>
  </DomainObject.Predmet.ProtuStrankaListNazivFormated>
  <DomainObject.Predmet.ProtuStrankaListNazivFormatedOIB>
    <izvorni_sadrzaj>
      <item>VANESSA VESNA d.o.o., OIB 60134039055</item>
    </izvorni_sadrzaj>
    <derivirana_varijabla naziv="DomainObject.Predmet.ProtuStrankaListNazivFormatedOIB_1">
      <item>VANESSA VESNA d.o.o., OIB 60134039055</item>
    </derivirana_varijabla>
  </DomainObject.Predmet.ProtuStrankaListNazivFormatedOIB>
  <DomainObject.Predmet.OstaliListFormated>
    <izvorni_sadrzaj>
      <item>Vesna Krizmanić punomoćnik sudionika u postupku VANESSA VESNA d.o.o.</item>
    </izvorni_sadrzaj>
    <derivirana_varijabla naziv="DomainObject.Predmet.OstaliListFormated_1">
      <item>Vesna Krizmanić punomoćnik sudionika u postupku VANESSA VESNA d.o.o.</item>
    </derivirana_varijabla>
  </DomainObject.Predmet.OstaliListFormated>
  <DomainObject.Predmet.OstaliListFormatedOIB>
    <izvorni_sadrzaj>
      <item>Vesna Krizmanić, OIB 23651176847 punomoćnik sudionika u postupku VANESSA VESNA d.o.o.</item>
    </izvorni_sadrzaj>
    <derivirana_varijabla naziv="DomainObject.Predmet.OstaliListFormatedOIB_1">
      <item>Vesna Krizmanić, OIB 23651176847 punomoćnik sudionika u postupku VANESSA VESNA d.o.o.</item>
    </derivirana_varijabla>
  </DomainObject.Predmet.OstaliListFormatedOIB>
  <DomainObject.Predmet.OstaliListFormatedWithAdress>
    <izvorni_sadrzaj>
      <item>Vesna Krizmanić, Berislavićeva 19, 10000 Zagreb punomoćnik sudionika u postupku VANESSA VESNA d.o.o.</item>
    </izvorni_sadrzaj>
    <derivirana_varijabla naziv="DomainObject.Predmet.OstaliListFormatedWithAdress_1">
      <item>Vesna Krizmanić, Berislavićeva 19, 10000 Zagreb punomoćnik sudionika u postupku VANESSA VESNA d.o.o.</item>
    </derivirana_varijabla>
  </DomainObject.Predmet.OstaliListFormatedWithAdress>
  <DomainObject.Predmet.OstaliListFormatedWithAdressOIB>
    <izvorni_sadrzaj>
      <item>Vesna Krizmanić, OIB 23651176847, Berislavićeva 19, 10000 Zagreb punomoćnik sudionika u postupku VANESSA VESNA d.o.o.</item>
    </izvorni_sadrzaj>
    <derivirana_varijabla naziv="DomainObject.Predmet.OstaliListFormatedWithAdressOIB_1">
      <item>Vesna Krizmanić, OIB 23651176847, Berislavićeva 19, 10000 Zagreb punomoćnik sudionika u postupku VANESSA VESNA d.o.o.</item>
    </derivirana_varijabla>
  </DomainObject.Predmet.OstaliListFormatedWithAdressOIB>
  <DomainObject.Predmet.OstaliListNazivFormated>
    <izvorni_sadrzaj>
      <item>Vesna Krizmanić</item>
    </izvorni_sadrzaj>
    <derivirana_varijabla naziv="DomainObject.Predmet.OstaliListNazivFormated_1">
      <item>Vesna Krizmanić</item>
    </derivirana_varijabla>
  </DomainObject.Predmet.OstaliListNazivFormated>
  <DomainObject.Predmet.OstaliListNazivFormatedOIB>
    <izvorni_sadrzaj>
      <item>Vesna Krizmanić, OIB 23651176847</item>
    </izvorni_sadrzaj>
    <derivirana_varijabla naziv="DomainObject.Predmet.OstaliListNazivFormatedOIB_1">
      <item>Vesna Krizmanić, OIB 23651176847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VANESSA VESNA d.o.o.</izvorni_sadrzaj>
    <derivirana_varijabla naziv="DomainObject.Predmet.ProtustrankaIDrugi_1">VANESSA VESNA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VANESSA VESNA d.o.o., OIB 60134039055, Baštijanova 35, 10000 Zagreb</izvorni_sadrzaj>
    <derivirana_varijabla naziv="DomainObject.Predmet.ProtustrankaIDrugiAdressOIB_1">VANESSA VESNA d.o.o., OIB 60134039055, Baštijanova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VANESSA VESNA d.o.o.</item>
      <item>FINA Regionalni centar Zagreb</item>
      <item>Vesna Krizmanić</item>
    </izvorni_sadrzaj>
    <derivirana_varijabla naziv="DomainObject.Predmet.SudioniciListNaziv_1">
      <item>VANESSA VESNA d.o.o.</item>
      <item>FINA Regionalni centar Zagreb</item>
      <item>Vesna Krizmanić</item>
    </derivirana_varijabla>
  </DomainObject.Predmet.SudioniciListNaziv>
  <DomainObject.Predmet.SudioniciListAdressOIB>
    <izvorni_sadrzaj>
      <item>VANESSA VESNA d.o.o., OIB 60134039055, Baštijanova 35,10000 Zagreb</item>
      <item>FINA Regionalni centar Zagreb, OIB 85821130368, Trg svibanjskih žrtava 1995. br. 1,10000 Zagreb</item>
      <item>Vesna Krizmanić, OIB 23651176847, Berislavićeva 19,10000 Zagreb</item>
    </izvorni_sadrzaj>
    <derivirana_varijabla naziv="DomainObject.Predmet.SudioniciListAdressOIB_1">
      <item>VANESSA VESNA d.o.o., OIB 60134039055, Baštijanova 35,10000 Zagreb</item>
      <item>FINA Regionalni centar Zagreb, OIB 85821130368, Trg svibanjskih žrtava 1995. br. 1,10000 Zagreb</item>
      <item>Vesna Krizmanić, OIB 23651176847, Berislavićeva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60134039055</item>
      <item>, OIB 85821130368</item>
      <item>, OIB 23651176847</item>
    </izvorni_sadrzaj>
    <derivirana_varijabla naziv="DomainObject.Predmet.SudioniciListNazivOIB_1">
      <item>, OIB 60134039055</item>
      <item>, OIB 85821130368</item>
      <item>, OIB 23651176847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2074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2016-04-04T08:16:00Z</cp:lastPrinted>
  <dcterms:modified xmlns:xsi="http://www.w3.org/2001/XMLSchema-instance" xsi:type="dcterms:W3CDTF">2016-04-04T08:16:00Z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