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f917" w14:paraId="fa4f917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571F63">
        <w:rPr>
          <w:bCs/>
        </w:rPr>
        <w:t>1</w:t>
      </w:r>
      <w:r w:rsidR="00C67452">
        <w:rPr>
          <w:bCs/>
        </w:rPr>
        <w:t>99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C67452">
        <w:t>4</w:t>
      </w:r>
      <w:r w:rsidR="00173039">
        <w:t xml:space="preserve">. </w:t>
      </w:r>
      <w:r w:rsidR="00C67452">
        <w:t>trav</w:t>
      </w:r>
      <w:r w:rsidR="00477F22">
        <w:t>nj</w:t>
      </w:r>
      <w:r w:rsidR="000D0B9F">
        <w:t>a</w:t>
      </w:r>
      <w:r w:rsidR="00173039">
        <w:t xml:space="preserve"> 201</w:t>
      </w:r>
      <w:r w:rsidR="00477F22">
        <w:t>7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C67452">
        <w:t>sedam</w:t>
      </w:r>
      <w:r w:rsidR="00CF0F16">
        <w:t>naesta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 2.  </w:t>
      </w:r>
      <w:r w:rsidRPr="001C17B9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3753DE">
        <w:rPr>
          <w:bCs/>
        </w:rPr>
        <w:t>27.024,00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3.  </w:t>
      </w:r>
      <w:r w:rsidRPr="001C17B9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0253E5">
        <w:rPr>
          <w:bCs/>
        </w:rPr>
        <w:t>3</w:t>
      </w:r>
      <w:r w:rsidR="003753DE">
        <w:rPr>
          <w:bCs/>
        </w:rPr>
        <w:t>3</w:t>
      </w:r>
      <w:r w:rsidR="000253E5">
        <w:rPr>
          <w:bCs/>
        </w:rPr>
        <w:t>.</w:t>
      </w:r>
      <w:r w:rsidR="003753DE">
        <w:rPr>
          <w:bCs/>
        </w:rPr>
        <w:t>8</w:t>
      </w:r>
      <w:r w:rsidR="000253E5">
        <w:rPr>
          <w:bCs/>
        </w:rPr>
        <w:t>6</w:t>
      </w:r>
      <w:r w:rsidR="003753DE">
        <w:rPr>
          <w:bCs/>
        </w:rPr>
        <w:t>3</w:t>
      </w:r>
      <w:r w:rsidR="007A6071" w:rsidRPr="001C17B9">
        <w:rPr>
          <w:bCs/>
        </w:rPr>
        <w:t>,00</w:t>
      </w:r>
      <w:r w:rsidRPr="001C17B9">
        <w:rPr>
          <w:bCs/>
        </w:rPr>
        <w:t xml:space="preserve"> kn</w:t>
      </w:r>
      <w:r w:rsidRPr="001C17B9">
        <w:t xml:space="preserve">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4.   </w:t>
      </w:r>
      <w:r w:rsidRPr="001C17B9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ukupnoj površini 63,00 m</w:t>
      </w:r>
      <w:r w:rsidRPr="001C17B9">
        <w:rPr>
          <w:vertAlign w:val="superscript"/>
        </w:rPr>
        <w:t>2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0253E5">
        <w:rPr>
          <w:bCs/>
        </w:rPr>
        <w:t>5</w:t>
      </w:r>
      <w:r w:rsidR="003753DE">
        <w:rPr>
          <w:bCs/>
        </w:rPr>
        <w:t>1</w:t>
      </w:r>
      <w:r w:rsidR="000253E5">
        <w:rPr>
          <w:bCs/>
        </w:rPr>
        <w:t>.</w:t>
      </w:r>
      <w:r w:rsidR="003753DE">
        <w:rPr>
          <w:bCs/>
        </w:rPr>
        <w:t>464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3753DE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9.  </w:t>
      </w:r>
      <w:r w:rsidRPr="001C17B9">
        <w:rPr>
          <w:bCs/>
        </w:rPr>
        <w:t>ETAŽA 759/10000-POSLOVNI PROSTOR C2</w:t>
      </w:r>
      <w:r w:rsidRPr="001C17B9">
        <w:t xml:space="preserve"> koji se sastoji od ureda površine 26,22 m</w:t>
      </w:r>
      <w:r w:rsidRPr="001C17B9">
        <w:rPr>
          <w:vertAlign w:val="superscript"/>
        </w:rPr>
        <w:t>2</w:t>
      </w:r>
      <w:r w:rsidRPr="001C17B9">
        <w:t>, ured u potkrovlju sa 72,45 m</w:t>
      </w:r>
      <w:r w:rsidRPr="001C17B9">
        <w:rPr>
          <w:vertAlign w:val="superscript"/>
        </w:rPr>
        <w:t>2</w:t>
      </w:r>
      <w:r w:rsidRPr="001C17B9">
        <w:t>, ukupne površine 98,67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474B0D">
        <w:rPr>
          <w:bCs/>
        </w:rPr>
        <w:t>6</w:t>
      </w:r>
      <w:r w:rsidR="001374EB">
        <w:rPr>
          <w:bCs/>
        </w:rPr>
        <w:t>8</w:t>
      </w:r>
      <w:r w:rsidR="00474B0D">
        <w:rPr>
          <w:bCs/>
        </w:rPr>
        <w:t>.</w:t>
      </w:r>
      <w:r w:rsidR="001374EB">
        <w:rPr>
          <w:bCs/>
        </w:rPr>
        <w:t>49</w:t>
      </w:r>
      <w:r w:rsidR="00474B0D">
        <w:rPr>
          <w:bCs/>
        </w:rPr>
        <w:t>4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lastRenderedPageBreak/>
        <w:t xml:space="preserve">10. </w:t>
      </w:r>
      <w:r w:rsidRPr="001C17B9">
        <w:rPr>
          <w:bCs/>
        </w:rPr>
        <w:t xml:space="preserve">ETAŽA 485/10000-POSLOVNI PROSTOR C3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ukupne površine 63,00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474B0D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474B0D">
        <w:rPr>
          <w:bCs/>
        </w:rPr>
        <w:t>5</w:t>
      </w:r>
      <w:r w:rsidR="001374EB">
        <w:rPr>
          <w:bCs/>
        </w:rPr>
        <w:t>1</w:t>
      </w:r>
      <w:r w:rsidR="00474B0D">
        <w:rPr>
          <w:bCs/>
        </w:rPr>
        <w:t>.</w:t>
      </w:r>
      <w:r w:rsidR="001374EB">
        <w:rPr>
          <w:bCs/>
        </w:rPr>
        <w:t>464</w:t>
      </w:r>
      <w:r w:rsidR="00314BCA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D6733B">
        <w:t>2</w:t>
      </w:r>
      <w:r w:rsidR="00B37F38">
        <w:t>7</w:t>
      </w:r>
      <w:r w:rsidRPr="001C17B9">
        <w:t xml:space="preserve">. </w:t>
      </w:r>
      <w:r w:rsidR="00B37F38">
        <w:t>travnja</w:t>
      </w:r>
      <w:r w:rsidRPr="001C17B9">
        <w:t xml:space="preserve"> 201</w:t>
      </w:r>
      <w:r w:rsidR="00D6733B">
        <w:t>7</w:t>
      </w:r>
      <w:r w:rsidRPr="001C17B9">
        <w:t xml:space="preserve">. godine u </w:t>
      </w:r>
      <w:r w:rsidR="00D93796">
        <w:t>9</w:t>
      </w:r>
      <w:r w:rsidRPr="001C17B9">
        <w:t>,</w:t>
      </w:r>
      <w:r w:rsidR="00B37F38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D6733B">
        <w:t>2</w:t>
      </w:r>
      <w:r w:rsidR="00B37F38">
        <w:t>4</w:t>
      </w:r>
      <w:r w:rsidR="00D93796">
        <w:t>.</w:t>
      </w:r>
      <w:r w:rsidR="00D6733B">
        <w:t>0</w:t>
      </w:r>
      <w:r w:rsidR="00B37F38">
        <w:t>4</w:t>
      </w:r>
      <w:r w:rsidR="00D93796">
        <w:t>.</w:t>
      </w:r>
      <w:r w:rsidRPr="001C17B9">
        <w:t>201</w:t>
      </w:r>
      <w:r w:rsidR="00D6733B">
        <w:t>7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navedenog sadržaja u dnevnom tisku „ Glas Slavonije“.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4B5F60">
        <w:t xml:space="preserve">, </w:t>
      </w:r>
      <w:r w:rsidR="00FF73EC">
        <w:t>mišljenja</w:t>
      </w:r>
      <w:r w:rsidR="00A034D9">
        <w:t xml:space="preserve"> članova</w:t>
      </w:r>
      <w:r w:rsidR="004B5F60">
        <w:t xml:space="preserve"> Odbora vjerovnika</w:t>
      </w:r>
      <w:r w:rsidR="004126A6">
        <w:t xml:space="preserve"> </w:t>
      </w:r>
      <w:r w:rsidR="00EF6F9B">
        <w:t xml:space="preserve">od </w:t>
      </w:r>
      <w:r w:rsidR="00B37F38">
        <w:t>22</w:t>
      </w:r>
      <w:r w:rsidR="00773031">
        <w:t>.</w:t>
      </w:r>
      <w:r w:rsidR="00D6733B">
        <w:t>0</w:t>
      </w:r>
      <w:r w:rsidR="00B37F38">
        <w:t>3</w:t>
      </w:r>
      <w:r w:rsidR="00773031">
        <w:t>.</w:t>
      </w:r>
      <w:r w:rsidR="00EF6F9B">
        <w:t>201</w:t>
      </w:r>
      <w:r w:rsidR="00D6733B">
        <w:t>7</w:t>
      </w:r>
      <w:r w:rsidR="00EF6F9B">
        <w:t xml:space="preserve">. </w:t>
      </w:r>
      <w:r w:rsidR="004B5F60">
        <w:t>i prijedloga stečajnog upravitelja</w:t>
      </w:r>
      <w:r w:rsidR="004126A6">
        <w:t xml:space="preserve"> od </w:t>
      </w:r>
      <w:r w:rsidR="006D2E14">
        <w:t>3</w:t>
      </w:r>
      <w:r w:rsidR="00FF73EC">
        <w:t>.</w:t>
      </w:r>
      <w:r w:rsidR="003D373D">
        <w:t>0</w:t>
      </w:r>
      <w:r w:rsidR="006D2E14">
        <w:t>4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B37F38">
        <w:rPr>
          <w:rFonts w:cs="Times New Roman" w:hAnsi="Times New Roman" w:ascii="Times New Roman"/>
          <w:b w:val="false"/>
          <w:i w:val="false"/>
          <w:sz w:val="24"/>
          <w:szCs w:val="24"/>
        </w:rPr>
        <w:t>4</w:t>
      </w:r>
      <w:r w:rsidR="00A931D7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</w:t>
      </w:r>
      <w:r w:rsidR="00B37F38">
        <w:rPr>
          <w:rFonts w:cs="Times New Roman" w:hAnsi="Times New Roman" w:ascii="Times New Roman"/>
          <w:b w:val="false"/>
          <w:i w:val="false"/>
          <w:sz w:val="24"/>
          <w:szCs w:val="24"/>
        </w:rPr>
        <w:t>travnja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56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571F63">
      <w:rPr>
        <w:bCs/>
      </w:rPr>
      <w:t>1</w:t>
    </w:r>
    <w:r w:rsidR="00477F22">
      <w:rPr>
        <w:bCs/>
      </w:rPr>
      <w:t>82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3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4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133A7"/>
    <w:rsid w:val="000253E5"/>
    <w:rsid w:val="000355BA"/>
    <w:rsid w:val="00051D75"/>
    <w:rsid w:val="00055307"/>
    <w:rsid w:val="000655C3"/>
    <w:rsid w:val="00065608"/>
    <w:rsid w:val="000753F2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312A"/>
    <w:rsid w:val="001D5139"/>
    <w:rsid w:val="001F37F5"/>
    <w:rsid w:val="001F46C9"/>
    <w:rsid w:val="001F4B3B"/>
    <w:rsid w:val="001F5AF3"/>
    <w:rsid w:val="00243F11"/>
    <w:rsid w:val="00255EC6"/>
    <w:rsid w:val="00270599"/>
    <w:rsid w:val="002741B9"/>
    <w:rsid w:val="002848D0"/>
    <w:rsid w:val="002B5977"/>
    <w:rsid w:val="002C5415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753DE"/>
    <w:rsid w:val="003A6BE4"/>
    <w:rsid w:val="003D373D"/>
    <w:rsid w:val="003E2840"/>
    <w:rsid w:val="003F2F4C"/>
    <w:rsid w:val="00405713"/>
    <w:rsid w:val="004126A6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C025B1"/>
    <w:rsid w:val="00C225D0"/>
    <w:rsid w:val="00C266EA"/>
    <w:rsid w:val="00C479DA"/>
    <w:rsid w:val="00C67452"/>
    <w:rsid w:val="00C75E6C"/>
    <w:rsid w:val="00C944AC"/>
    <w:rsid w:val="00CA1152"/>
    <w:rsid w:val="00CB6E1D"/>
    <w:rsid w:val="00CC2B00"/>
    <w:rsid w:val="00CD1E56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5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656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56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5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656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56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708</properties:Words>
  <properties:Characters>3744</properties:Characters>
  <properties:Lines>119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4542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2017-04-04T07:42:00Z</dcterms:created>
  <dc:creator>edeke</dc:creator>
  <cp:lastModifiedBy>Elizabeta Đeke</cp:lastModifiedBy>
  <cp:lastPrinted>2017-04-04T07:47:00Z</cp:lastPrinted>
  <dcterms:modified xmlns:xsi="http://www.w3.org/2001/XMLSchema-instance" xsi:type="dcterms:W3CDTF">2017-04-04T10:04:00Z</dcterms:modified>
  <cp:revision>5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