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4aa6" w14:paraId="4e24aa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AE3F35">
        <w:rPr>
          <w:rFonts w:hAnsi="Times New Roman" w:ascii="Times New Roman"/>
          <w:b/>
          <w:sz w:val="24"/>
          <w:szCs w:val="24"/>
        </w:rPr>
        <w:t>2</w:t>
      </w:r>
      <w:r w:rsidR="00B43518">
        <w:rPr>
          <w:rFonts w:hAnsi="Times New Roman" w:ascii="Times New Roman"/>
          <w:b/>
          <w:sz w:val="24"/>
          <w:szCs w:val="24"/>
        </w:rPr>
        <w:t>44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</w:t>
      </w:r>
      <w:r w:rsidR="00B43518">
        <w:rPr>
          <w:rFonts w:hAnsi="Times New Roman" w:ascii="Times New Roman"/>
        </w:rPr>
        <w:t>4</w:t>
      </w:r>
      <w:r w:rsidR="00B0209B">
        <w:rPr>
          <w:rFonts w:hAnsi="Times New Roman" w:ascii="Times New Roman"/>
        </w:rPr>
        <w:t>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B43518">
        <w:rPr>
          <w:rFonts w:hAnsi="Times New Roman" w:ascii="Times New Roman"/>
        </w:rPr>
        <w:t xml:space="preserve"> </w:t>
      </w:r>
      <w:r w:rsidR="00B43518" w:rsidRPr="00B43518">
        <w:rPr>
          <w:rFonts w:hAnsi="Times New Roman" w:ascii="Times New Roman"/>
        </w:rPr>
        <w:t>MARINA RAGUŽ j.d.o.o.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B43518" w:rsidRPr="00B43518">
        <w:rPr>
          <w:rFonts w:hAnsi="Times New Roman" w:ascii="Times New Roman"/>
        </w:rPr>
        <w:t>94357403474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20165"/>
    <w:rsid w:val="00081F1D"/>
    <w:rsid w:val="000F7811"/>
    <w:rsid w:val="001150AF"/>
    <w:rsid w:val="0015573B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16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16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16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16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16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16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16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16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9244</izvorni_sadrzaj>
    <derivirana_varijabla naziv="DomainObject.Predmet.Broj_1">9244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St-9244/2015</izvorni_sadrzaj>
    <derivirana_varijabla naziv="DomainObject.Predmet.OznakaBroj_1">St-9244/2015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RAGUŽ jednostavno društvo s ograničenom odgovornošću za usluge zastupanog po punomoćniku Marina Raguž</izvorni_sadrzaj>
    <derivirana_varijabla naziv="DomainObject.Predmet.ProtustrankaFormated_1">  MARINA RAGUŽ jednostavno društvo s ograničenom odgovornošću za usluge zastupanog po punomoćniku Marina Raguž</derivirana_varijabla>
  </DomainObject.Predmet.ProtustrankaFormated>
  <DomainObject.Predmet.ProtustrankaFormatedOIB>
    <izvorni_sadrzaj>  MARINA RAGUŽ jednostavno društvo s ograničenom odgovornošću za usluge, OIB 94357403474 zastupanog po punomoćniku Marina Raguž</izvorni_sadrzaj>
    <derivirana_varijabla naziv="DomainObject.Predmet.ProtustrankaFormatedOIB_1">  MARINA RAGUŽ jednostavno društvo s ograničenom odgovornošću za usluge, OIB 94357403474 zastupanog po punomoćniku Marina Raguž</derivirana_varijabla>
  </DomainObject.Predmet.ProtustrankaFormatedOIB>
  <DomainObject.Predmet.ProtustrankaFormatedWithAdress>
    <izvorni_sadrzaj> MARINA RAGUŽ jednostavno društvo s ograničenom odgovornošću za usluge, Širolina 8, 10000 Zagreb zastupanog po punomoćniku Marina Raguž</izvorni_sadrzaj>
    <derivirana_varijabla naziv="DomainObject.Predmet.ProtustrankaFormatedWithAdress_1"> MARINA RAGUŽ jednostavno društvo s ograničenom odgovornošću za usluge, Širolina 8, 10000 Zagreb zastupanog po punomoćniku Marina Raguž</derivirana_varijabla>
  </DomainObject.Predmet.ProtustrankaFormatedWithAdress>
  <DomainObject.Predmet.ProtustrankaFormatedWithAdressOIB>
    <izvorni_sadrzaj> MARINA RAGUŽ jednostavno društvo s ograničenom odgovornošću za usluge, OIB 94357403474, Širolina 8, 10000 Zagreb zastupanog po punomoćniku Marina Raguž</izvorni_sadrzaj>
    <derivirana_varijabla naziv="DomainObject.Predmet.ProtustrankaFormatedWithAdressOIB_1"> MARINA RAGUŽ jednostavno društvo s ograničenom odgovornošću za usluge, OIB 94357403474, Širolina 8, 10000 Zagreb zastupanog po punomoćniku Marina Raguž</derivirana_varijabla>
  </DomainObject.Predmet.ProtustrankaFormatedWithAdressOIB>
  <DomainObject.Predmet.ProtustrankaWithAdress>
    <izvorni_sadrzaj>MARINA RAGUŽ jednostavno društvo s ograničenom odgovornošću za usluge Širolina 8, 10000 Zagreb</izvorni_sadrzaj>
    <derivirana_varijabla naziv="DomainObject.Predmet.ProtustrankaWithAdress_1">MARINA RAGUŽ jednostavno društvo s ograničenom odgovornošću za usluge Širolina 8, 10000 Zagreb</derivirana_varijabla>
  </DomainObject.Predmet.ProtustrankaWithAdress>
  <DomainObject.Predmet.ProtustrankaWithAdressOIB>
    <izvorni_sadrzaj>MARINA RAGUŽ jednostavno društvo s ograničenom odgovornošću za usluge, OIB 94357403474, Širolina 8, 10000 Zagreb</izvorni_sadrzaj>
    <derivirana_varijabla naziv="DomainObject.Predmet.ProtustrankaWithAdressOIB_1">MARINA RAGUŽ jednostavno društvo s ograničenom odgovornošću za usluge, OIB 94357403474, Širolina 8, 10000 Zagreb</derivirana_varijabla>
  </DomainObject.Predmet.ProtustrankaWithAdressOIB>
  <DomainObject.Predmet.ProtustrankaNazivFormated>
    <izvorni_sadrzaj>MARINA RAGUŽ jednostavno društvo s ograničenom odgovornošću za usluge</izvorni_sadrzaj>
    <derivirana_varijabla naziv="DomainObject.Predmet.ProtustrankaNazivFormated_1">MARINA RAGUŽ jednostavno društvo s ograničenom odgovornošću za usluge</derivirana_varijabla>
  </DomainObject.Predmet.ProtustrankaNazivFormated>
  <DomainObject.Predmet.ProtustrankaNazivFormatedOIB>
    <izvorni_sadrzaj>MARINA RAGUŽ jednostavno društvo s ograničenom odgovornošću za usluge, OIB 94357403474</izvorni_sadrzaj>
    <derivirana_varijabla naziv="DomainObject.Predmet.ProtustrankaNazivFormatedOIB_1">MARINA RAGUŽ jednostavno društvo s ograničenom odgovornošću za usluge, OIB 94357403474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RAGUŽ jednostavno društvo s ograničenom odgovornošću za usluge zastupanog po punomoćniku Marina Raguž</item>
    </izvorni_sadrzaj>
    <derivirana_varijabla naziv="DomainObject.Predmet.ProtuStrankaListFormated_1">
      <item>MARINA RAGUŽ jednostavno društvo s ograničenom odgovornošću za usluge zastupanog po punomoćniku Marina Raguž</item>
    </derivirana_varijabla>
  </DomainObject.Predmet.ProtuStrankaListFormated>
  <DomainObject.Predmet.ProtuStrankaListFormatedOIB>
    <izvorni_sadrzaj>
      <item>MARINA RAGUŽ jednostavno društvo s ograničenom odgovornošću za usluge, OIB 94357403474 zastupanog po punomoćniku Marina Raguž</item>
    </izvorni_sadrzaj>
    <derivirana_varijabla naziv="DomainObject.Predmet.ProtuStrankaListFormatedOIB_1">
      <item>MARINA RAGUŽ jednostavno društvo s ograničenom odgovornošću za usluge, OIB 94357403474 zastupanog po punomoćniku Marina Raguž</item>
    </derivirana_varijabla>
  </DomainObject.Predmet.ProtuStrankaListFormatedOIB>
  <DomainObject.Predmet.ProtuStrankaListFormatedWithAdress>
    <izvorni_sadrzaj>
      <item>MARINA RAGUŽ jednostavno društvo s ograničenom odgovornošću za usluge, Širolina 8, 10000 Zagreb zastupanog po punomoćniku Marina Raguž</item>
    </izvorni_sadrzaj>
    <derivirana_varijabla naziv="DomainObject.Predmet.ProtuStrankaListFormatedWithAdress_1">
      <item>MARINA RAGUŽ jednostavno društvo s ograničenom odgovornošću za usluge, Širolina 8, 10000 Zagreb zastupanog po punomoćniku Marina Raguž</item>
    </derivirana_varijabla>
  </DomainObject.Predmet.ProtuStrankaListFormatedWithAdress>
  <DomainObject.Predmet.ProtuStrankaListFormatedWithAdressOIB>
    <izvorni_sadrzaj>
      <item>MARINA RAGUŽ jednostavno društvo s ograničenom odgovornošću za usluge, OIB 94357403474, Širolina 8, 10000 Zagreb zastupanog po punomoćniku Marina Raguž</item>
    </izvorni_sadrzaj>
    <derivirana_varijabla naziv="DomainObject.Predmet.ProtuStrankaListFormatedWithAdressOIB_1">
      <item>MARINA RAGUŽ jednostavno društvo s ograničenom odgovornošću za usluge, OIB 94357403474, Širolina 8, 10000 Zagreb zastupanog po punomoćniku Marina Raguž</item>
    </derivirana_varijabla>
  </DomainObject.Predmet.ProtuStrankaListFormatedWithAdressOIB>
  <DomainObject.Predmet.ProtuStrankaListNazivFormated>
    <izvorni_sadrzaj>
      <item>MARINA RAGUŽ jednostavno društvo s ograničenom odgovornošću za usluge</item>
    </izvorni_sadrzaj>
    <derivirana_varijabla naziv="DomainObject.Predmet.ProtuStrankaListNazivFormated_1">
      <item>MARINA RAGUŽ jednostavno društvo s ograničenom odgovornošću za usluge</item>
    </derivirana_varijabla>
  </DomainObject.Predmet.ProtuStrankaListNazivFormated>
  <DomainObject.Predmet.ProtuStrankaListNazivFormatedOIB>
    <izvorni_sadrzaj>
      <item>MARINA RAGUŽ jednostavno društvo s ograničenom odgovornošću za usluge, OIB 94357403474</item>
    </izvorni_sadrzaj>
    <derivirana_varijabla naziv="DomainObject.Predmet.ProtuStrankaListNazivFormatedOIB_1">
      <item>MARINA RAGUŽ jednostavno društvo s ograničenom odgovornošću za usluge, OIB 94357403474</item>
    </derivirana_varijabla>
  </DomainObject.Predmet.ProtuStrankaListNazivFormatedOIB>
  <DomainObject.Predmet.OstaliListFormated>
    <izvorni_sadrzaj>
      <item>Marina Raguž punomoćnik sudionika u postupku MARINA RAGUŽ jednostavno društvo s ograničenom odgovornošću za usluge</item>
    </izvorni_sadrzaj>
    <derivirana_varijabla naziv="DomainObject.Predmet.OstaliListFormated_1">
      <item>Marina Raguž punomoćnik sudionika u postupku MARINA RAGUŽ jednostavno društvo s ograničenom odgovornošću za usluge</item>
    </derivirana_varijabla>
  </DomainObject.Predmet.OstaliListFormated>
  <DomainObject.Predmet.OstaliListFormatedOIB>
    <izvorni_sadrzaj>
      <item>Marina Raguž, OIB 19426426827 punomoćnik sudionika u postupku MARINA RAGUŽ jednostavno društvo s ograničenom odgovornošću za usluge</item>
    </izvorni_sadrzaj>
    <derivirana_varijabla naziv="DomainObject.Predmet.OstaliListFormatedOIB_1">
      <item>Marina Raguž, OIB 19426426827 punomoćnik sudionika u postupku MARINA RAGUŽ jednostavno društvo s ograničenom odgovornošću za usluge</item>
    </derivirana_varijabla>
  </DomainObject.Predmet.OstaliListFormatedOIB>
  <DomainObject.Predmet.OstaliListFormatedWithAdress>
    <izvorni_sadrzaj>
      <item>Marina Raguž, Franciškovićeva 169, 43270 Veliki Grđevac punomoćnik sudionika u postupku MARINA RAGUŽ jednostavno društvo s ograničenom odgovornošću za usluge</item>
    </izvorni_sadrzaj>
    <derivirana_varijabla naziv="DomainObject.Predmet.OstaliListFormatedWithAdress_1">
      <item>Marina Raguž, Franciškovićeva 169, 43270 Veliki Grđevac punomoćnik sudionika u postupku MARINA RAGUŽ jednostavno društvo s ograničenom odgovornošću za usluge</item>
    </derivirana_varijabla>
  </DomainObject.Predmet.OstaliListFormatedWithAdress>
  <DomainObject.Predmet.OstaliListFormatedWithAdressOIB>
    <izvorni_sadrzaj>
      <item>Marina Raguž, OIB 19426426827, Franciškovićeva 169, 43270 Veliki Grđevac punomoćnik sudionika u postupku MARINA RAGUŽ jednostavno društvo s ograničenom odgovornošću za usluge</item>
    </izvorni_sadrzaj>
    <derivirana_varijabla naziv="DomainObject.Predmet.OstaliListFormatedWithAdressOIB_1">
      <item>Marina Raguž, OIB 19426426827, Franciškovićeva 169, 43270 Veliki Grđevac punomoćnik sudionika u postupku MARINA RAGUŽ jednostavno društvo s ograničenom odgovornošću za usluge</item>
    </derivirana_varijabla>
  </DomainObject.Predmet.OstaliListFormatedWithAdressOIB>
  <DomainObject.Predmet.OstaliListNazivFormated>
    <izvorni_sadrzaj>
      <item>Marina Raguž</item>
    </izvorni_sadrzaj>
    <derivirana_varijabla naziv="DomainObject.Predmet.OstaliListNazivFormated_1">
      <item>Marina Raguž</item>
    </derivirana_varijabla>
  </DomainObject.Predmet.OstaliListNazivFormated>
  <DomainObject.Predmet.OstaliListNazivFormatedOIB>
    <izvorni_sadrzaj>
      <item>Marina Raguž, OIB 19426426827</item>
    </izvorni_sadrzaj>
    <derivirana_varijabla naziv="DomainObject.Predmet.OstaliListNazivFormatedOIB_1">
      <item>Marina Raguž, OIB 19426426827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RAGUŽ jednostavno društvo s ograničenom odgovornošću za usluge</izvorni_sadrzaj>
    <derivirana_varijabla naziv="DomainObject.Predmet.ProtustrankaIDrugi_1">MARINA RAGUŽ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MARINA RAGUŽ jednostavno društvo s ograničenom odgovornošću za usluge, OIB 94357403474, Širolina 8, 10000 Zagreb</izvorni_sadrzaj>
    <derivirana_varijabla naziv="DomainObject.Predmet.ProtustrankaIDrugiAdressOIB_1">MARINA RAGUŽ jednostavno društvo s ograničenom odgovornošću za usluge, OIB 94357403474,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MARINA RAGUŽ jednostavno društvo s ograničenom odgovornošću za usluge</item>
      <item>Marina Raguž</item>
    </izvorni_sadrzaj>
    <derivirana_varijabla naziv="DomainObject.Predmet.SudioniciListNaziv_1">
      <item>FINA Regionalni centar Zagreb</item>
      <item>MARINA RAGUŽ jednostavno društvo s ograničenom odgovornošću za usluge</item>
      <item>Marina Raguž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MARINA RAGUŽ jednostavno društvo s ograničenom odgovornošću za usluge, OIB 94357403474, Širolina 8,10000 Zagreb</item>
      <item>Marina Raguž, OIB 19426426827, Franciškovićeva 169,43270 Veliki Grđevac</item>
    </izvorni_sadrzaj>
    <derivirana_varijabla naziv="DomainObject.Predmet.SudioniciListAdressOIB_1">
      <item>FINA Regionalni centar Zagreb, OIB 85821130368, Trg svibanjskih žrtava 1995. 1,10000 Zagreb</item>
      <item>MARINA RAGUŽ jednostavno društvo s ograničenom odgovornošću za usluge, OIB 94357403474, Širolina 8,10000 Zagreb</item>
      <item>Marina Raguž, OIB 19426426827, Franciškovićeva 169,43270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94357403474</item>
      <item>, OIB 19426426827</item>
    </izvorni_sadrzaj>
    <derivirana_varijabla naziv="DomainObject.Predmet.SudioniciListNazivOIB_1">
      <item>, OIB 85821130368</item>
      <item>, OIB 94357403474</item>
      <item>, OIB 19426426827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2016-04-16T10:02:00Z</cp:lastPrinted>
  <dcterms:modified xmlns:xsi="http://www.w3.org/2001/XMLSchema-instance" xsi:type="dcterms:W3CDTF">2016-04-16T10:02:00Z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