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38c2" w14:paraId="b2738c2" w:rsidRDefault="00395B6D" w:rsidP="00732626" w:rsidR="00280300" w:rsidRPr="00C40B8B">
      <w:pPr>
        <w:spacing w:lineRule="auto" w:line="240" w:after="0"/>
        <w:jc w:val="center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C40B8B">
        <w:rPr>
          <w:rFonts w:cs="Times New Roman" w:hAnsi="Times New Roman" w:ascii="Times New Roman"/>
        </w:rPr>
        <w:t>Tablica pri</w:t>
      </w:r>
      <w:r w:rsidR="00732626" w:rsidRPr="00C40B8B">
        <w:rPr>
          <w:rFonts w:cs="Times New Roman" w:hAnsi="Times New Roman" w:ascii="Times New Roman"/>
        </w:rPr>
        <w:t xml:space="preserve">javljenih tražbina stečajnih vjerovnika (čl. </w:t>
      </w:r>
      <w:r w:rsidR="00EF0DD9" w:rsidRPr="00C40B8B">
        <w:rPr>
          <w:rFonts w:cs="Times New Roman" w:hAnsi="Times New Roman" w:ascii="Times New Roman"/>
        </w:rPr>
        <w:t>259</w:t>
      </w:r>
      <w:r w:rsidR="00732626" w:rsidRPr="00C40B8B">
        <w:rPr>
          <w:rFonts w:cs="Times New Roman" w:hAnsi="Times New Roman" w:ascii="Times New Roman"/>
        </w:rPr>
        <w:t xml:space="preserve">. St. </w:t>
      </w:r>
      <w:r w:rsidR="00EF0DD9" w:rsidRPr="00C40B8B">
        <w:rPr>
          <w:rFonts w:cs="Times New Roman" w:hAnsi="Times New Roman" w:ascii="Times New Roman"/>
        </w:rPr>
        <w:t>1</w:t>
      </w:r>
      <w:r w:rsidR="00732626" w:rsidRPr="00C40B8B">
        <w:rPr>
          <w:rFonts w:cs="Times New Roman" w:hAnsi="Times New Roman" w:ascii="Times New Roman"/>
        </w:rPr>
        <w:t xml:space="preserve"> SZ)</w:t>
      </w:r>
    </w:p>
    <w:p w:rsidRDefault="008D0F76" w:rsidP="008D0F76" w:rsidR="00732626" w:rsidRPr="00C40B8B">
      <w:pPr>
        <w:spacing w:lineRule="auto" w:line="240" w:after="0"/>
        <w:ind w:left="360"/>
        <w:jc w:val="center"/>
        <w:rPr>
          <w:rFonts w:cs="Times New Roman" w:hAnsi="Times New Roman" w:ascii="Times New Roman"/>
        </w:rPr>
      </w:pPr>
      <w:r w:rsidRPr="00C40B8B">
        <w:rPr>
          <w:rFonts w:cs="Times New Roman" w:hAnsi="Times New Roman" w:ascii="Times New Roman"/>
        </w:rPr>
        <w:t xml:space="preserve">1. </w:t>
      </w:r>
      <w:r w:rsidR="00732626" w:rsidRPr="00C40B8B">
        <w:rPr>
          <w:rFonts w:cs="Times New Roman" w:hAnsi="Times New Roman" w:ascii="Times New Roman"/>
        </w:rPr>
        <w:t>viši isplatni red</w:t>
      </w:r>
    </w:p>
    <w:p w:rsidRDefault="00DF3556" w:rsidP="00DF3556" w:rsidR="00DF3556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  <w:r w:rsidRPr="00C40B8B">
        <w:rPr>
          <w:rFonts w:cs="Times New Roman" w:hAnsi="Times New Roman" w:ascii="Times New Roman"/>
        </w:rPr>
        <w:t xml:space="preserve">IZI-COMMERCE d.o.o. Mursko Središće, </w:t>
      </w:r>
      <w:proofErr w:type="spellStart"/>
      <w:r w:rsidRPr="00C40B8B">
        <w:rPr>
          <w:rFonts w:cs="Times New Roman" w:hAnsi="Times New Roman" w:ascii="Times New Roman"/>
        </w:rPr>
        <w:t>Frankopanska</w:t>
      </w:r>
      <w:proofErr w:type="spellEnd"/>
      <w:r w:rsidRPr="00C40B8B">
        <w:rPr>
          <w:rFonts w:cs="Times New Roman" w:hAnsi="Times New Roman" w:ascii="Times New Roman"/>
        </w:rPr>
        <w:t xml:space="preserve"> 8, OIB: 18767390443</w:t>
      </w:r>
    </w:p>
    <w:p w:rsidRDefault="00DF3556" w:rsidP="00DF3556" w:rsidR="00DF3556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  <w:r w:rsidRPr="00C40B8B">
        <w:rPr>
          <w:rFonts w:cs="Times New Roman" w:hAnsi="Times New Roman" w:ascii="Times New Roman"/>
        </w:rPr>
        <w:t>Trgovački sud u Varaždinu St-1118/2016</w:t>
      </w:r>
    </w:p>
    <w:p w:rsidRDefault="00EF0DD9" w:rsidP="00EF0DD9" w:rsidR="00EF0DD9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  <w:r w:rsidRPr="00C40B8B">
        <w:rPr>
          <w:rFonts w:cs="Times New Roman" w:hAnsi="Times New Roman" w:ascii="Times New Roman"/>
        </w:rPr>
        <w:t xml:space="preserve">Stečajni  upravitelj: Miroslav Lovreković, dipl. </w:t>
      </w:r>
      <w:proofErr w:type="spellStart"/>
      <w:r w:rsidRPr="00C40B8B">
        <w:rPr>
          <w:rFonts w:cs="Times New Roman" w:hAnsi="Times New Roman" w:ascii="Times New Roman"/>
        </w:rPr>
        <w:t>jur</w:t>
      </w:r>
      <w:proofErr w:type="spellEnd"/>
      <w:r w:rsidRPr="00C40B8B">
        <w:rPr>
          <w:rFonts w:cs="Times New Roman" w:hAnsi="Times New Roman" w:ascii="Times New Roman"/>
        </w:rPr>
        <w:t xml:space="preserve">. 48260 KRIŽEVCI, K. </w:t>
      </w:r>
      <w:proofErr w:type="spellStart"/>
      <w:r w:rsidRPr="00C40B8B">
        <w:rPr>
          <w:rFonts w:cs="Times New Roman" w:hAnsi="Times New Roman" w:ascii="Times New Roman"/>
        </w:rPr>
        <w:t>Heruca</w:t>
      </w:r>
      <w:proofErr w:type="spellEnd"/>
      <w:r w:rsidRPr="00C40B8B">
        <w:rPr>
          <w:rFonts w:cs="Times New Roman" w:hAnsi="Times New Roman" w:ascii="Times New Roman"/>
        </w:rPr>
        <w:t xml:space="preserve"> 81,</w:t>
      </w:r>
    </w:p>
    <w:p w:rsidRDefault="00E00257" w:rsidP="00732626" w:rsidR="00E00257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732626" w:rsidP="00732626" w:rsidR="00732626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2D048E" w:rsidP="00732626" w:rsidR="002D048E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Ind w:type="dxa" w:w="250"/>
        <w:tblLayout w:type="fixed"/>
        <w:tblLook w:val="04A0" w:noVBand="1" w:noHBand="0" w:lastColumn="0" w:firstColumn="1" w:lastRow="0" w:firstRow="1"/>
      </w:tblPr>
      <w:tblGrid>
        <w:gridCol w:w="567"/>
        <w:gridCol w:w="1843"/>
        <w:gridCol w:w="1559"/>
        <w:gridCol w:w="1276"/>
        <w:gridCol w:w="1276"/>
        <w:gridCol w:w="1701"/>
        <w:gridCol w:w="2126"/>
        <w:gridCol w:w="1276"/>
        <w:gridCol w:w="1212"/>
        <w:gridCol w:w="1134"/>
      </w:tblGrid>
      <w:tr w:rsidTr="00C40B8B" w:rsidR="00EF0DD9" w:rsidRPr="00C40B8B">
        <w:tc>
          <w:tcPr>
            <w:tcW w:type="dxa" w:w="567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C40B8B">
              <w:rPr>
                <w:rFonts w:cs="Times New Roman" w:hAnsi="Times New Roman" w:ascii="Times New Roman"/>
              </w:rPr>
              <w:t>R.b</w:t>
            </w:r>
            <w:proofErr w:type="spellEnd"/>
            <w:r w:rsidRPr="00C40B8B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1843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Stečajni vjerovnik</w:t>
            </w:r>
          </w:p>
        </w:tc>
        <w:tc>
          <w:tcPr>
            <w:tcW w:type="dxa" w:w="1559"/>
          </w:tcPr>
          <w:p w:rsidRDefault="006E47D9" w:rsidP="00732626" w:rsidR="006E47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C40B8B">
              <w:rPr>
                <w:rFonts w:cs="Times New Roman" w:hAnsi="Times New Roman" w:ascii="Times New Roman"/>
              </w:rPr>
              <w:t>Oib</w:t>
            </w:r>
            <w:proofErr w:type="spellEnd"/>
          </w:p>
        </w:tc>
        <w:tc>
          <w:tcPr>
            <w:tcW w:type="dxa" w:w="1276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Adresa</w:t>
            </w:r>
          </w:p>
        </w:tc>
        <w:tc>
          <w:tcPr>
            <w:tcW w:type="dxa" w:w="1276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Mjesto</w:t>
            </w:r>
          </w:p>
        </w:tc>
        <w:tc>
          <w:tcPr>
            <w:tcW w:type="dxa" w:w="1701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Iznos prijavljene tražbine</w:t>
            </w:r>
          </w:p>
        </w:tc>
        <w:tc>
          <w:tcPr>
            <w:tcW w:type="dxa" w:w="2126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Osnova tražbine</w:t>
            </w:r>
          </w:p>
        </w:tc>
        <w:tc>
          <w:tcPr>
            <w:tcW w:type="dxa" w:w="1276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Priznaje se i razvrstava u 1. Viši isplatni red</w:t>
            </w:r>
          </w:p>
        </w:tc>
        <w:tc>
          <w:tcPr>
            <w:tcW w:type="dxa" w:w="1212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Osporava se</w:t>
            </w:r>
          </w:p>
        </w:tc>
        <w:tc>
          <w:tcPr>
            <w:tcW w:type="dxa" w:w="1134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Pravo na odvojeno namirenje</w:t>
            </w:r>
          </w:p>
        </w:tc>
      </w:tr>
      <w:tr w:rsidTr="00C40B8B" w:rsidR="00F81A3F" w:rsidRPr="00C40B8B">
        <w:trPr>
          <w:trHeight w:val="234"/>
        </w:trPr>
        <w:tc>
          <w:tcPr>
            <w:tcW w:type="dxa" w:w="567"/>
          </w:tcPr>
          <w:p w:rsidRDefault="00F81A3F" w:rsidP="00732626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F81A3F" w:rsidP="00732626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1.</w:t>
            </w:r>
          </w:p>
          <w:p w:rsidRDefault="00F81A3F" w:rsidP="00732626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843"/>
          </w:tcPr>
          <w:p w:rsidRDefault="00F81A3F" w:rsidP="00F81A3F" w:rsidR="00F81A3F" w:rsidRPr="00C40B8B">
            <w:pPr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 xml:space="preserve">Helena </w:t>
            </w:r>
            <w:proofErr w:type="spellStart"/>
            <w:r w:rsidRPr="00C40B8B">
              <w:rPr>
                <w:rFonts w:cs="Times New Roman" w:hAnsi="Times New Roman" w:ascii="Times New Roman"/>
              </w:rPr>
              <w:t>Šimunković</w:t>
            </w:r>
            <w:proofErr w:type="spellEnd"/>
            <w:r w:rsidRPr="00C40B8B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559"/>
          </w:tcPr>
          <w:p w:rsidRDefault="00F81A3F" w:rsidR="00F81A3F" w:rsidRPr="00C40B8B">
            <w:pPr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87338699005</w:t>
            </w:r>
          </w:p>
        </w:tc>
        <w:tc>
          <w:tcPr>
            <w:tcW w:type="dxa" w:w="1276"/>
          </w:tcPr>
          <w:p w:rsidRDefault="00F81A3F" w:rsidP="00F81A3F" w:rsidR="00F81A3F" w:rsidRPr="00C40B8B">
            <w:pPr>
              <w:rPr>
                <w:rFonts w:cs="Times New Roman" w:hAnsi="Times New Roman" w:ascii="Times New Roman"/>
              </w:rPr>
            </w:pPr>
            <w:proofErr w:type="spellStart"/>
            <w:r w:rsidRPr="00C40B8B">
              <w:rPr>
                <w:rFonts w:cs="Times New Roman" w:hAnsi="Times New Roman" w:ascii="Times New Roman"/>
              </w:rPr>
              <w:t>Zasadbreg</w:t>
            </w:r>
            <w:proofErr w:type="spellEnd"/>
            <w:r w:rsidRPr="00C40B8B">
              <w:rPr>
                <w:rFonts w:cs="Times New Roman" w:hAnsi="Times New Roman" w:ascii="Times New Roman"/>
              </w:rPr>
              <w:t xml:space="preserve"> 109A, </w:t>
            </w:r>
          </w:p>
        </w:tc>
        <w:tc>
          <w:tcPr>
            <w:tcW w:type="dxa" w:w="1276"/>
          </w:tcPr>
          <w:p w:rsidRDefault="00F81A3F" w:rsidP="00F81A3F" w:rsidR="00F81A3F" w:rsidRPr="00C40B8B">
            <w:pPr>
              <w:rPr>
                <w:rFonts w:cs="Times New Roman" w:hAnsi="Times New Roman" w:ascii="Times New Roman"/>
              </w:rPr>
            </w:pPr>
            <w:proofErr w:type="spellStart"/>
            <w:r w:rsidRPr="00C40B8B">
              <w:rPr>
                <w:rFonts w:cs="Times New Roman" w:hAnsi="Times New Roman" w:ascii="Times New Roman"/>
              </w:rPr>
              <w:t>Zasadbreg</w:t>
            </w:r>
            <w:proofErr w:type="spellEnd"/>
            <w:r w:rsidRPr="00C40B8B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</w:tcPr>
          <w:p w:rsidRDefault="00F81A3F" w:rsidP="00E06EDB" w:rsidR="00F81A3F" w:rsidRPr="00C40B8B">
            <w:pPr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12.606,67 kn</w:t>
            </w:r>
          </w:p>
        </w:tc>
        <w:tc>
          <w:tcPr>
            <w:tcW w:type="dxa" w:w="2126"/>
          </w:tcPr>
          <w:p w:rsidRDefault="00F81A3F" w:rsidP="00000748" w:rsidR="00F81A3F" w:rsidRPr="00C40B8B">
            <w:pPr>
              <w:pStyle w:val="Odlomakpopisa"/>
              <w:ind w:left="0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 xml:space="preserve">Neisplaćene plaće, Pravomoćna presuda Os Čakovec </w:t>
            </w:r>
            <w:proofErr w:type="spellStart"/>
            <w:r w:rsidRPr="00C40B8B">
              <w:rPr>
                <w:rFonts w:cs="Times New Roman" w:hAnsi="Times New Roman" w:ascii="Times New Roman"/>
              </w:rPr>
              <w:t>Posl</w:t>
            </w:r>
            <w:proofErr w:type="spellEnd"/>
            <w:r w:rsidRPr="00C40B8B">
              <w:rPr>
                <w:rFonts w:cs="Times New Roman" w:hAnsi="Times New Roman" w:ascii="Times New Roman"/>
              </w:rPr>
              <w:t xml:space="preserve">. br. 9 </w:t>
            </w:r>
            <w:proofErr w:type="spellStart"/>
            <w:r w:rsidRPr="00C40B8B">
              <w:rPr>
                <w:rFonts w:cs="Times New Roman" w:hAnsi="Times New Roman" w:ascii="Times New Roman"/>
              </w:rPr>
              <w:t>Pr</w:t>
            </w:r>
            <w:proofErr w:type="spellEnd"/>
            <w:r w:rsidRPr="00C40B8B">
              <w:rPr>
                <w:rFonts w:cs="Times New Roman" w:hAnsi="Times New Roman" w:ascii="Times New Roman"/>
              </w:rPr>
              <w:t>-80/17-3</w:t>
            </w:r>
          </w:p>
        </w:tc>
        <w:tc>
          <w:tcPr>
            <w:tcW w:type="dxa" w:w="1276"/>
          </w:tcPr>
          <w:p w:rsidRDefault="00F81A3F" w:rsidP="00000748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12.606,67 kn</w:t>
            </w:r>
          </w:p>
        </w:tc>
        <w:tc>
          <w:tcPr>
            <w:tcW w:type="dxa" w:w="1212"/>
          </w:tcPr>
          <w:p w:rsidRDefault="00F81A3F" w:rsidP="00000748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F81A3F" w:rsidP="00000748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Nema</w:t>
            </w:r>
          </w:p>
        </w:tc>
      </w:tr>
      <w:tr w:rsidTr="00C40B8B" w:rsidR="00F81A3F" w:rsidRPr="00C40B8B">
        <w:tc>
          <w:tcPr>
            <w:tcW w:type="dxa" w:w="567"/>
          </w:tcPr>
          <w:p w:rsidRDefault="00F81A3F" w:rsidP="00732626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dxa" w:w="1843"/>
          </w:tcPr>
          <w:p w:rsidRDefault="00C40B8B" w:rsidP="00C40B8B" w:rsidR="00F81A3F" w:rsidRPr="00C40B8B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  <w:lang w:eastAsia="zh-CN"/>
              </w:rPr>
              <w:t>Siniša</w:t>
            </w:r>
            <w:r w:rsidR="00F81A3F" w:rsidRPr="00C40B8B">
              <w:rPr>
                <w:rFonts w:cs="Times New Roman" w:eastAsia="Times New Roman" w:hAnsi="Times New Roman" w:ascii="Times New Roman"/>
                <w:lang w:eastAsia="zh-CN"/>
              </w:rPr>
              <w:t xml:space="preserve"> </w:t>
            </w:r>
            <w:proofErr w:type="spellStart"/>
            <w:r>
              <w:rPr>
                <w:rFonts w:cs="Times New Roman" w:eastAsia="Times New Roman" w:hAnsi="Times New Roman" w:ascii="Times New Roman"/>
                <w:lang w:eastAsia="zh-CN"/>
              </w:rPr>
              <w:t>Malić</w:t>
            </w:r>
            <w:proofErr w:type="spellEnd"/>
            <w:r w:rsidR="00F81A3F" w:rsidRPr="00C40B8B">
              <w:rPr>
                <w:rFonts w:cs="Times New Roman" w:eastAsia="Times New Roman" w:hAnsi="Times New Roman" w:ascii="Times New Roman"/>
                <w:lang w:eastAsia="zh-CN"/>
              </w:rPr>
              <w:t xml:space="preserve"> </w:t>
            </w:r>
          </w:p>
        </w:tc>
        <w:tc>
          <w:tcPr>
            <w:tcW w:type="dxa" w:w="1559"/>
          </w:tcPr>
          <w:p w:rsidRDefault="00F81A3F" w:rsidP="00D33907" w:rsidR="00F81A3F" w:rsidRPr="00C40B8B">
            <w:pPr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47951668450</w:t>
            </w:r>
          </w:p>
        </w:tc>
        <w:tc>
          <w:tcPr>
            <w:tcW w:type="dxa" w:w="1276"/>
          </w:tcPr>
          <w:p w:rsidRDefault="00F81A3F" w:rsidP="00D33907" w:rsidR="00F81A3F" w:rsidRPr="00C40B8B">
            <w:pPr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Slavka Kolara 9,</w:t>
            </w:r>
          </w:p>
        </w:tc>
        <w:tc>
          <w:tcPr>
            <w:tcW w:type="dxa" w:w="1276"/>
          </w:tcPr>
          <w:p w:rsidRDefault="00F81A3F" w:rsidP="00E06EDB" w:rsidR="00F81A3F" w:rsidRPr="00C40B8B">
            <w:pPr>
              <w:rPr>
                <w:rFonts w:cs="Times New Roman" w:hAnsi="Times New Roman" w:ascii="Times New Roman"/>
              </w:rPr>
            </w:pPr>
            <w:proofErr w:type="spellStart"/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Nedelišće</w:t>
            </w:r>
            <w:proofErr w:type="spellEnd"/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,</w:t>
            </w:r>
          </w:p>
        </w:tc>
        <w:tc>
          <w:tcPr>
            <w:tcW w:type="dxa" w:w="1701"/>
          </w:tcPr>
          <w:p w:rsidRDefault="00F81A3F" w:rsidP="00D33907" w:rsidR="00F81A3F" w:rsidRPr="00C40B8B">
            <w:pPr>
              <w:rPr>
                <w:rFonts w:cs="Times New Roman" w:eastAsia="Times New Roman" w:hAnsi="Times New Roman" w:ascii="Times New Roman"/>
                <w:lang w:eastAsia="zh-CN"/>
              </w:rPr>
            </w:pPr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87.344,97 kn Glavnica: 83.594,97 kn</w:t>
            </w:r>
          </w:p>
          <w:p w:rsidRDefault="00F81A3F" w:rsidP="00D33907" w:rsidR="00F81A3F" w:rsidRPr="00C40B8B">
            <w:pPr>
              <w:rPr>
                <w:rFonts w:cs="Times New Roman" w:eastAsia="Times New Roman" w:hAnsi="Times New Roman" w:ascii="Times New Roman"/>
                <w:lang w:eastAsia="zh-CN"/>
              </w:rPr>
            </w:pPr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Parnični trošak</w:t>
            </w:r>
          </w:p>
          <w:p w:rsidRDefault="00F81A3F" w:rsidP="00D33907" w:rsidR="00F81A3F" w:rsidRPr="00C40B8B">
            <w:pPr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3.750,00</w:t>
            </w:r>
          </w:p>
        </w:tc>
        <w:tc>
          <w:tcPr>
            <w:tcW w:type="dxa" w:w="2126"/>
          </w:tcPr>
          <w:p w:rsidRDefault="00F81A3F" w:rsidP="00F81A3F" w:rsidR="00F81A3F" w:rsidRPr="00C40B8B">
            <w:pPr>
              <w:pStyle w:val="Odlomakpopisa"/>
              <w:ind w:left="0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 xml:space="preserve">Neisplaćene plaće, Nepravomoćna presuda Os Čakovec </w:t>
            </w:r>
            <w:proofErr w:type="spellStart"/>
            <w:r w:rsidRPr="00C40B8B">
              <w:rPr>
                <w:rFonts w:cs="Times New Roman" w:hAnsi="Times New Roman" w:ascii="Times New Roman"/>
              </w:rPr>
              <w:t>Posl</w:t>
            </w:r>
            <w:proofErr w:type="spellEnd"/>
            <w:r w:rsidRPr="00C40B8B">
              <w:rPr>
                <w:rFonts w:cs="Times New Roman" w:hAnsi="Times New Roman" w:ascii="Times New Roman"/>
              </w:rPr>
              <w:t xml:space="preserve">. br. 3 </w:t>
            </w:r>
            <w:proofErr w:type="spellStart"/>
            <w:r w:rsidRPr="00C40B8B">
              <w:rPr>
                <w:rFonts w:cs="Times New Roman" w:hAnsi="Times New Roman" w:ascii="Times New Roman"/>
              </w:rPr>
              <w:t>Pr</w:t>
            </w:r>
            <w:proofErr w:type="spellEnd"/>
            <w:r w:rsidRPr="00C40B8B">
              <w:rPr>
                <w:rFonts w:cs="Times New Roman" w:hAnsi="Times New Roman" w:ascii="Times New Roman"/>
              </w:rPr>
              <w:t>-77/17-10</w:t>
            </w:r>
          </w:p>
        </w:tc>
        <w:tc>
          <w:tcPr>
            <w:tcW w:type="dxa" w:w="1276"/>
          </w:tcPr>
          <w:p w:rsidRDefault="00F81A3F" w:rsidP="00000748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87.344,97 kn</w:t>
            </w:r>
          </w:p>
        </w:tc>
        <w:tc>
          <w:tcPr>
            <w:tcW w:type="dxa" w:w="1212"/>
          </w:tcPr>
          <w:p w:rsidRDefault="00F81A3F" w:rsidP="00000748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F81A3F" w:rsidP="00000748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Nema</w:t>
            </w:r>
          </w:p>
        </w:tc>
      </w:tr>
    </w:tbl>
    <w:p w:rsidRDefault="00732626" w:rsidP="00732626" w:rsidR="00732626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C40B8B" w:rsidP="00732626" w:rsidR="00C40B8B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DF3556" w:rsidP="00395B6D" w:rsidR="00395B6D" w:rsidRPr="00C40B8B">
      <w:pPr>
        <w:pStyle w:val="Odlomakpopisa"/>
        <w:spacing w:lineRule="auto" w:line="240" w:after="0"/>
        <w:rPr>
          <w:rFonts w:cs="Times New Roman" w:hAnsi="Times New Roman" w:ascii="Times New Roman"/>
        </w:rPr>
      </w:pPr>
      <w:r w:rsidRPr="00C40B8B">
        <w:rPr>
          <w:rFonts w:cs="Times New Roman" w:hAnsi="Times New Roman" w:ascii="Times New Roman"/>
        </w:rPr>
        <w:t>Križevci</w:t>
      </w:r>
      <w:r w:rsidR="00E00257" w:rsidRPr="00C40B8B">
        <w:rPr>
          <w:rFonts w:cs="Times New Roman" w:hAnsi="Times New Roman" w:ascii="Times New Roman"/>
        </w:rPr>
        <w:t xml:space="preserve">, </w:t>
      </w:r>
      <w:r w:rsidRPr="00C40B8B">
        <w:rPr>
          <w:rFonts w:cs="Times New Roman" w:hAnsi="Times New Roman" w:ascii="Times New Roman"/>
        </w:rPr>
        <w:t>28. siječnja</w:t>
      </w:r>
      <w:r w:rsidR="00EF0DD9" w:rsidRPr="00C40B8B">
        <w:rPr>
          <w:rFonts w:cs="Times New Roman" w:hAnsi="Times New Roman" w:ascii="Times New Roman"/>
        </w:rPr>
        <w:t xml:space="preserve"> 2018</w:t>
      </w:r>
      <w:r w:rsidR="00395B6D" w:rsidRPr="00C40B8B">
        <w:rPr>
          <w:rFonts w:cs="Times New Roman" w:hAnsi="Times New Roman" w:ascii="Times New Roman"/>
        </w:rPr>
        <w:t>. godine</w:t>
      </w:r>
    </w:p>
    <w:p w:rsidRDefault="00395B6D" w:rsidP="00395B6D" w:rsidR="00395B6D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395B6D" w:rsidP="00395B6D" w:rsidR="00395B6D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395B6D" w:rsidP="00395B6D" w:rsidR="00395B6D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395B6D" w:rsidP="00395B6D" w:rsidR="00395B6D" w:rsidRPr="00C40B8B">
      <w:pPr>
        <w:pStyle w:val="Odlomakpopisa"/>
        <w:spacing w:lineRule="auto" w:line="240" w:after="0"/>
        <w:jc w:val="right"/>
        <w:rPr>
          <w:rFonts w:cs="Times New Roman" w:hAnsi="Times New Roman" w:ascii="Times New Roman"/>
        </w:rPr>
      </w:pPr>
      <w:r w:rsidRPr="00C40B8B">
        <w:rPr>
          <w:rFonts w:cs="Times New Roman" w:hAnsi="Times New Roman" w:ascii="Times New Roman"/>
        </w:rPr>
        <w:t xml:space="preserve">Stečajni upravitelj </w:t>
      </w:r>
    </w:p>
    <w:p w:rsidRDefault="00395B6D" w:rsidP="00395B6D" w:rsidR="00395B6D" w:rsidRPr="00C40B8B">
      <w:pPr>
        <w:pStyle w:val="Odlomakpopisa"/>
        <w:spacing w:lineRule="auto" w:line="240" w:after="0"/>
        <w:jc w:val="right"/>
        <w:rPr>
          <w:rFonts w:cs="Times New Roman" w:hAnsi="Times New Roman" w:ascii="Times New Roman"/>
        </w:rPr>
      </w:pPr>
      <w:r w:rsidRPr="00C40B8B">
        <w:rPr>
          <w:rFonts w:cs="Times New Roman" w:hAnsi="Times New Roman" w:ascii="Times New Roman"/>
        </w:rPr>
        <w:t>Miroslav Lovreković</w:t>
      </w:r>
    </w:p>
    <w:p w:rsidRDefault="00395B6D" w:rsidP="00395B6D" w:rsidR="00395B6D" w:rsidRPr="00C40B8B">
      <w:pPr>
        <w:pStyle w:val="Odlomakpopisa"/>
        <w:spacing w:lineRule="auto" w:line="240" w:after="0"/>
        <w:rPr>
          <w:rFonts w:cs="Times New Roman" w:hAnsi="Times New Roman" w:ascii="Times New Roman"/>
        </w:rPr>
      </w:pPr>
    </w:p>
    <w:p w:rsidRDefault="00732626" w:rsidP="00395B6D" w:rsidR="00732626" w:rsidRPr="00C40B8B">
      <w:pPr>
        <w:pStyle w:val="Odlomakpopisa"/>
        <w:spacing w:lineRule="auto" w:line="240" w:after="0"/>
        <w:rPr>
          <w:rFonts w:cs="Times New Roman" w:hAnsi="Times New Roman" w:ascii="Times New Roman"/>
        </w:rPr>
      </w:pPr>
    </w:p>
    <w:sectPr w:rsidSect="00732626" w:rsidR="00732626" w:rsidRPr="00C40B8B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64331"/>
    <w:rsid w:val="00091F23"/>
    <w:rsid w:val="00280300"/>
    <w:rsid w:val="002B3014"/>
    <w:rsid w:val="002D048E"/>
    <w:rsid w:val="0034112D"/>
    <w:rsid w:val="00395B6D"/>
    <w:rsid w:val="006B6AFB"/>
    <w:rsid w:val="006E47D9"/>
    <w:rsid w:val="00732626"/>
    <w:rsid w:val="00783D71"/>
    <w:rsid w:val="008D0F76"/>
    <w:rsid w:val="009015B9"/>
    <w:rsid w:val="00AF260A"/>
    <w:rsid w:val="00B024E8"/>
    <w:rsid w:val="00BD18EF"/>
    <w:rsid w:val="00C40B8B"/>
    <w:rsid w:val="00DF3556"/>
    <w:rsid w:val="00E00257"/>
    <w:rsid w:val="00E06EDB"/>
    <w:rsid w:val="00EA515F"/>
    <w:rsid w:val="00EF0DD9"/>
    <w:rsid w:val="00F81A3F"/>
    <w:rsid w:val="00FB58F9"/>
    <w:rsid w:val="00FE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6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AF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6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AF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939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783</properties:Characters>
  <properties:Lines>79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2019-02-08T11:38:00Z</dcterms:created>
  <dc:creator>miro</dc:creator>
  <cp:lastModifiedBy>Andreja Lesjak</cp:lastModifiedBy>
  <cp:lastPrinted>2019-02-01T10:36:00Z</cp:lastPrinted>
  <dcterms:modified xmlns:xsi="http://www.w3.org/2001/XMLSchema-instance" xsi:type="dcterms:W3CDTF">2019-02-08T11:46:00Z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St-221/2018-25 / Podnesak - Tablica prijavljenih i osporenih tražbina (sT-221-18 Tablica priljavljenih tražbina PRVI VIŠI ispl.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