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F4449" w:rsidR="00916A8C" w:rsidRPr="001A4844">
        <w:trPr>
          <w:trHeight w:val="565"/>
        </w:trPr>
        <w:tc>
          <w:tcPr>
            <w:tcW w:type="dxa" w:w="2531"/>
          </w:tcPr>
          <w:p w:rsidRDefault="00916A8C" w:rsidP="00DF4449" w:rsidR="00916A8C">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DF4449" w:rsidR="00916A8C" w:rsidRPr="001A4844">
            <w:pPr>
              <w:jc w:val="center"/>
              <w:rPr>
                <w:sz w:val="24"/>
              </w:rPr>
            </w:pPr>
            <w:r w:rsidRPr="001A4844">
              <w:rPr>
                <w:sz w:val="24"/>
              </w:rPr>
              <w:t>Republika Hrvatska</w:t>
            </w:r>
          </w:p>
          <w:p w:rsidRDefault="00916A8C" w:rsidP="00DF4449" w:rsidR="00916A8C" w:rsidRPr="001A4844">
            <w:pPr>
              <w:jc w:val="center"/>
              <w:rPr>
                <w:sz w:val="24"/>
              </w:rPr>
            </w:pPr>
            <w:r w:rsidRPr="001A4844">
              <w:rPr>
                <w:sz w:val="24"/>
              </w:rPr>
              <w:t>Trgovački sud u Splitu</w:t>
            </w:r>
          </w:p>
          <w:p w:rsidRDefault="00916A8C" w:rsidP="00DF4449" w:rsidR="00916A8C" w:rsidRPr="001A4844">
            <w:pPr>
              <w:jc w:val="center"/>
              <w:rPr>
                <w:sz w:val="24"/>
              </w:rPr>
            </w:pPr>
            <w:r w:rsidRPr="001A4844">
              <w:rPr>
                <w:sz w:val="24"/>
              </w:rPr>
              <w:t>Split, Sukoišanska 6</w:t>
            </w:r>
          </w:p>
        </w:tc>
      </w:tr>
    </w:tbl>
    <w:p w14:textId="fc1ef53" w14:paraId="fc1ef53" w:rsidRDefault="00916A8C" w:rsidP="00010973" w:rsidR="00916A8C">
      <w:pPr>
        <w:jc w:val="right"/>
        <w15:collapsed w:val="false"/>
      </w:pPr>
      <w:r w:rsidRPr="001A4844">
        <w:t>Poslovni broj: 4. St-</w:t>
      </w:r>
      <w:r w:rsidR="00FF7CC1">
        <w:t>282</w:t>
      </w:r>
      <w:r w:rsidR="0059429A">
        <w:t>/2017-</w:t>
      </w:r>
      <w:r w:rsidR="00FF7CC1">
        <w:t>14</w:t>
      </w:r>
    </w:p>
    <w:p w:rsidRDefault="00916A8C" w:rsidP="00916A8C" w:rsidR="00916A8C" w:rsidRPr="00D92D1F">
      <w:pPr>
        <w:spacing w:after="200" w:before="120"/>
        <w:jc w:val="center"/>
      </w:pPr>
      <w:r w:rsidRPr="00D92D1F">
        <w:t xml:space="preserve">R E P U B L I K </w:t>
      </w:r>
      <w:r>
        <w:t>A   H R V A T S K A</w:t>
      </w:r>
    </w:p>
    <w:p w:rsidRDefault="00916A8C" w:rsidP="00FF7CC1" w:rsidR="00EF5700" w:rsidRPr="00FF7CC1">
      <w:pPr>
        <w:spacing w:after="200" w:before="120"/>
        <w:jc w:val="center"/>
      </w:pPr>
      <w:r w:rsidRPr="00D92D1F">
        <w:t>R J E Š E N J E</w:t>
      </w:r>
    </w:p>
    <w:p w:rsidRDefault="00EF5700" w:rsidP="00916A8C" w:rsidR="00916A8C">
      <w:pPr>
        <w:jc w:val="both"/>
      </w:pPr>
      <w:r>
        <w:tab/>
      </w:r>
      <w:r w:rsidR="00916A8C">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FF7CC1" w:rsidRPr="000045DE">
        <w:rPr>
          <w:szCs w:val="24"/>
        </w:rPr>
        <w:t>PANIS KARABAŠ, d.o.o. Solin, Zoranićeva 37, OIB: 00815085390</w:t>
      </w:r>
      <w:r w:rsidR="00916A8C">
        <w:t xml:space="preserve">, </w:t>
      </w:r>
      <w:r w:rsidR="0059429A">
        <w:t>9. listopada</w:t>
      </w:r>
      <w:r w:rsidR="00916A8C">
        <w:t xml:space="preserve"> 2018.</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FF7CC1" w:rsidRPr="000045DE">
        <w:rPr>
          <w:szCs w:val="24"/>
        </w:rPr>
        <w:t>PANIS KARABAŠ, d.o.o. Solin, Zoranićeva 37, OIB: 00815085390</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FF7CC1">
        <w:t>282</w:t>
      </w:r>
      <w:r w:rsidR="0059429A">
        <w:t>/2017</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F5700" w:rsidP="00EF5700" w:rsidR="00EF5700">
      <w:pPr>
        <w:jc w:val="both"/>
        <w:rPr>
          <w:szCs w:val="24"/>
        </w:rPr>
      </w:pPr>
    </w:p>
    <w:p w:rsidRDefault="00EF5700" w:rsidP="00EF5700" w:rsidR="00EF5700">
      <w:pPr>
        <w:jc w:val="center"/>
        <w:rPr>
          <w:szCs w:val="24"/>
        </w:rPr>
      </w:pPr>
      <w:r>
        <w:rPr>
          <w:szCs w:val="24"/>
        </w:rPr>
        <w:t>Obrazloženje</w:t>
      </w:r>
    </w:p>
    <w:p w:rsidRDefault="00EF5700" w:rsidP="00EF5700" w:rsidR="00EF5700">
      <w:pPr>
        <w:jc w:val="center"/>
        <w:rPr>
          <w:szCs w:val="24"/>
        </w:rPr>
      </w:pPr>
    </w:p>
    <w:p w:rsidRDefault="00FF7CC1" w:rsidP="00FF7CC1" w:rsidR="00FF7CC1">
      <w:pPr>
        <w:ind w:firstLine="708"/>
        <w:jc w:val="both"/>
      </w:pPr>
      <w:r>
        <w:t>Financijska agencija, Regionalni centar Split podnijela je ovom sudu 2. studenog 2015. na temelju odredbe članka 444. stavak 1. Stečajnog zakona (Narodne novine broj 71/15 i 104/17, dalje SZ), zahtjev za provedbu skraćenog stečajnog postupka nad dužnikom PANIS KARABAŠ, d.o.o. Solin.</w:t>
      </w:r>
    </w:p>
    <w:p w:rsidRDefault="00FF7CC1" w:rsidP="00FF7CC1" w:rsidR="00FF7CC1">
      <w:pPr>
        <w:ind w:firstLine="708"/>
        <w:jc w:val="both"/>
      </w:pPr>
    </w:p>
    <w:p w:rsidRDefault="00FF7CC1" w:rsidP="00FF7CC1" w:rsidR="00FF7CC1">
      <w:pPr>
        <w:ind w:firstLine="708"/>
        <w:jc w:val="both"/>
      </w:pPr>
      <w:r>
        <w:t>U podnesenom zahtjevu je navedeno da dužnik na 1. rujna 2015., u Očevidniku redoslijeda osnova za plaćanje, ima evidentirane neizvršene osnove za plaćanje u neprekinutom razdoblju od 898 dana u ukupnom iznosu od 595.827,45 kuna, kao i da prema podacima koji su dostavljeni od Hrvatskog zavoda za mirovinsko osiguranje dužnik nema zaposlenih.</w:t>
      </w:r>
    </w:p>
    <w:p w:rsidRDefault="00FF7CC1" w:rsidP="00FF7CC1" w:rsidR="00FF7CC1">
      <w:pPr>
        <w:ind w:firstLine="708"/>
        <w:jc w:val="both"/>
      </w:pPr>
    </w:p>
    <w:p w:rsidRDefault="00FF7CC1" w:rsidP="00FF7CC1" w:rsidR="00FF7CC1">
      <w:pPr>
        <w:ind w:firstLine="708"/>
        <w:jc w:val="both"/>
      </w:pPr>
      <w:r>
        <w:t xml:space="preserve">Budući da su prema podacima iz podnesenog zahtjeva, kao i podacima iz sudskog registra za dužnika, bile ispunjene pretpostavke za provedbu skraćenog stečajnog postupka u smislu odredbi članka 428. SZ, ovaj sud je temeljem odredbi članka 430. SZ, na mrežnoj stranici e-Oglasna ploča sudova, 19. veljače 2016. objavio oglas s podacima o identifikaciji dužnika te ukupnom iznosu duga dužnika evidentiranog na temelju neizvršenih osnova za plaćanje. Isto tako tim oglasom su osobe ovlaštene za zastupanje dužnika pozvane da u roku </w:t>
      </w:r>
      <w:r>
        <w:lastRenderedPageBreak/>
        <w:t xml:space="preserve">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FF7CC1" w:rsidP="00FF7CC1" w:rsidR="00FF7CC1">
      <w:pPr>
        <w:ind w:firstLine="708"/>
        <w:jc w:val="both"/>
      </w:pPr>
    </w:p>
    <w:p w:rsidRDefault="00FF7CC1" w:rsidP="00FF7CC1" w:rsidR="00FF7CC1">
      <w:pPr>
        <w:ind w:firstLine="708"/>
        <w:jc w:val="both"/>
      </w:pPr>
      <w:r>
        <w:t>Predlagatelj Republika Hrvatska, Ministarstvo financija je pravovremeno, 14. ožujka 2016. podnio ovom sudu prijedlog za otvaranje stečajnog postupka nad dužnikom. U tom prijedlogu, predlagatelj je naveo da prema dužniku ima dospjelih, a nepodmirenih tražbina u ukupnom iznosu od 214.873,85 kuna, čije postojanje proizlazi iz podataka Porezne uprave o stanju računa dužnika kao poreznog obveznika na dan 8. ožujka 2016., kao i da dužnik raspolaže imovinom koja je dostatna za namirenje troškova kako prethodnog, tako i otvorenog stečajnog postupka, a što da je razvidno iz godišnjih financijskih izvješća dužnika za 2012. Sukladno tome, predlagatelj – vjerovnik Republika Hrvatska je predložio sudu obustaviti skraćeni stečajni postupak i donijeti rješenje o pokretanju prethodnog postupka odnosno rješenje o otvaranju stečajnog postupka.</w:t>
      </w:r>
    </w:p>
    <w:p w:rsidRDefault="00FF7CC1" w:rsidP="00FF7CC1" w:rsidR="00FF7CC1">
      <w:pPr>
        <w:ind w:firstLine="708"/>
        <w:jc w:val="both"/>
      </w:pPr>
    </w:p>
    <w:p w:rsidRDefault="00FF7CC1" w:rsidP="00FF7CC1" w:rsidR="00FF7CC1">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12.St-1830/2015 od 3. veljače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FF7CC1" w:rsidP="00FF7CC1" w:rsidR="00FF7CC1">
      <w:pPr>
        <w:ind w:firstLine="708"/>
        <w:jc w:val="both"/>
      </w:pPr>
    </w:p>
    <w:p w:rsidRDefault="00FF7CC1" w:rsidP="00FF7CC1" w:rsidR="00FF7CC1">
      <w:pPr>
        <w:ind w:firstLine="708"/>
        <w:jc w:val="both"/>
      </w:pPr>
      <w:r>
        <w:t>Po pravomoćnosti rješenja ovog suda o obustavi skraćenog stečajnog postupka</w:t>
      </w:r>
      <w:r w:rsidRPr="00BF1E80">
        <w:t xml:space="preserve"> </w:t>
      </w:r>
      <w:r>
        <w:t>od 3. veljače 2017., ovaj predmet je zaveden po novi poslovni broj St-282/2017.</w:t>
      </w:r>
    </w:p>
    <w:p w:rsidRDefault="00FF7CC1" w:rsidP="00FF7CC1" w:rsidR="00FF7CC1">
      <w:pPr>
        <w:ind w:firstLine="708"/>
        <w:jc w:val="both"/>
      </w:pPr>
    </w:p>
    <w:p w:rsidRDefault="00010973" w:rsidP="00EF5700" w:rsidR="00EF5700">
      <w:pPr>
        <w:ind w:firstLine="708"/>
        <w:jc w:val="both"/>
      </w:pPr>
      <w:r>
        <w:t>R</w:t>
      </w:r>
      <w:r w:rsidR="00EF5700" w:rsidRPr="006A49A6">
        <w:t xml:space="preserve">ješenjem </w:t>
      </w:r>
      <w:r w:rsidR="00EF5700">
        <w:t>ovog suda</w:t>
      </w:r>
      <w:r w:rsidR="0059429A">
        <w:t xml:space="preserve"> poslovni broj</w:t>
      </w:r>
      <w:r w:rsidR="00EF5700" w:rsidRPr="006A49A6">
        <w:t xml:space="preserve"> </w:t>
      </w:r>
      <w:r w:rsidR="00916A8C">
        <w:t>4</w:t>
      </w:r>
      <w:r w:rsidR="00EF5700" w:rsidRPr="006A49A6">
        <w:t>.St-</w:t>
      </w:r>
      <w:r w:rsidR="00FF7CC1">
        <w:t>282</w:t>
      </w:r>
      <w:r w:rsidR="0059429A">
        <w:t>/2017</w:t>
      </w:r>
      <w:r w:rsidR="00EF5700" w:rsidRPr="006A49A6">
        <w:t xml:space="preserve"> od </w:t>
      </w:r>
      <w:r w:rsidR="0059429A">
        <w:t>21. rujna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EF5700" w:rsidP="00EF5700" w:rsidR="00EF5700">
      <w:pPr>
        <w:ind w:firstLine="708"/>
        <w:jc w:val="both"/>
      </w:pPr>
    </w:p>
    <w:p w:rsidRDefault="008D3CAB" w:rsidP="00FF7CC1" w:rsidR="008D3CAB">
      <w:pPr>
        <w:ind w:firstLine="708"/>
        <w:jc w:val="both"/>
      </w:pPr>
      <w:r w:rsidRPr="00B15C97">
        <w:t xml:space="preserve">Na ročištu održanom </w:t>
      </w:r>
      <w:r w:rsidR="0059429A">
        <w:t>5. listopada</w:t>
      </w:r>
      <w:r>
        <w:t xml:space="preserve"> 2018.</w:t>
      </w:r>
      <w:r w:rsidRPr="00B15C97">
        <w:t xml:space="preserve"> zz dužnika </w:t>
      </w:r>
      <w:r w:rsidR="00FF7CC1">
        <w:rPr>
          <w:szCs w:val="24"/>
        </w:rPr>
        <w:t>Mirko Šipić</w:t>
      </w:r>
      <w:r w:rsidRPr="00B15C97">
        <w:t xml:space="preserve"> se </w:t>
      </w:r>
      <w:r w:rsidR="0059429A">
        <w:t>izjasnio</w:t>
      </w:r>
      <w:r>
        <w:t xml:space="preserve"> </w:t>
      </w:r>
      <w:r w:rsidRPr="00B15C97">
        <w:t xml:space="preserve">o prijedlogu za otvaranje stečajnog postupka nad </w:t>
      </w:r>
      <w:r>
        <w:t>dužnikom</w:t>
      </w:r>
      <w:r w:rsidRPr="00B15C97">
        <w:t xml:space="preserve">, te je </w:t>
      </w:r>
      <w:r w:rsidR="0059429A">
        <w:t>izjavio</w:t>
      </w:r>
      <w:r w:rsidRPr="00B15C97">
        <w:t xml:space="preserve"> da </w:t>
      </w:r>
      <w:r w:rsidR="0059429A">
        <w:t>je</w:t>
      </w:r>
      <w:r w:rsidRPr="00B15C97">
        <w:t xml:space="preserve"> navedeno</w:t>
      </w:r>
      <w:r>
        <w:t xml:space="preserve"> </w:t>
      </w:r>
      <w:r w:rsidR="00FF7CC1">
        <w:t xml:space="preserve">osnovano </w:t>
      </w:r>
      <w:r w:rsidR="00FF7CC1">
        <w:rPr>
          <w:szCs w:val="24"/>
        </w:rPr>
        <w:t xml:space="preserve">prije otprilike 15 godina. Prije 5 godina prestalo je obavljati svoju djelatnost. Osnivač je bila njegova pokojna supruga, a on je bio direktor. Poslije smrti supruge prestao je obavljati poslove u društvu. Društvo se bavilo proizvodnjom kruha i peciva. Zaposlenika je bilo ovisno o potrebama posla. Od imovine postoje tri dostavna vozila. Jedno vozilo je prodano i to FORD, a preostala dva vozila su van upotrebe. Jedno vozilo je dao jednom kupcu na selo, a treće vozilo je vrlo staro. Društvo je proizvodnju obavljalo u prostoru koje je u njegovom privatnom vlasništvu. Vezano za blokadu FINE istaknuo da ne zna na što se ista odnosi. Istaknuo da je društvo ostalo dužno firmi Panex d.o.o. te ih je isto društvo blokiralo. Panis Karabaš d.o.o. ima potraživanja od drugih, ali mogućnost naplate ne postoji s obzirom da ta društva više ne postoje. </w:t>
      </w:r>
    </w:p>
    <w:p w:rsidRDefault="00FF7CC1" w:rsidP="00FF7CC1" w:rsidR="00FF7CC1" w:rsidRPr="00FF7CC1">
      <w:pPr>
        <w:ind w:firstLine="708"/>
        <w:jc w:val="both"/>
      </w:pPr>
    </w:p>
    <w:p w:rsidRDefault="008D3CAB" w:rsidP="008D3CAB" w:rsidR="008D3CAB">
      <w:pPr>
        <w:ind w:firstLine="708"/>
        <w:jc w:val="both"/>
      </w:pPr>
      <w:r>
        <w:rPr>
          <w:szCs w:val="24"/>
        </w:rPr>
        <w:t xml:space="preserve">Na navedenom ročištu punomoćnica vjerovnika RH, Ministarstva financija je </w:t>
      </w:r>
      <w:r w:rsidR="0059429A">
        <w:rPr>
          <w:szCs w:val="24"/>
        </w:rPr>
        <w:t xml:space="preserve">predložila da sud pozove </w:t>
      </w:r>
      <w:r w:rsidR="0059429A">
        <w:t xml:space="preserve">osobe koje imaju pravni interes za redovitim provođenjem stečajnog postupka nad dužnikom na uplatu predujma za namirenje troškova prethodnog i otvorenog stečajnog postupka. </w:t>
      </w:r>
    </w:p>
    <w:p w:rsidRDefault="00FF7CC1" w:rsidP="008D3CAB" w:rsidR="00FF7CC1">
      <w:pPr>
        <w:ind w:firstLine="708"/>
        <w:jc w:val="both"/>
      </w:pPr>
    </w:p>
    <w:p w:rsidRDefault="00FF7CC1" w:rsidP="00FF7CC1" w:rsidR="008D3CAB">
      <w:pPr>
        <w:ind w:firstLine="708"/>
        <w:jc w:val="both"/>
      </w:pPr>
      <w:r>
        <w:rPr>
          <w:szCs w:val="24"/>
        </w:rPr>
        <w:t xml:space="preserve">Općinski sud u Splitu, zemljišnoknjižni odjel je 4. listopada 2018. u spis dostavio potvrdu iz koje je razvidno da dužnik nije upisan kao vlasnik nekretnina na području nadležnosti navedenog zemljišnoknjižnog odjela. </w:t>
      </w:r>
    </w:p>
    <w:p w:rsidRDefault="00EF5700" w:rsidP="00EF5700" w:rsidR="00EF5700">
      <w:pPr>
        <w:ind w:firstLine="708"/>
        <w:jc w:val="both"/>
        <w:rPr>
          <w:szCs w:val="24"/>
        </w:rPr>
      </w:pPr>
      <w:r>
        <w:lastRenderedPageBreak/>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FF7CC1">
        <w:t>41</w:t>
      </w:r>
      <w:r>
        <w:t xml:space="preserve"> spisa) kojom se potvrđuje da dužnik na dan </w:t>
      </w:r>
      <w:r w:rsidR="0059429A">
        <w:t xml:space="preserve">4. listopada </w:t>
      </w:r>
      <w:r>
        <w:t xml:space="preserve">2018., u Očevidniku </w:t>
      </w:r>
      <w:r>
        <w:rPr>
          <w:szCs w:val="24"/>
        </w:rPr>
        <w:t xml:space="preserve">redoslijeda osnova za plaćanje, ima evidentirane neizvršne osnove za plaćanje u neprekinutom razdoblju od </w:t>
      </w:r>
      <w:r w:rsidR="00FF7CC1">
        <w:rPr>
          <w:szCs w:val="24"/>
        </w:rPr>
        <w:t>2026</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FF7CC1" w:rsidP="00EF5700" w:rsidR="00FF7CC1">
      <w:pPr>
        <w:ind w:firstLine="708"/>
        <w:jc w:val="both"/>
        <w:rPr>
          <w:szCs w:val="24"/>
        </w:rPr>
      </w:pPr>
    </w:p>
    <w:p w:rsidRDefault="00FF7CC1" w:rsidP="00EF5700" w:rsidR="00FF7CC1">
      <w:pPr>
        <w:ind w:firstLine="708"/>
        <w:jc w:val="both"/>
      </w:pPr>
      <w:r>
        <w:rPr>
          <w:szCs w:val="24"/>
        </w:rPr>
        <w:t xml:space="preserve">Općinski sud u Splitu, poseban zemljišnoknjižni odjel u Solinu je 9. listopada 2018. u spis dostavio potvrdu iz koje je razvidno da dužnik nije upisan kao vlasnik nekretnina na području nadležnosti navedenog zemljišnoknjižnog odjela. </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916A8C" w:rsidP="00EF5700" w:rsidR="00916A8C">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w:t>
      </w:r>
      <w:r w:rsidRPr="00BD2D8B">
        <w:lastRenderedPageBreak/>
        <w:t xml:space="preserve">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59429A" w:rsidP="00EF5700" w:rsidR="00EF5700" w:rsidRPr="009C4FD6">
      <w:pPr>
        <w:jc w:val="center"/>
        <w:rPr>
          <w:szCs w:val="24"/>
        </w:rPr>
      </w:pPr>
      <w:r>
        <w:rPr>
          <w:szCs w:val="24"/>
        </w:rPr>
        <w:t>U Splitu,</w:t>
      </w:r>
      <w:r w:rsidR="00EF5700">
        <w:rPr>
          <w:szCs w:val="24"/>
        </w:rPr>
        <w:t xml:space="preserve"> </w:t>
      </w:r>
      <w:r>
        <w:rPr>
          <w:szCs w:val="24"/>
        </w:rPr>
        <w:t>9. listopada</w:t>
      </w:r>
      <w:r w:rsidR="00EF5700">
        <w:rPr>
          <w:szCs w:val="24"/>
        </w:rPr>
        <w:t xml:space="preserve"> 2018.</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59429A" w:rsidR="00EF5700" w:rsidRPr="00765651">
      <w:pPr>
        <w:rPr>
          <w:sz w:val="28"/>
          <w:szCs w:val="28"/>
        </w:rPr>
      </w:pPr>
    </w:p>
    <w:p w:rsidRDefault="00916A8C" w:rsidP="00916A8C" w:rsidR="002A4DA1">
      <w:pPr>
        <w:jc w:val="right"/>
      </w:pPr>
      <w:r>
        <w:t>Katarina Mikulić</w:t>
      </w:r>
      <w:r w:rsidR="002A4DA1">
        <w:t>,v.r.</w:t>
      </w:r>
    </w:p>
    <w:p w:rsidRDefault="002A4DA1" w:rsidP="0071700F" w:rsidR="002A4DA1">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2A4DA1" w:rsidP="0071700F" w:rsidR="002A4DA1"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429A" w:rsidP="00010973" w:rsidR="0001635B" w:rsidRPr="00010973">
    <w:pPr>
      <w:ind w:firstLine="708" w:left="2832"/>
      <w:jc w:val="center"/>
    </w:pPr>
    <w:r>
      <w:t xml:space="preserve">       </w:t>
    </w:r>
    <w:r w:rsidR="00EF5700">
      <w:fldChar w:fldCharType="begin"/>
    </w:r>
    <w:r w:rsidR="00EF5700">
      <w:instrText>PAGE   \* MERGEFORMAT</w:instrText>
    </w:r>
    <w:r w:rsidR="00EF5700">
      <w:fldChar w:fldCharType="separate"/>
    </w:r>
    <w:r w:rsidR="002A4DA1">
      <w:rPr>
        <w:noProof/>
      </w:rPr>
      <w:t>4</w:t>
    </w:r>
    <w:r w:rsidR="00EF5700">
      <w:fldChar w:fldCharType="end"/>
    </w:r>
    <w:r w:rsidR="00EF5700">
      <w:tab/>
      <w:t xml:space="preserve">   </w:t>
    </w:r>
    <w:r w:rsidR="00916A8C">
      <w:tab/>
    </w:r>
    <w:r w:rsidR="00916A8C">
      <w:tab/>
    </w:r>
    <w:r w:rsidR="00916A8C" w:rsidRPr="001A4844">
      <w:t>Poslovni broj: 4. St-</w:t>
    </w:r>
    <w:r w:rsidR="00FF7CC1">
      <w:t>282</w:t>
    </w:r>
    <w:r>
      <w:t>/2017-</w:t>
    </w:r>
    <w:r w:rsidR="00FF7CC1">
      <w:t>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24181F"/>
    <w:rsid w:val="00246006"/>
    <w:rsid w:val="002A4DA1"/>
    <w:rsid w:val="002C285B"/>
    <w:rsid w:val="003C2F22"/>
    <w:rsid w:val="00417EA6"/>
    <w:rsid w:val="0059429A"/>
    <w:rsid w:val="005C45A2"/>
    <w:rsid w:val="0071519E"/>
    <w:rsid w:val="007F7A84"/>
    <w:rsid w:val="00814EDB"/>
    <w:rsid w:val="00815142"/>
    <w:rsid w:val="00853B3E"/>
    <w:rsid w:val="008D3CAB"/>
    <w:rsid w:val="00916A8C"/>
    <w:rsid w:val="00981D37"/>
    <w:rsid w:val="00A51DE9"/>
    <w:rsid w:val="00B7506F"/>
    <w:rsid w:val="00D778AF"/>
    <w:rsid w:val="00D8632A"/>
    <w:rsid w:val="00DD0D50"/>
    <w:rsid w:val="00E73AA6"/>
    <w:rsid w:val="00EB6A52"/>
    <w:rsid w:val="00EF5700"/>
    <w:rsid w:val="00F2599E"/>
    <w:rsid w:val="00FF7C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2A4DA1"/>
    <w:rPr>
      <w:color w:val="808080"/>
      <w:bdr w:space="0" w:sz="0" w:color="auto" w:val="none"/>
      <w:shd w:fill="auto" w:color="auto" w:val="clear"/>
    </w:rPr>
  </w:style>
  <w:style w:customStyle="true" w:styleId="eSPISCCParagraphDefaultFont" w:type="character">
    <w:name w:val="eSPIS_CC_Paragraph Default Font"/>
    <w:basedOn w:val="Zadanifontodlomka"/>
    <w:rsid w:val="002A4DA1"/>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A4DA1"/>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A4DA1"/>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A4DA1"/>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2A4DA1"/>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2A4DA1"/>
    <w:rPr>
      <w:color w:val="808080"/>
      <w:bdr w:color="auto" w:space="0" w:sz="0" w:val="none"/>
      <w:shd w:color="auto" w:fill="auto" w:val="clear"/>
    </w:rPr>
  </w:style>
  <w:style w:customStyle="1" w:styleId="eSPISCCParagraphDefaultFont" w:type="character">
    <w:name w:val="eSPIS_CC_Paragraph Default Font"/>
    <w:basedOn w:val="Zadanifontodlomka"/>
    <w:rsid w:val="002A4DA1"/>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A4DA1"/>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A4DA1"/>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A4DA1"/>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2A4DA1"/>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izvorni_sadrzaj>
    <derivirana_varijabla naziv="DomainObject.Predmet.Broj_1">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St-282/2017</izvorni_sadrzaj>
    <derivirana_varijabla naziv="DomainObject.Predmet.OznakaBroj_1">St-282/2017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PANIS KARABAŠ, d.o.o. za proizvodnju i trgovinu zastupanog po punomoćniku Nevenko Jurišić</izvorni_sadrzaj>
    <derivirana_varijabla naziv="DomainObject.Predmet.ProtustrankaFormated_1">  PANIS KARABAŠ, d.o.o. za proizvodnju i trgovinu zastupanog po punomoćniku Nevenko Jurišić</derivirana_varijabla>
  </DomainObject.Predmet.ProtustrankaFormated>
  <DomainObject.Predmet.ProtustrankaFormatedOIB>
    <izvorni_sadrzaj>  PANIS KARABAŠ, d.o.o. za proizvodnju i trgovinu, OIB 00815085390 zastupanog po punomoćniku Nevenko Jurišić</izvorni_sadrzaj>
    <derivirana_varijabla naziv="DomainObject.Predmet.ProtustrankaFormatedOIB_1">  PANIS KARABAŠ, d.o.o. za proizvodnju i trgovinu, OIB 00815085390 zastupanog po punomoćniku Nevenko Jurišić</derivirana_varijabla>
  </DomainObject.Predmet.ProtustrankaFormatedOIB>
  <DomainObject.Predmet.ProtustrankaFormatedWithAdress>
    <izvorni_sadrzaj> PANIS KARABAŠ, d.o.o. za proizvodnju i trgovinu, Zoranićeva 37, 21210 Solin zastupanog po punomoćniku Nevenko Jurišić</izvorni_sadrzaj>
    <derivirana_varijabla naziv="DomainObject.Predmet.ProtustrankaFormatedWithAdress_1"> PANIS KARABAŠ, d.o.o. za proizvodnju i trgovinu, Zoranićeva 37, 21210 Solin zastupanog po punomoćniku Nevenko Jurišić</derivirana_varijabla>
  </DomainObject.Predmet.ProtustrankaFormatedWithAdress>
  <DomainObject.Predmet.ProtustrankaFormatedWithAdressOIB>
    <izvorni_sadrzaj> PANIS KARABAŠ, d.o.o. za proizvodnju i trgovinu, OIB 00815085390, Zoranićeva 37, 21210 Solin zastupanog po punomoćniku Nevenko Jurišić</izvorni_sadrzaj>
    <derivirana_varijabla naziv="DomainObject.Predmet.ProtustrankaFormatedWithAdressOIB_1"> PANIS KARABAŠ, d.o.o. za proizvodnju i trgovinu, OIB 00815085390, Zoranićeva 37, 21210 Solin zastupanog po punomoćniku Nevenko Jurišić</derivirana_varijabla>
  </DomainObject.Predmet.ProtustrankaFormatedWithAdressOIB>
  <DomainObject.Predmet.ProtustrankaWithAdress>
    <izvorni_sadrzaj>PANIS KARABAŠ, d.o.o. za proizvodnju i trgovinu Zoranićeva 37, 21210 Solin</izvorni_sadrzaj>
    <derivirana_varijabla naziv="DomainObject.Predmet.ProtustrankaWithAdress_1">PANIS KARABAŠ, d.o.o. za proizvodnju i trgovinu Zoranićeva 37, 21210 Solin</derivirana_varijabla>
  </DomainObject.Predmet.ProtustrankaWithAdress>
  <DomainObject.Predmet.ProtustrankaWithAdressOIB>
    <izvorni_sadrzaj>PANIS KARABAŠ, d.o.o. za proizvodnju i trgovinu, OIB 00815085390, Zoranićeva 37, 21210 Solin</izvorni_sadrzaj>
    <derivirana_varijabla naziv="DomainObject.Predmet.ProtustrankaWithAdressOIB_1">PANIS KARABAŠ, d.o.o. za proizvodnju i trgovinu, OIB 00815085390, Zoranićeva 37, 21210 Solin</derivirana_varijabla>
  </DomainObject.Predmet.ProtustrankaWithAdressOIB>
  <DomainObject.Predmet.ProtustrankaNazivFormated>
    <izvorni_sadrzaj>PANIS KARABAŠ, d.o.o. za proizvodnju i trgovinu</izvorni_sadrzaj>
    <derivirana_varijabla naziv="DomainObject.Predmet.ProtustrankaNazivFormated_1">PANIS KARABAŠ, d.o.o. za proizvodnju i trgovinu</derivirana_varijabla>
  </DomainObject.Predmet.ProtustrankaNazivFormated>
  <DomainObject.Predmet.ProtustrankaNazivFormatedOIB>
    <izvorni_sadrzaj>PANIS KARABAŠ, d.o.o. za proizvodnju i trgovinu, OIB 00815085390</izvorni_sadrzaj>
    <derivirana_varijabla naziv="DomainObject.Predmet.ProtustrankaNazivFormatedOIB_1">PANIS KARABAŠ, d.o.o. za proizvodnju i trgovinu, OIB 00815085390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PANIS KARABAŠ, d.o.o. za proizvodnju i trgovinu zastupanog po punomoćniku Nevenko Jurišić</item>
    </izvorni_sadrzaj>
    <derivirana_varijabla naziv="DomainObject.Predmet.ProtuStrankaListFormated_1">
      <item>PANIS KARABAŠ, d.o.o. za proizvodnju i trgovinu zastupanog po punomoćniku Nevenko Jurišić</item>
    </derivirana_varijabla>
  </DomainObject.Predmet.ProtuStrankaListFormated>
  <DomainObject.Predmet.ProtuStrankaListFormatedOIB>
    <izvorni_sadrzaj>
      <item>PANIS KARABAŠ, d.o.o. za proizvodnju i trgovinu, OIB 00815085390 zastupanog po punomoćniku Nevenko Jurišić</item>
    </izvorni_sadrzaj>
    <derivirana_varijabla naziv="DomainObject.Predmet.ProtuStrankaListFormatedOIB_1">
      <item>PANIS KARABAŠ, d.o.o. za proizvodnju i trgovinu, OIB 00815085390 zastupanog po punomoćniku Nevenko Jurišić</item>
    </derivirana_varijabla>
  </DomainObject.Predmet.ProtuStrankaListFormatedOIB>
  <DomainObject.Predmet.ProtuStrankaListFormatedWithAdress>
    <izvorni_sadrzaj>
      <item>PANIS KARABAŠ, d.o.o. za proizvodnju i trgovinu, Zoranićeva 37, 21210 Solin zastupanog po punomoćniku Nevenko Jurišić</item>
    </izvorni_sadrzaj>
    <derivirana_varijabla naziv="DomainObject.Predmet.ProtuStrankaListFormatedWithAdress_1">
      <item>PANIS KARABAŠ, d.o.o. za proizvodnju i trgovinu, Zoranićeva 37, 21210 Solin zastupanog po punomoćniku Nevenko Jurišić</item>
    </derivirana_varijabla>
  </DomainObject.Predmet.ProtuStrankaListFormatedWithAdress>
  <DomainObject.Predmet.ProtuStrankaListFormatedWithAdressOIB>
    <izvorni_sadrzaj>
      <item>PANIS KARABAŠ, d.o.o. za proizvodnju i trgovinu, OIB 00815085390, Zoranićeva 37, 21210 Solin zastupanog po punomoćniku Nevenko Jurišić</item>
    </izvorni_sadrzaj>
    <derivirana_varijabla naziv="DomainObject.Predmet.ProtuStrankaListFormatedWithAdressOIB_1">
      <item>PANIS KARABAŠ, d.o.o. za proizvodnju i trgovinu, OIB 00815085390, Zoranićeva 37, 21210 Solin zastupanog po punomoćniku Nevenko Jurišić</item>
    </derivirana_varijabla>
  </DomainObject.Predmet.ProtuStrankaListFormatedWithAdressOIB>
  <DomainObject.Predmet.ProtuStrankaListNazivFormated>
    <izvorni_sadrzaj>
      <item>PANIS KARABAŠ, d.o.o. za proizvodnju i trgovinu</item>
    </izvorni_sadrzaj>
    <derivirana_varijabla naziv="DomainObject.Predmet.ProtuStrankaListNazivFormated_1">
      <item>PANIS KARABAŠ, d.o.o. za proizvodnju i trgovinu</item>
    </derivirana_varijabla>
  </DomainObject.Predmet.ProtuStrankaListNazivFormated>
  <DomainObject.Predmet.ProtuStrankaListNazivFormatedOIB>
    <izvorni_sadrzaj>
      <item>PANIS KARABAŠ, d.o.o. za proizvodnju i trgovinu, OIB 00815085390</item>
    </izvorni_sadrzaj>
    <derivirana_varijabla naziv="DomainObject.Predmet.ProtuStrankaListNazivFormatedOIB_1">
      <item>PANIS KARABAŠ, d.o.o. za proizvodnju i trgovinu, OIB 00815085390</item>
    </derivirana_varijabla>
  </DomainObject.Predmet.ProtuStrankaListNazivFormatedOIB>
  <DomainObject.Predmet.OstaliListFormated>
    <izvorni_sadrzaj>
      <item>Županijsko državno odvjetništvo punomoćnik sudionika u postupku RH, Ministarstvo financija</item>
      <item>Mirko Šipić</item>
      <item>Nevenko Jurišić punomoćnik sudionika u postupku PANIS KARABAŠ, d.o.o. za proizvodnju i trgovinu</item>
    </izvorni_sadrzaj>
    <derivirana_varijabla naziv="DomainObject.Predmet.OstaliListFormated_1">
      <item>Županijsko državno odvjetništvo punomoćnik sudionika u postupku RH, Ministarstvo financija</item>
      <item>Mirko Šipić</item>
      <item>Nevenko Jurišić punomoćnik sudionika u postupku PANIS KARABAŠ, d.o.o. za proizvodnju i trgovinu</item>
    </derivirana_varijabla>
  </DomainObject.Predmet.OstaliListFormated>
  <DomainObject.Predmet.OstaliListFormatedOIB>
    <izvorni_sadrzaj>
      <item>Županijsko državno odvjetništvo, OIB 70793241859 punomoćnik sudionika u postupku RH, Ministarstvo financija</item>
      <item>Mirko Šipić, OIB 33673891473</item>
      <item>Nevenko Jurišić punomoćnik sudionika u postupku PANIS KARABAŠ, d.o.o. za proizvodnju i trgovinu</item>
    </izvorni_sadrzaj>
    <derivirana_varijabla naziv="DomainObject.Predmet.OstaliListFormatedOIB_1">
      <item>Županijsko državno odvjetništvo, OIB 70793241859 punomoćnik sudionika u postupku RH, Ministarstvo financija</item>
      <item>Mirko Šipić, OIB 33673891473</item>
      <item>Nevenko Jurišić punomoćnik sudionika u postupku PANIS KARABAŠ, d.o.o. za proizvodnju i trgovinu</item>
    </derivirana_varijabla>
  </DomainObject.Predmet.OstaliListFormatedOIB>
  <DomainObject.Predmet.OstaliListFormatedWithAdress>
    <izvorni_sadrzaj>
      <item>Županijsko državno odvjetništvo, Gundulićeva 29a, 21000 Split punomoćnik sudionika u postupku RH, Ministarstvo financija</item>
      <item>Mirko Šipić, Zoranićeva 37, 21210 Solin</item>
      <item>Nevenko Jurišić, Sukoišanska 19, 21000 Split punomoćnik sudionika u postupku PANIS KARABAŠ, d.o.o. za proizvodnju i trgovinu</item>
    </izvorni_sadrzaj>
    <derivirana_varijabla naziv="DomainObject.Predmet.OstaliListFormatedWithAdress_1">
      <item>Županijsko državno odvjetništvo, Gundulićeva 29a, 21000 Split punomoćnik sudionika u postupku RH, Ministarstvo financija</item>
      <item>Mirko Šipić, Zoranićeva 37, 21210 Solin</item>
      <item>Nevenko Jurišić, Sukoišanska 19, 21000 Split punomoćnik sudionika u postupku PANIS KARABAŠ, d.o.o. za proizvodnju i trgovinu</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Mirko Šipić, OIB 33673891473, Zoranićeva 37, 21210 Solin</item>
      <item>Nevenko Jurišić, Sukoišanska 19, 21000 Split punomoćnik sudionika u postupku PANIS KARABAŠ, d.o.o. za proizvodnju i trgovinu</item>
    </izvorni_sadrzaj>
    <derivirana_varijabla naziv="DomainObject.Predmet.OstaliListFormatedWithAdressOIB_1">
      <item>Županijsko državno odvjetništvo, OIB 70793241859, Gundulićeva 29a, 21000 Split punomoćnik sudionika u postupku RH, Ministarstvo financija</item>
      <item>Mirko Šipić, OIB 33673891473, Zoranićeva 37, 21210 Solin</item>
      <item>Nevenko Jurišić, Sukoišanska 19, 21000 Split punomoćnik sudionika u postupku PANIS KARABAŠ, d.o.o. za proizvodnju i trgovinu</item>
    </derivirana_varijabla>
  </DomainObject.Predmet.OstaliListFormatedWithAdressOIB>
  <DomainObject.Predmet.OstaliListNazivFormated>
    <izvorni_sadrzaj>
      <item>Županijsko državno odvjetništvo</item>
      <item>Mirko Šipić</item>
      <item>Nevenko Jurišić</item>
    </izvorni_sadrzaj>
    <derivirana_varijabla naziv="DomainObject.Predmet.OstaliListNazivFormated_1">
      <item>Županijsko državno odvjetništvo</item>
      <item>Mirko Šipić</item>
      <item>Nevenko Jurišić</item>
    </derivirana_varijabla>
  </DomainObject.Predmet.OstaliListNazivFormated>
  <DomainObject.Predmet.OstaliListNazivFormatedOIB>
    <izvorni_sadrzaj>
      <item>Županijsko državno odvjetništvo, OIB 70793241859</item>
      <item>Mirko Šipić, OIB 33673891473</item>
      <item>Nevenko Jurišić</item>
    </izvorni_sadrzaj>
    <derivirana_varijabla naziv="DomainObject.Predmet.OstaliListNazivFormatedOIB_1">
      <item>Županijsko državno odvjetništvo, OIB 70793241859</item>
      <item>Mirko Šipić, OIB 33673891473</item>
      <item>Nevenko Jurišić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PANIS KARABAŠ, d.o.o. za proizvodnju i trgovinu</izvorni_sadrzaj>
    <derivirana_varijabla naziv="DomainObject.Predmet.ProtustrankaIDrugi_1">PANIS KARABAŠ, d.o.o. za proizvodnju i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PANIS KARABAŠ, d.o.o. za proizvodnju i trgovinu, OIB 00815085390, Zoranićeva 37, 21210 Solin</izvorni_sadrzaj>
    <derivirana_varijabla naziv="DomainObject.Predmet.ProtustrankaIDrugiAdressOIB_1">PANIS KARABAŠ, d.o.o. za proizvodnju i trgovinu, OIB 00815085390, Zoranićeva 37,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PANIS KARABAŠ, d.o.o. za proizvodnju i trgovinu</item>
      <item>RH, Ministarstvo financija</item>
      <item>Županijsko državno odvjetništvo</item>
      <item>Mirko Šipić</item>
      <item>Nevenko Jurišić</item>
    </izvorni_sadrzaj>
    <derivirana_varijabla naziv="DomainObject.Predmet.SudioniciListNaziv_1">
      <item>PANIS KARABAŠ, d.o.o. za proizvodnju i trgovinu</item>
      <item>RH, Ministarstvo financija</item>
      <item>Županijsko državno odvjetništvo</item>
      <item>Mirko Šipić</item>
      <item>Nevenko Jurišić</item>
    </derivirana_varijabla>
  </DomainObject.Predmet.SudioniciListNaziv>
  <DomainObject.Predmet.SudioniciListAdressOIB>
    <izvorni_sadrzaj>
      <item>PANIS KARABAŠ, d.o.o. za proizvodnju i trgovinu, OIB 00815085390, Zoranićeva 37,21210 Solin</item>
      <item>RH, Ministarstvo financija, OIB 18683136487</item>
      <item>Županijsko državno odvjetništvo, OIB 70793241859, Gundulićeva 29a,21000 Split</item>
      <item>Mirko Šipić, OIB 33673891473, Zoranićeva 37,21210 Solin</item>
      <item>Nevenko Jurišić, Sukoišanska 19,21000 Split</item>
    </izvorni_sadrzaj>
    <derivirana_varijabla naziv="DomainObject.Predmet.SudioniciListAdressOIB_1">
      <item>PANIS KARABAŠ, d.o.o. za proizvodnju i trgovinu, OIB 00815085390, Zoranićeva 37,21210 Solin</item>
      <item>RH, Ministarstvo financija, OIB 18683136487</item>
      <item>Županijsko državno odvjetništvo, OIB 70793241859, Gundulićeva 29a,21000 Split</item>
      <item>Mirko Šipić, OIB 33673891473, Zoranićeva 37,21210 Solin</item>
      <item>Nevenko Jurišić, Sukoišanska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00815085390</item>
      <item>, OIB 18683136487</item>
      <item>, OIB 70793241859</item>
      <item>, OIB 33673891473</item>
      <item>, OIB null</item>
    </izvorni_sadrzaj>
    <derivirana_varijabla naziv="DomainObject.Predmet.SudioniciListNazivOIB_1">
      <item>, OIB 00815085390</item>
      <item>, OIB 18683136487</item>
      <item>, OIB 70793241859</item>
      <item>, OIB 33673891473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listopada 2018.</izvorni_sadrzaj>
    <derivirana_varijabla naziv="DomainObject.Predmet.DatumZadnjeOdrzaneSudskeRadnje_1">5. listopada 2018.</derivirana_varijabla>
  </DomainObject.Predmet.DatumZadnjeOdrzaneSudskeRadnje>
  <DomainObject.PredzadnjaOdlukaIzPredmeta.DatumDonosenjaOdluke>
    <izvorni_sadrzaj>21. rujna 2018.</izvorni_sadrzaj>
    <derivirana_varijabla naziv="DomainObject.PredzadnjaOdlukaIzPredmeta.DatumDonosenjaOdluke_1">21. rujna 2018.</derivirana_varijabla>
  </DomainObject.PredzadnjaOdlukaIzPredmeta.DatumDonosenjaOdluke>
  <DomainObject.PredzadnjaOdlukaIzPredmeta.Oznaka>
    <izvorni_sadrzaj>St-282/2017-6</izvorni_sadrzaj>
    <derivirana_varijabla naziv="DomainObject.PredzadnjaOdlukaIzPredmeta.Oznaka_1">St-282/2017-6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1580</properties:Words>
  <properties:Characters>8939</properties:Characters>
  <properties:Lines>168</properties:Lines>
  <properties:Paragraphs>36</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2018-10-09T13:01:00Z</cp:lastPrinted>
  <dcterms:modified xmlns:xsi="http://www.w3.org/2001/XMLSchema-instance" xsi:type="dcterms:W3CDTF">2018-10-09T13:01:00Z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