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5f52" w14:paraId="2b35f5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A340EB" w:rsidRPr="00A340EB">
        <w:t>DALMATINSKI TRIMARAN d.o.o., Podlug, Podlug 15, OIB: 30414984770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A340EB">
        <w:t>9</w:t>
      </w:r>
      <w:r>
        <w:t>.</w:t>
      </w:r>
      <w:r w:rsidR="00B51EA5">
        <w:t xml:space="preserve"> </w:t>
      </w:r>
      <w:r w:rsidR="00A340EB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340EB">
        <w:t>4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340EB" w:rsidRPr="00A340EB">
        <w:t>DALMATINSKI TRIMARAN d.o.o., Podlug, Podlug 15, OIB: 30414984770</w:t>
      </w:r>
      <w:r w:rsidR="00990573">
        <w:t xml:space="preserve">, </w:t>
      </w:r>
      <w:r>
        <w:t xml:space="preserve">na temelju neizvršenih osnova za plaćanje iznosi </w:t>
      </w:r>
      <w:r w:rsidR="00A340EB">
        <w:t>27</w:t>
      </w:r>
      <w:r w:rsidR="00990573">
        <w:t>.</w:t>
      </w:r>
      <w:r w:rsidR="00A340EB">
        <w:t>625</w:t>
      </w:r>
      <w:r w:rsidR="00990573">
        <w:t>,</w:t>
      </w:r>
      <w:r w:rsidR="00A340EB">
        <w:t>01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340EB">
        <w:t>Jadranko Cupać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340EB">
        <w:t>4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D0762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A340EB">
      <w:t>359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A340EB">
      <w:t>359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340EB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01BA"/>
    <w:rsid w:val="00C6433B"/>
    <w:rsid w:val="00C81A59"/>
    <w:rsid w:val="00C85414"/>
    <w:rsid w:val="00CA4FE1"/>
    <w:rsid w:val="00CB1099"/>
    <w:rsid w:val="00D0762C"/>
    <w:rsid w:val="00D32390"/>
    <w:rsid w:val="00D34817"/>
    <w:rsid w:val="00D57BB6"/>
    <w:rsid w:val="00DC740A"/>
    <w:rsid w:val="00DE0F05"/>
    <w:rsid w:val="00E04441"/>
    <w:rsid w:val="00E321A6"/>
    <w:rsid w:val="00E626FA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6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6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6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6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7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6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6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6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6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DALMATINSKI TRIMARAN d.o.o. za razvoj i proizvodnju</izvorni_sadrzaj>
    <derivirana_varijabla naziv="DomainObject.Predmet.ProtustrankaFormated_1">  DALMATINSKI TRIMARAN d.o.o. za razvoj i proizvodnju</derivirana_varijabla>
  </DomainObject.Predmet.ProtustrankaFormated>
  <DomainObject.Predmet.ProtustrankaFormatedOIB>
    <izvorni_sadrzaj>  DALMATINSKI TRIMARAN d.o.o. za razvoj i proizvodnju, OIB 30414984770</izvorni_sadrzaj>
    <derivirana_varijabla naziv="DomainObject.Predmet.ProtustrankaFormatedOIB_1">  DALMATINSKI TRIMARAN d.o.o. za razvoj i proizvodnju, OIB 30414984770</derivirana_varijabla>
  </DomainObject.Predmet.ProtustrankaFormatedOIB>
  <DomainObject.Predmet.ProtustrankaFormatedWithAdress>
    <izvorni_sadrzaj> DALMATINSKI TRIMARAN d.o.o. za razvoj i proizvodnju, Podlug 15, 23420 Podlug</izvorni_sadrzaj>
    <derivirana_varijabla naziv="DomainObject.Predmet.ProtustrankaFormatedWithAdress_1"> DALMATINSKI TRIMARAN d.o.o. za razvoj i proizvodnju, Podlug 15, 23420 Podlug</derivirana_varijabla>
  </DomainObject.Predmet.ProtustrankaFormatedWithAdress>
  <DomainObject.Predmet.ProtustrankaFormatedWithAdressOIB>
    <izvorni_sadrzaj> DALMATINSKI TRIMARAN d.o.o. za razvoj i proizvodnju, OIB 30414984770, Podlug 15, 23420 Podlug</izvorni_sadrzaj>
    <derivirana_varijabla naziv="DomainObject.Predmet.ProtustrankaFormatedWithAdressOIB_1"> DALMATINSKI TRIMARAN d.o.o. za razvoj i proizvodnju, OIB 30414984770, Podlug 15, 23420 Podlug</derivirana_varijabla>
  </DomainObject.Predmet.ProtustrankaFormatedWithAdressOIB>
  <DomainObject.Predmet.ProtustrankaWithAdress>
    <izvorni_sadrzaj>DALMATINSKI TRIMARAN d.o.o. za razvoj i proizvodnju Podlug 15, 23420 Podlug</izvorni_sadrzaj>
    <derivirana_varijabla naziv="DomainObject.Predmet.ProtustrankaWithAdress_1">DALMATINSKI TRIMARAN d.o.o. za razvoj i proizvodnju Podlug 15, 23420 Podlug</derivirana_varijabla>
  </DomainObject.Predmet.ProtustrankaWithAdress>
  <DomainObject.Predmet.ProtustrankaWithAdressOIB>
    <izvorni_sadrzaj>DALMATINSKI TRIMARAN d.o.o. za razvoj i proizvodnju, OIB 30414984770, Podlug 15, 23420 Podlug</izvorni_sadrzaj>
    <derivirana_varijabla naziv="DomainObject.Predmet.ProtustrankaWithAdressOIB_1">DALMATINSKI TRIMARAN d.o.o. za razvoj i proizvodnju, OIB 30414984770, Podlug 15, 23420 Podlug</derivirana_varijabla>
  </DomainObject.Predmet.ProtustrankaWithAdressOIB>
  <DomainObject.Predmet.ProtustrankaNazivFormated>
    <izvorni_sadrzaj>DALMATINSKI TRIMARAN d.o.o. za razvoj i proizvodnju</izvorni_sadrzaj>
    <derivirana_varijabla naziv="DomainObject.Predmet.ProtustrankaNazivFormated_1">DALMATINSKI TRIMARAN d.o.o. za razvoj i proizvodnju</derivirana_varijabla>
  </DomainObject.Predmet.ProtustrankaNazivFormated>
  <DomainObject.Predmet.ProtustrankaNazivFormatedOIB>
    <izvorni_sadrzaj>DALMATINSKI TRIMARAN d.o.o. za razvoj i proizvodnju, OIB 30414984770</izvorni_sadrzaj>
    <derivirana_varijabla naziv="DomainObject.Predmet.ProtustrankaNazivFormatedOIB_1">DALMATINSKI TRIMARAN d.o.o. za razvoj i proizvodnju, OIB 30414984770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27625.01</izvorni_sadrzaj>
    <derivirana_varijabla naziv="DomainObject.Predmet.TrenutnaVrijednost_1">27625.01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TRIMARAN d.o.o. za razvoj i proizvodnju</item>
    </izvorni_sadrzaj>
    <derivirana_varijabla naziv="DomainObject.Predmet.ProtuStrankaListFormated_1">
      <item>DALMATINSKI TRIMARAN d.o.o. za razvoj i proizvodnju</item>
    </derivirana_varijabla>
  </DomainObject.Predmet.ProtuStrankaListFormated>
  <DomainObject.Predmet.ProtuStrankaListFormatedOIB>
    <izvorni_sadrzaj>
      <item>DALMATINSKI TRIMARAN d.o.o. za razvoj i proizvodnju, OIB 30414984770</item>
    </izvorni_sadrzaj>
    <derivirana_varijabla naziv="DomainObject.Predmet.ProtuStrankaListFormatedOIB_1">
      <item>DALMATINSKI TRIMARAN d.o.o. za razvoj i proizvodnju, OIB 30414984770</item>
    </derivirana_varijabla>
  </DomainObject.Predmet.ProtuStrankaListFormatedOIB>
  <DomainObject.Predmet.ProtuStrankaListFormatedWithAdress>
    <izvorni_sadrzaj>
      <item>DALMATINSKI TRIMARAN d.o.o. za razvoj i proizvodnju, Podlug 15, 23420 Podlug</item>
    </izvorni_sadrzaj>
    <derivirana_varijabla naziv="DomainObject.Predmet.ProtuStrankaListFormatedWithAdress_1">
      <item>DALMATINSKI TRIMARAN d.o.o. za razvoj i proizvodnju, Podlug 15, 23420 Podlug</item>
    </derivirana_varijabla>
  </DomainObject.Predmet.ProtuStrankaListFormatedWithAdress>
  <DomainObject.Predmet.ProtuStrankaListFormatedWithAdressOIB>
    <izvorni_sadrzaj>
      <item>DALMATINSKI TRIMARAN d.o.o. za razvoj i proizvodnju, OIB 30414984770, Podlug 15, 23420 Podlug</item>
    </izvorni_sadrzaj>
    <derivirana_varijabla naziv="DomainObject.Predmet.ProtuStrankaListFormatedWithAdressOIB_1">
      <item>DALMATINSKI TRIMARAN d.o.o. za razvoj i proizvodnju, OIB 30414984770, Podlug 15, 23420 Podlug</item>
    </derivirana_varijabla>
  </DomainObject.Predmet.ProtuStrankaListFormatedWithAdressOIB>
  <DomainObject.Predmet.ProtuStrankaListNazivFormated>
    <izvorni_sadrzaj>
      <item>DALMATINSKI TRIMARAN d.o.o. za razvoj i proizvodnju</item>
    </izvorni_sadrzaj>
    <derivirana_varijabla naziv="DomainObject.Predmet.ProtuStrankaListNazivFormated_1">
      <item>DALMATINSKI TRIMARAN d.o.o. za razvoj i proizvodnju</item>
    </derivirana_varijabla>
  </DomainObject.Predmet.ProtuStrankaListNazivFormated>
  <DomainObject.Predmet.ProtuStrankaListNazivFormatedOIB>
    <izvorni_sadrzaj>
      <item>DALMATINSKI TRIMARAN d.o.o. za razvoj i proizvodnju, OIB 30414984770</item>
    </izvorni_sadrzaj>
    <derivirana_varijabla naziv="DomainObject.Predmet.ProtuStrankaListNazivFormatedOIB_1">
      <item>DALMATINSKI TRIMARAN d.o.o. za razvoj i proizvodnju, OIB 30414984770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TRIMARAN d.o.o. za razvoj i proizvodnju</izvorni_sadrzaj>
    <derivirana_varijabla naziv="DomainObject.Predmet.ProtustrankaIDrugi_1">DALMATINSKI TRIMARAN d.o.o. za razvoj i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TRIMARAN d.o.o. za razvoj i proizvodnju, OIB 30414984770, Podlug 15, 23420 Podlug</izvorni_sadrzaj>
    <derivirana_varijabla naziv="DomainObject.Predmet.ProtustrankaIDrugiAdressOIB_1">DALMATINSKI TRIMARAN d.o.o. za razvoj i proizvodnju, OIB 30414984770, Podlug 15, 23420 Podlug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TRIMARAN d.o.o. za razvoj i proizvodnju</item>
    </izvorni_sadrzaj>
    <derivirana_varijabla naziv="DomainObject.Predmet.SudioniciListNaziv_1">
      <item>FINA</item>
      <item>DALMATINSKI TRIMARAN d.o.o. za razvoj i proizvodnju</item>
    </derivirana_varijabla>
  </DomainObject.Predmet.SudioniciListNaziv>
  <DomainObject.Predmet.SudioniciListAdressOIB>
    <izvorni_sadrzaj>
      <item>FINA, OIB 85821130368</item>
      <item>DALMATINSKI TRIMARAN d.o.o. za razvoj i proizvodnju, OIB 30414984770, Podlug 15,23420 Podlug</item>
    </izvorni_sadrzaj>
    <derivirana_varijabla naziv="DomainObject.Predmet.SudioniciListAdressOIB_1">
      <item>FINA, OIB 85821130368</item>
      <item>DALMATINSKI TRIMARAN d.o.o. za razvoj i proizvodnju, OIB 30414984770, Podlug 15,23420 Podlug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30414984770</item>
    </izvorni_sadrzaj>
    <derivirana_varijabla naziv="DomainObject.Predmet.SudioniciListNazivOIB_1">
      <item>, OIB 85821130368</item>
      <item>, OIB 30414984770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57032-D11A-42A5-AA94-F2523DAE78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1973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2017-09-04T07:41:00Z</dcterms:created>
  <dc:creator>Tina Grgas</dc:creator>
  <cp:lastModifiedBy>wsadmin</cp:lastModifiedBy>
  <cp:lastPrinted>2017-09-04T07:44:00Z</cp:lastPrinted>
  <dcterms:modified xmlns:xsi="http://www.w3.org/2001/XMLSchema-instance" xsi:type="dcterms:W3CDTF">2017-09-04T12:59:00Z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