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8729" w14:paraId="202872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BD7CD3">
        <w:t>-2072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BD7CD3">
        <w:t>ETAS 96 NAMJENSKI PROGRAM</w:t>
      </w:r>
      <w:r w:rsidR="009F79C1">
        <w:t xml:space="preserve"> d.o.o.</w:t>
      </w:r>
      <w:r w:rsidR="00835699">
        <w:t xml:space="preserve">, </w:t>
      </w:r>
      <w:r w:rsidR="00BD7CD3">
        <w:t>Split, Senjska 78/I</w:t>
      </w:r>
      <w:r w:rsidR="00872028">
        <w:t>, OIB: 1</w:t>
      </w:r>
      <w:r w:rsidR="00BD7CD3">
        <w:t>9248628153</w:t>
      </w:r>
      <w:r w:rsidR="00835699">
        <w:t>,</w:t>
      </w:r>
      <w:r w:rsidR="00BD7CD3">
        <w:t xml:space="preserve"> MBS: 060014407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BD7CD3" w:rsidRPr="00BD7CD3">
        <w:t>ETAS 96 NAMJENSKI PROGRAM d.o.o., Split, Senjska 78/I, OIB: 19248628153, MBS: 060014407</w:t>
      </w:r>
      <w:r w:rsidR="00BD7CD3">
        <w:t>,</w:t>
      </w:r>
      <w:r>
        <w:t xml:space="preserve">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BD7CD3">
        <w:t>860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BD7CD3">
        <w:t>d 10.548,91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BD7CD3">
        <w:t>3. ST-2072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C66C0"/>
    <w:rsid w:val="004D7D95"/>
    <w:rsid w:val="00543777"/>
    <w:rsid w:val="00562349"/>
    <w:rsid w:val="005F0E13"/>
    <w:rsid w:val="00602A20"/>
    <w:rsid w:val="006A2F5C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AF736A"/>
    <w:rsid w:val="00B22298"/>
    <w:rsid w:val="00B44A30"/>
    <w:rsid w:val="00BA086E"/>
    <w:rsid w:val="00BA5C6A"/>
    <w:rsid w:val="00BD7CD3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St-2072/2015</izvorni_sadrzaj>
    <derivirana_varijabla naziv="DomainObject.Predmet.OznakaBroj_1">St-2072/2015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ETAS 96 NAMJENSKI PROGRAM d.o.o. za proizvodnju, trgovinu i usluge</izvorni_sadrzaj>
    <derivirana_varijabla naziv="DomainObject.Predmet.ProtustrankaFormated_1">  ETAS 96 NAMJENSKI PROGRAM d.o.o. za proizvodnju, trgovinu i usluge</derivirana_varijabla>
  </DomainObject.Predmet.ProtustrankaFormated>
  <DomainObject.Predmet.ProtustrankaFormatedOIB>
    <izvorni_sadrzaj>  ETAS 96 NAMJENSKI PROGRAM d.o.o. za proizvodnju, trgovinu i usluge, OIB 19248628153</izvorni_sadrzaj>
    <derivirana_varijabla naziv="DomainObject.Predmet.ProtustrankaFormatedOIB_1">  ETAS 96 NAMJENSKI PROGRAM d.o.o. za proizvodnju, trgovinu i usluge, OIB 19248628153</derivirana_varijabla>
  </DomainObject.Predmet.ProtustrankaFormatedOIB>
  <DomainObject.Predmet.ProtustrankaFormatedWithAdress>
    <izvorni_sadrzaj> ETAS 96 NAMJENSKI PROGRAM d.o.o. za proizvodnju, trgovinu i usluge, Senjska Ulica 78/I, 21000 Split</izvorni_sadrzaj>
    <derivirana_varijabla naziv="DomainObject.Predmet.ProtustrankaFormatedWithAdress_1"> ETAS 96 NAMJENSKI PROGRAM d.o.o. za proizvodnju, trgovinu i usluge, Senjska Ulica 78/I, 21000 Split</derivirana_varijabla>
  </DomainObject.Predmet.ProtustrankaFormatedWithAdress>
  <DomainObject.Predmet.ProtustrankaFormatedWithAdressOIB>
    <izvorni_sadrzaj> ETAS 96 NAMJENSKI PROGRAM d.o.o. za proizvodnju, trgovinu i usluge, OIB 19248628153, Senjska Ulica 78/I, 21000 Split</izvorni_sadrzaj>
    <derivirana_varijabla naziv="DomainObject.Predmet.ProtustrankaFormatedWithAdressOIB_1"> ETAS 96 NAMJENSKI PROGRAM d.o.o. za proizvodnju, trgovinu i usluge, OIB 19248628153, Senjska Ulica 78/I, 21000 Split</derivirana_varijabla>
  </DomainObject.Predmet.ProtustrankaFormatedWithAdressOIB>
  <DomainObject.Predmet.ProtustrankaWithAdress>
    <izvorni_sadrzaj>ETAS 96 NAMJENSKI PROGRAM d.o.o. za proizvodnju, trgovinu i usluge Senjska Ulica 78/I, 21000 Split</izvorni_sadrzaj>
    <derivirana_varijabla naziv="DomainObject.Predmet.ProtustrankaWithAdress_1">ETAS 96 NAMJENSKI PROGRAM d.o.o. za proizvodnju, trgovinu i usluge Senjska Ulica 78/I, 21000 Split</derivirana_varijabla>
  </DomainObject.Predmet.ProtustrankaWithAdress>
  <DomainObject.Predmet.ProtustrankaWithAdressOIB>
    <izvorni_sadrzaj>ETAS 96 NAMJENSKI PROGRAM d.o.o. za proizvodnju, trgovinu i usluge, OIB 19248628153, Senjska Ulica 78/I, 21000 Split</izvorni_sadrzaj>
    <derivirana_varijabla naziv="DomainObject.Predmet.ProtustrankaWithAdressOIB_1">ETAS 96 NAMJENSKI PROGRAM d.o.o. za proizvodnju, trgovinu i usluge, OIB 19248628153, Senjska Ulica 78/I, 21000 Split</derivirana_varijabla>
  </DomainObject.Predmet.ProtustrankaWithAdressOIB>
  <DomainObject.Predmet.ProtustrankaNazivFormated>
    <izvorni_sadrzaj>ETAS 96 NAMJENSKI PROGRAM d.o.o. za proizvodnju, trgovinu i usluge</izvorni_sadrzaj>
    <derivirana_varijabla naziv="DomainObject.Predmet.ProtustrankaNazivFormated_1">ETAS 96 NAMJENSKI PROGRAM d.o.o. za proizvodnju, trgovinu i usluge</derivirana_varijabla>
  </DomainObject.Predmet.ProtustrankaNazivFormated>
  <DomainObject.Predmet.ProtustrankaNazivFormatedOIB>
    <izvorni_sadrzaj>ETAS 96 NAMJENSKI PROGRAM d.o.o. za proizvodnju, trgovinu i usluge, OIB 19248628153</izvorni_sadrzaj>
    <derivirana_varijabla naziv="DomainObject.Predmet.ProtustrankaNazivFormatedOIB_1">ETAS 96 NAMJENSKI PROGRAM d.o.o. za proizvodnju, trgovinu i usluge, OIB 19248628153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10548.91</izvorni_sadrzaj>
    <derivirana_varijabla naziv="DomainObject.Predmet.TrenutnaVrijednost_1">10548.91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ETAS 96 NAMJENSKI PROGRAM d.o.o. za proizvodnju, trgovinu i usluge</item>
    </izvorni_sadrzaj>
    <derivirana_varijabla naziv="DomainObject.Predmet.ProtuStrankaListFormated_1">
      <item>ETAS 96 NAMJENSKI PROGRAM d.o.o. za proizvodnju, trgovinu i usluge</item>
    </derivirana_varijabla>
  </DomainObject.Predmet.ProtuStrankaListFormated>
  <DomainObject.Predmet.ProtuStrankaListFormatedOIB>
    <izvorni_sadrzaj>
      <item>ETAS 96 NAMJENSKI PROGRAM d.o.o. za proizvodnju, trgovinu i usluge, OIB 19248628153</item>
    </izvorni_sadrzaj>
    <derivirana_varijabla naziv="DomainObject.Predmet.ProtuStrankaListFormatedOIB_1">
      <item>ETAS 96 NAMJENSKI PROGRAM d.o.o. za proizvodnju, trgovinu i usluge, OIB 19248628153</item>
    </derivirana_varijabla>
  </DomainObject.Predmet.ProtuStrankaListFormatedOIB>
  <DomainObject.Predmet.ProtuStrankaListFormatedWithAdress>
    <izvorni_sadrzaj>
      <item>ETAS 96 NAMJENSKI PROGRAM d.o.o. za proizvodnju, trgovinu i usluge, Senjska Ulica 78/I, 21000 Split</item>
    </izvorni_sadrzaj>
    <derivirana_varijabla naziv="DomainObject.Predmet.ProtuStrankaListFormatedWithAdress_1">
      <item>ETAS 96 NAMJENSKI PROGRAM d.o.o. za proizvodnju, trgovinu i usluge, Senjska Ulica 78/I, 21000 Split</item>
    </derivirana_varijabla>
  </DomainObject.Predmet.ProtuStrankaListFormatedWithAdress>
  <DomainObject.Predmet.ProtuStrankaListFormatedWithAdressOIB>
    <izvorni_sadrzaj>
      <item>ETAS 96 NAMJENSKI PROGRAM d.o.o. za proizvodnju, trgovinu i usluge, OIB 19248628153, Senjska Ulica 78/I, 21000 Split</item>
    </izvorni_sadrzaj>
    <derivirana_varijabla naziv="DomainObject.Predmet.ProtuStrankaListFormatedWithAdressOIB_1">
      <item>ETAS 96 NAMJENSKI PROGRAM d.o.o. za proizvodnju, trgovinu i usluge, OIB 19248628153, Senjska Ulica 78/I, 21000 Split</item>
    </derivirana_varijabla>
  </DomainObject.Predmet.ProtuStrankaListFormatedWithAdressOIB>
  <DomainObject.Predmet.ProtuStrankaListNazivFormated>
    <izvorni_sadrzaj>
      <item>ETAS 96 NAMJENSKI PROGRAM d.o.o. za proizvodnju, trgovinu i usluge</item>
    </izvorni_sadrzaj>
    <derivirana_varijabla naziv="DomainObject.Predmet.ProtuStrankaListNazivFormated_1">
      <item>ETAS 96 NAMJENSKI PROGRAM d.o.o. za proizvodnju, trgovinu i usluge</item>
    </derivirana_varijabla>
  </DomainObject.Predmet.ProtuStrankaListNazivFormated>
  <DomainObject.Predmet.ProtuStrankaListNazivFormatedOIB>
    <izvorni_sadrzaj>
      <item>ETAS 96 NAMJENSKI PROGRAM d.o.o. za proizvodnju, trgovinu i usluge, OIB 19248628153</item>
    </izvorni_sadrzaj>
    <derivirana_varijabla naziv="DomainObject.Predmet.ProtuStrankaListNazivFormatedOIB_1">
      <item>ETAS 96 NAMJENSKI PROGRAM d.o.o. za proizvodnju, trgovinu i usluge, OIB 19248628153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ETAS 96 NAMJENSKI PROGRAM d.o.o. za proizvodnju, trgovinu i usluge</izvorni_sadrzaj>
    <derivirana_varijabla naziv="DomainObject.Predmet.ProtustrankaIDrugi_1">ETAS 96 NAMJENSKI PROGRAM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ETAS 96 NAMJENSKI PROGRAM d.o.o. za proizvodnju, trgovinu i usluge, OIB 19248628153, Senjska Ulica 78/I, 21000 Split</izvorni_sadrzaj>
    <derivirana_varijabla naziv="DomainObject.Predmet.ProtustrankaIDrugiAdressOIB_1">ETAS 96 NAMJENSKI PROGRAM d.o.o. za proizvodnju, trgovinu i usluge, OIB 19248628153, Senjska Ulica 78/I,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ETAS 96 NAMJENSKI PROGRAM d.o.o. za proizvodnju, trgovinu i usluge</item>
      <item>FINANCIJSKA AGENCIJA, RC SPLIT</item>
    </izvorni_sadrzaj>
    <derivirana_varijabla naziv="DomainObject.Predmet.SudioniciListNaziv_1">
      <item>ETAS 96 NAMJENSKI PROGRAM d.o.o. za proizvodnju, trgovinu i usluge</item>
      <item>FINANCIJSKA AGENCIJA, RC SPLIT</item>
    </derivirana_varijabla>
  </DomainObject.Predmet.SudioniciListNaziv>
  <DomainObject.Predmet.SudioniciListAdressOIB>
    <izvorni_sadrzaj>
      <item>ETAS 96 NAMJENSKI PROGRAM d.o.o. za proizvodnju, trgovinu i usluge, OIB 19248628153, Senjska Ulica 78/I,21000 Split</item>
      <item>FINANCIJSKA AGENCIJA, RC SPLIT, OIB 85821130368, Mažuranićevo šetalište 24 b,21000 Split</item>
    </izvorni_sadrzaj>
    <derivirana_varijabla naziv="DomainObject.Predmet.SudioniciListAdressOIB_1">
      <item>ETAS 96 NAMJENSKI PROGRAM d.o.o. za proizvodnju, trgovinu i usluge, OIB 19248628153, Senjska Ulica 78/I,21000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19248628153</item>
      <item>, OIB 85821130368</item>
    </izvorni_sadrzaj>
    <derivirana_varijabla naziv="DomainObject.Predmet.SudioniciListNazivOIB_1">
      <item>, OIB 19248628153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2016-02-24T07:24:00Z</dcterms:created>
  <dc:creator>Lari Glavaš</dc:creator>
  <cp:lastModifiedBy>Lari Glavaš</cp:lastModifiedBy>
  <cp:lastPrinted>2016-02-24T07:24:00Z</cp:lastPrinted>
  <dcterms:modified xmlns:xsi="http://www.w3.org/2001/XMLSchema-instance" xsi:type="dcterms:W3CDTF">2016-02-24T07:24:00Z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