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b737" w14:paraId="502b737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3E1440">
        <w:rPr>
          <w:lang w:val="hr-HR"/>
        </w:rPr>
        <w:t>St-495/15-4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05D64">
        <w:t>VIKTORIJA TRGOVINA d.o.o., OIB: 72016901028 sa sjedištem u Franje Lesara 2, 42230 Slanje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005D64">
        <w:t>VIKTORIJA TRGOVINA d.o.o., OIB: 72016901028 sa sjedištem u Franje Lesara 2, 42230 Slanje</w:t>
      </w:r>
      <w:r w:rsidR="00830E49">
        <w:t xml:space="preserve">, iznosi </w:t>
      </w:r>
      <w:r w:rsidR="00005D64">
        <w:t>1.261.246,32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005D64">
        <w:t>direktor</w:t>
      </w:r>
      <w:r w:rsidR="002E00D7">
        <w:t xml:space="preserve"> dužnika </w:t>
      </w:r>
      <w:r w:rsidR="00005D64">
        <w:t>Vesna Stjepanović, OIB: 31614447043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005D64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005D64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005D64">
        <w:t>VIKTORIJA TRGOVINA d.o.o., OIB: 72016901028 sa sjedištem u Franje Lesara 2, 42230 Slanje</w:t>
      </w:r>
      <w:r>
        <w:t>, navodeći da du</w:t>
      </w:r>
      <w:r w:rsidR="00715C85">
        <w:t xml:space="preserve">žnik na dan </w:t>
      </w:r>
      <w:r w:rsidR="00005D6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005D64">
        <w:t>1.261.246,32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080" w:rsidP="007F64E0" w:rsidR="00830080">
      <w:r>
        <w:separator/>
      </w:r>
    </w:p>
  </w:endnote>
  <w:endnote w:id="0" w:type="continuationSeparator">
    <w:p w:rsidRDefault="00830080" w:rsidP="007F64E0" w:rsidR="00830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080" w:rsidP="007F64E0" w:rsidR="00830080">
      <w:r>
        <w:separator/>
      </w:r>
    </w:p>
  </w:footnote>
  <w:footnote w:id="0" w:type="continuationSeparator">
    <w:p w:rsidRDefault="00830080" w:rsidP="007F64E0" w:rsidR="00830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6534" w:rsidRPr="003C6534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3E1440">
      <w:rPr>
        <w:lang w:val="hr-HR"/>
      </w:rPr>
      <w:t>St-495/15-4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5D64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C6534"/>
    <w:rsid w:val="003D1A9A"/>
    <w:rsid w:val="003D30F9"/>
    <w:rsid w:val="003D3D2F"/>
    <w:rsid w:val="003D77CF"/>
    <w:rsid w:val="003E1440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080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TRGOVINA društvo s ograničenom odgovornošću za proizvodnju, trgovinu i usluge</izvorni_sadrzaj>
    <derivirana_varijabla naziv="DomainObject.Predmet.ProtustrankaFormated_1">  VIKTORIJA TRGOVINA društvo s ograničenom odgovornošću za proizvodnju, trgovinu i usluge</derivirana_varijabla>
  </DomainObject.Predmet.ProtustrankaFormated>
  <DomainObject.Predmet.ProtustrankaFormatedOIB>
    <izvorni_sadrzaj>  VIKTORIJA TRGOVINA društvo s ograničenom odgovornošću za proizvodnju, trgovinu i usluge, OIB 72016901028</izvorni_sadrzaj>
    <derivirana_varijabla naziv="DomainObject.Predmet.ProtustrankaFormatedOIB_1">  VIKTORIJA TRGOVINA društvo s ograničenom odgovornošću za proizvodnju, trgovinu i usluge, OIB 72016901028</derivirana_varijabla>
  </DomainObject.Predmet.ProtustrankaFormatedOIB>
  <DomainObject.Predmet.ProtustrankaFormatedWithAdress>
    <izvorni_sadrzaj> VIKTORIJA TRGOVINA društvo s ograničenom odgovornošću za proizvodnju, trgovinu i usluge, Franje Lesara 2, 42230 Slanje</izvorni_sadrzaj>
    <derivirana_varijabla naziv="DomainObject.Predmet.ProtustrankaFormatedWithAdress_1"> VIKTORIJA TRGOVINA društvo s ograničenom odgovornošću za proizvodnju, trgovinu i usluge, Franje Lesara 2, 42230 Slanje</derivirana_varijabla>
  </DomainObject.Predmet.ProtustrankaFormatedWithAdress>
  <DomainObject.Predmet.ProtustrankaFormatedWithAdressOIB>
    <izvorni_sadrzaj> VIKTORIJA TRGOVINA društvo s ograničenom odgovornošću za proizvodnju, trgovinu i usluge, OIB 72016901028, Franje Lesara 2, 42230 Slanje</izvorni_sadrzaj>
    <derivirana_varijabla naziv="DomainObject.Predmet.ProtustrankaFormatedWithAdressOIB_1"> VIKTORIJA TRGOVINA društvo s ograničenom odgovornošću za proizvodnju, trgovinu i usluge, OIB 72016901028, Franje Lesara 2, 42230 Slanje</derivirana_varijabla>
  </DomainObject.Predmet.ProtustrankaFormatedWithAdressOIB>
  <DomainObject.Predmet.ProtustrankaWithAdress>
    <izvorni_sadrzaj>VIKTORIJA TRGOVINA društvo s ograničenom odgovornošću za proizvodnju, trgovinu i usluge Franje Lesara 2, 42230 Slanje</izvorni_sadrzaj>
    <derivirana_varijabla naziv="DomainObject.Predmet.ProtustrankaWithAdress_1">VIKTORIJA TRGOVINA društvo s ograničenom odgovornošću za proizvodnju, trgovinu i usluge Franje Lesara 2, 42230 Slanje</derivirana_varijabla>
  </DomainObject.Predmet.ProtustrankaWithAdress>
  <DomainObject.Predmet.ProtustrankaWithAdressOIB>
    <izvorni_sadrzaj>VIKTORIJA TRGOVINA društvo s ograničenom odgovornošću za proizvodnju, trgovinu i usluge, OIB 72016901028, Franje Lesara 2, 42230 Slanje</izvorni_sadrzaj>
    <derivirana_varijabla naziv="DomainObject.Predmet.ProtustrankaWithAdressOIB_1">VIKTORIJA TRGOVINA društvo s ograničenom odgovornošću za proizvodnju, trgovinu i usluge, OIB 72016901028, Franje Lesara 2, 42230 Slanje</derivirana_varijabla>
  </DomainObject.Predmet.ProtustrankaWithAdressOIB>
  <DomainObject.Predmet.ProtustrankaNazivFormated>
    <izvorni_sadrzaj>VIKTORIJA TRGOVINA društvo s ograničenom odgovornošću za proizvodnju, trgovinu i usluge</izvorni_sadrzaj>
    <derivirana_varijabla naziv="DomainObject.Predmet.ProtustrankaNazivFormated_1">VIKTORIJA TRGOVINA društvo s ograničenom odgovornošću za proizvodnju, trgovinu i usluge</derivirana_varijabla>
  </DomainObject.Predmet.ProtustrankaNazivFormated>
  <DomainObject.Predmet.ProtustrankaNazivFormatedOIB>
    <izvorni_sadrzaj>VIKTORIJA TRGOVINA društvo s ograničenom odgovornošću za proizvodnju, trgovinu i usluge, OIB 72016901028</izvorni_sadrzaj>
    <derivirana_varijabla naziv="DomainObject.Predmet.ProtustrankaNazivFormatedOIB_1">VIKTORIJA TRGOVINA društvo s ograničenom odgovornošću za proizvodnju, trgovinu i usluge, OIB 72016901028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1261246.32</izvorni_sadrzaj>
    <derivirana_varijabla naziv="DomainObject.Predmet.TrenutnaVrijednost_1">1261246.32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VIKTORIJA TRGOVINA društvo s ograničenom odgovornošću za proizvodnju, trgovinu i usluge</item>
    </izvorni_sadrzaj>
    <derivirana_varijabla naziv="DomainObject.Predmet.ProtuStrankaListFormated_1">
      <item>VIKTORIJA TRGOVINA društvo s ograničenom odgovornošću za proizvodnju, trgovinu i usluge</item>
    </derivirana_varijabla>
  </DomainObject.Predmet.ProtuStrankaListFormated>
  <DomainObject.Predmet.ProtuStrankaListFormatedOIB>
    <izvorni_sadrzaj>
      <item>VIKTORIJA TRGOVINA društvo s ograničenom odgovornošću za proizvodnju, trgovinu i usluge, OIB 72016901028</item>
    </izvorni_sadrzaj>
    <derivirana_varijabla naziv="DomainObject.Predmet.ProtuStrankaListFormatedOIB_1">
      <item>VIKTORIJA TRGOVINA društvo s ograničenom odgovornošću za proizvodnju, trgovinu i usluge, OIB 72016901028</item>
    </derivirana_varijabla>
  </DomainObject.Predmet.ProtuStrankaListFormatedOIB>
  <DomainObject.Predmet.ProtuStrankaListFormatedWithAdress>
    <izvorni_sadrzaj>
      <item>VIKTORIJA TRGOVINA društvo s ograničenom odgovornošću za proizvodnju, trgovinu i usluge, Franje Lesara 2, 42230 Slanje</item>
    </izvorni_sadrzaj>
    <derivirana_varijabla naziv="DomainObject.Predmet.ProtuStrankaListFormatedWithAdress_1">
      <item>VIKTORIJA TRGOVINA društvo s ograničenom odgovornošću za proizvodnju, trgovinu i usluge, Franje Lesara 2, 42230 Slanje</item>
    </derivirana_varijabla>
  </DomainObject.Predmet.ProtuStrankaListFormatedWithAdress>
  <DomainObject.Predmet.ProtuStrankaListFormatedWithAdressOIB>
    <izvorni_sadrzaj>
      <item>VIKTORIJA TRGOVINA društvo s ograničenom odgovornošću za proizvodnju, trgovinu i usluge, OIB 72016901028, Franje Lesara 2, 42230 Slanje</item>
    </izvorni_sadrzaj>
    <derivirana_varijabla naziv="DomainObject.Predmet.ProtuStrankaListFormatedWithAdressOIB_1">
      <item>VIKTORIJA TRGOVINA društvo s ograničenom odgovornošću za proizvodnju, trgovinu i usluge, OIB 72016901028, Franje Lesara 2, 42230 Slanje</item>
    </derivirana_varijabla>
  </DomainObject.Predmet.ProtuStrankaListFormatedWithAdressOIB>
  <DomainObject.Predmet.ProtuStrankaListNazivFormated>
    <izvorni_sadrzaj>
      <item>VIKTORIJA TRGOVINA društvo s ograničenom odgovornošću za proizvodnju, trgovinu i usluge</item>
    </izvorni_sadrzaj>
    <derivirana_varijabla naziv="DomainObject.Predmet.ProtuStrankaListNazivFormated_1">
      <item>VIKTORIJA TRGOVINA društvo s ograničenom odgovornošću za proizvodnju, trgovinu i usluge</item>
    </derivirana_varijabla>
  </DomainObject.Predmet.ProtuStrankaListNazivFormated>
  <DomainObject.Predmet.ProtuStrankaListNazivFormatedOIB>
    <izvorni_sadrzaj>
      <item>VIKTORIJA TRGOVINA društvo s ograničenom odgovornošću za proizvodnju, trgovinu i usluge, OIB 72016901028</item>
    </izvorni_sadrzaj>
    <derivirana_varijabla naziv="DomainObject.Predmet.ProtuStrankaListNazivFormatedOIB_1">
      <item>VIKTORIJA TRGOVINA društvo s ograničenom odgovornošću za proizvodnju, trgovinu i usluge, OIB 72016901028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VIKTORIJA TRGOVINA društvo s ograničenom odgovornošću za proizvodnju, trgovinu i usluge</izvorni_sadrzaj>
    <derivirana_varijabla naziv="DomainObject.Predmet.ProtustrankaIDrugi_1">VIKTORIJA TRGOVINA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VIKTORIJA TRGOVINA društvo s ograničenom odgovornošću za proizvodnju, trgovinu i usluge, OIB 72016901028, Franje Lesara 2, 42230 Slanje</izvorni_sadrzaj>
    <derivirana_varijabla naziv="DomainObject.Predmet.ProtustrankaIDrugiAdressOIB_1">VIKTORIJA TRGOVINA društvo s ograničenom odgovornošću za proizvodnju, trgovinu i usluge, OIB 72016901028, Franje Lesara 2,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VIKTORIJA TRGOVINA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VIKTORIJA TRGOVINA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VIKTORIJA TRGOVINA društvo s ograničenom odgovornošću za proizvodnju, trgovinu i usluge, OIB 72016901028, Franje Lesara 2,42230 Slanje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VIKTORIJA TRGOVINA društvo s ograničenom odgovornošću za proizvodnju, trgovinu i usluge, OIB 72016901028, Franje Lesara 2,42230 Slanje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72016901028</item>
      <item>, OIB null</item>
    </izvorni_sadrzaj>
    <derivirana_varijabla naziv="DomainObject.Predmet.SudioniciListNazivOIB_1">
      <item>, OIB null</item>
      <item>, OIB 85821130368</item>
      <item>, OIB 72016901028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2513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2015-11-10T10:33:00Z</dcterms:created>
  <dc:creator>user</dc:creator>
  <cp:lastModifiedBy>Marko Makaj</cp:lastModifiedBy>
  <cp:lastPrinted>2015-10-21T08:01:00Z</cp:lastPrinted>
  <dcterms:modified xmlns:xsi="http://www.w3.org/2001/XMLSchema-instance" xsi:type="dcterms:W3CDTF">2015-11-10T10:38:00Z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