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650" w14:paraId="7694650" w:rsidRDefault="00AE649C" w:rsidP="00FA5B5E" w:rsidR="00AE649C" w:rsidRPr="00B76F3C">
      <w:pPr>
        <w:pStyle w:val="Naslov3"/>
        <w15:collapsed w:val="false"/>
      </w:pPr>
    </w:p>
    <w:p w:rsidRDefault="006410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St-33/2016-2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KRIZA jednostavno društvo s ograničenom odgovornošću za trgovinu i usluge, Bjelovar, Naselje kralja Zvonimira 5, OIB: 37899518603, MBS: 010091692, dana 25. siječnja 2016. godine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KRIZA jednostavno društvo s ograničenom odgovornošću za trgovinu i usluge, Bjelovar, Naselje kralja Zvonimira 5, OIB: 37899518603.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13. travnja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Siniša </w:t>
      </w:r>
      <w:proofErr w:type="spellStart"/>
      <w:r>
        <w:rPr>
          <w:rFonts w:cs="Times New Roman" w:eastAsia="Times New Roman"/>
          <w:szCs w:val="20"/>
          <w:lang w:eastAsia="hr-HR"/>
        </w:rPr>
        <w:t>Pilija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Siniši </w:t>
      </w:r>
      <w:proofErr w:type="spellStart"/>
      <w:r>
        <w:rPr>
          <w:rFonts w:cs="Times New Roman" w:eastAsia="Times New Roman"/>
          <w:szCs w:val="20"/>
          <w:lang w:eastAsia="hr-HR"/>
        </w:rPr>
        <w:t>Pilija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11. siječnja 2016. godine u Očevidniku redoslijeda osnova za plaćanje dužnik ima evidentirane neizvršene osnove za plaćanje u neprekinutom razdoblju od 120 dana u ukupnom iznosu od 6.853,36 kn. Također je u prijedlogu navedeno da dužnik ima tri zaposlene osobe, a da u Jedinstvenom registru računa nema otvorenih računa.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St-33/2016-2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25. siječnja 2016. godine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410B3" w:rsidP="006410B3" w:rsidR="00641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6410B3" w:rsidP="006410B3" w:rsidR="006410B3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6410B3" w:rsidP="006410B3" w:rsidR="006410B3">
      <w:pPr>
        <w:pStyle w:val="Bezproreda"/>
      </w:pPr>
      <w:r>
        <w:t>2. Sc. ročište</w:t>
      </w:r>
    </w:p>
    <w:p w:rsidRDefault="006410B3" w:rsidP="006410B3" w:rsidR="00CB0EA4">
      <w:pPr>
        <w:pStyle w:val="Bezproreda"/>
      </w:pPr>
      <w:proofErr w:type="spellStart"/>
      <w:r>
        <w:t>Bj</w:t>
      </w:r>
      <w:proofErr w:type="spellEnd"/>
      <w:r>
        <w:t>. 25.1.2016.</w:t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0B3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0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St-33/2016-2</izvorni_sadrzaj>
    <derivirana_varijabla naziv="DomainObject.Oznaka_1">St-33/2016-2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KRIZA jednostavno društvo s ograničenom odgovornošću za trgovinu i usluge, Bjelovar</izvorni_sadrzaj>
    <derivirana_varijabla naziv="DomainObject.Predmet.ProtustrankaFormated_1">  KRIZA jednostavno društvo s ograničenom odgovornošću za trgovinu i usluge, Bjelovar</derivirana_varijabla>
  </DomainObject.Predmet.ProtustrankaFormated>
  <DomainObject.Predmet.ProtustrankaFormatedOIB>
    <izvorni_sadrzaj>  KRIZA jednostavno društvo s ograničenom odgovornošću za trgovinu i usluge, Bjelovar, OIB 37899518603</izvorni_sadrzaj>
    <derivirana_varijabla naziv="DomainObject.Predmet.ProtustrankaFormatedOIB_1">  KRIZA jednostavno društvo s ograničenom odgovornošću za trgovinu i usluge, Bjelovar, OIB 37899518603</derivirana_varijabla>
  </DomainObject.Predmet.ProtustrankaFormatedOIB>
  <DomainObject.Predmet.ProtustrankaFormatedWithAdress>
    <izvorni_sadrzaj> KRIZA jednostavno društvo s ograničenom odgovornošću za trgovinu i usluge, Bjelovar, Naselje kralja Zvonimira 5, 43000 Bjelovar</izvorni_sadrzaj>
    <derivirana_varijabla naziv="DomainObject.Predmet.ProtustrankaFormatedWithAdress_1"> KRIZA jednostavno društvo s ograničenom odgovornošću za trgovinu i usluge, Bjelovar, Naselje kralja Zvonimira 5, 43000 Bjelovar</derivirana_varijabla>
  </DomainObject.Predmet.ProtustrankaFormatedWithAdress>
  <DomainObject.Predmet.ProtustrankaFormatedWithAdressOIB>
    <izvorni_sadrzaj> KRIZA jednostavno društvo s ograničenom odgovornošću za trgovinu i usluge, Bjelovar, OIB 37899518603, Naselje kralja Zvonimira 5, 43000 Bjelovar</izvorni_sadrzaj>
    <derivirana_varijabla naziv="DomainObject.Predmet.ProtustrankaFormatedWithAdressOIB_1"> KRIZA jednostavno društvo s ograničenom odgovornošću za trgovinu i usluge, Bjelovar, OIB 37899518603, Naselje kralja Zvonimira 5, 43000 Bjelovar</derivirana_varijabla>
  </DomainObject.Predmet.ProtustrankaFormatedWithAdressOIB>
  <DomainObject.Predmet.ProtustrankaWithAdress>
    <izvorni_sadrzaj>KRIZA jednostavno društvo s ograničenom odgovornošću za trgovinu i usluge, Bjelovar Naselje kralja Zvonimira 5, 43000 Bjelovar</izvorni_sadrzaj>
    <derivirana_varijabla naziv="DomainObject.Predmet.ProtustrankaWithAdress_1">KRIZA jednostavno društvo s ograničenom odgovornošću za trgovinu i usluge, Bjelovar Naselje kralja Zvonimira 5, 43000 Bjelovar</derivirana_varijabla>
  </DomainObject.Predmet.ProtustrankaWithAdress>
  <DomainObject.Predmet.ProtustrankaWithAdressOIB>
    <izvorni_sadrzaj>KRIZA jednostavno društvo s ograničenom odgovornošću za trgovinu i usluge, Bjelovar, OIB 37899518603, Naselje kralja Zvonimira 5, 43000 Bjelovar</izvorni_sadrzaj>
    <derivirana_varijabla naziv="DomainObject.Predmet.ProtustrankaWithAdressOIB_1">KRIZA jednostavno društvo s ograničenom odgovornošću za trgovinu i usluge, Bjelovar, OIB 37899518603, Naselje kralja Zvonimira 5, 43000 Bjelovar</derivirana_varijabla>
  </DomainObject.Predmet.ProtustrankaWithAdressOIB>
  <DomainObject.Predmet.ProtustrankaNazivFormated>
    <izvorni_sadrzaj>KRIZA jednostavno društvo s ograničenom odgovornošću za trgovinu i usluge, Bjelovar</izvorni_sadrzaj>
    <derivirana_varijabla naziv="DomainObject.Predmet.ProtustrankaNazivFormated_1">KRIZA jednostavno društvo s ograničenom odgovornošću za trgovinu i usluge, Bjelovar</derivirana_varijabla>
  </DomainObject.Predmet.ProtustrankaNazivFormated>
  <DomainObject.Predmet.ProtustrankaNazivFormatedOIB>
    <izvorni_sadrzaj>KRIZA jednostavno društvo s ograničenom odgovornošću za trgovinu i usluge, Bjelovar, OIB 37899518603</izvorni_sadrzaj>
    <derivirana_varijabla naziv="DomainObject.Predmet.ProtustrankaNazivFormatedOIB_1">KRIZA jednostavno društvo s ograničenom odgovornošću za trgovinu i usluge, Bjelovar, OIB 37899518603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KRIZA jednostavno društvo s ograničenom odgovornošću za trgovinu i usluge, Bjelovar</item>
    </izvorni_sadrzaj>
    <derivirana_varijabla naziv="DomainObject.Predmet.ProtuStrankaListFormated_1">
      <item>KRIZA jednostavno društvo s ograničenom odgovornošću za trgovinu i usluge, Bjelovar</item>
    </derivirana_varijabla>
  </DomainObject.Predmet.ProtuStrankaListFormated>
  <DomainObject.Predmet.ProtuStrankaListFormatedOIB>
    <izvorni_sadrzaj>
      <item>KRIZA jednostavno društvo s ograničenom odgovornošću za trgovinu i usluge, Bjelovar, OIB 37899518603</item>
    </izvorni_sadrzaj>
    <derivirana_varijabla naziv="DomainObject.Predmet.ProtuStrankaListFormatedOIB_1">
      <item>KRIZA jednostavno društvo s ograničenom odgovornošću za trgovinu i usluge, Bjelovar, OIB 37899518603</item>
    </derivirana_varijabla>
  </DomainObject.Predmet.ProtuStrankaListFormatedOIB>
  <DomainObject.Predmet.ProtuStrankaListFormatedWithAdress>
    <izvorni_sadrzaj>
      <item>KRIZA jednostavno društvo s ograničenom odgovornošću za trgovinu i usluge, Bjelovar, Naselje kralja Zvonimira 5, 43000 Bjelovar</item>
    </izvorni_sadrzaj>
    <derivirana_varijabla naziv="DomainObject.Predmet.ProtuStrankaListFormatedWithAdress_1">
      <item>KRIZA jednostavno društvo s ograničenom odgovornošću za trgovinu i usluge, Bjelovar, Naselje kralja Zvonimira 5, 43000 Bjelovar</item>
    </derivirana_varijabla>
  </DomainObject.Predmet.ProtuStrankaListFormatedWithAdress>
  <DomainObject.Predmet.ProtuStrankaListFormatedWithAdressOIB>
    <izvorni_sadrzaj>
      <item>KRIZA jednostavno društvo s ograničenom odgovornošću za trgovinu i usluge, Bjelovar, OIB 37899518603, Naselje kralja Zvonimira 5, 43000 Bjelovar</item>
    </izvorni_sadrzaj>
    <derivirana_varijabla naziv="DomainObject.Predmet.ProtuStrankaListFormatedWithAdressOIB_1">
      <item>KRIZA jednostavno društvo s ograničenom odgovornošću za trgovinu i usluge, Bjelovar, OIB 37899518603, Naselje kralja Zvonimira 5, 43000 Bjelovar</item>
    </derivirana_varijabla>
  </DomainObject.Predmet.ProtuStrankaListFormatedWithAdressOIB>
  <DomainObject.Predmet.ProtuStrankaListNazivFormated>
    <izvorni_sadrzaj>
      <item>KRIZA jednostavno društvo s ograničenom odgovornošću za trgovinu i usluge, Bjelovar</item>
    </izvorni_sadrzaj>
    <derivirana_varijabla naziv="DomainObject.Predmet.ProtuStrankaListNazivFormated_1">
      <item>KRIZA jednostavno društvo s ograničenom odgovornošću za trgovinu i usluge, Bjelovar</item>
    </derivirana_varijabla>
  </DomainObject.Predmet.ProtuStrankaListNazivFormated>
  <DomainObject.Predmet.ProtuStrankaListNazivFormatedOIB>
    <izvorni_sadrzaj>
      <item>KRIZA jednostavno društvo s ograničenom odgovornošću za trgovinu i usluge, Bjelovar, OIB 37899518603</item>
    </izvorni_sadrzaj>
    <derivirana_varijabla naziv="DomainObject.Predmet.ProtuStrankaListNazivFormatedOIB_1">
      <item>KRIZA jednostavno društvo s ograničenom odgovornošću za trgovinu i usluge, Bjelovar, OIB 37899518603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St-33/2016-2</izvorni_sadrzaj>
    <derivirana_varijabla naziv="DomainObject.PoslovniBrojDokumenta_1">St-33/2016-2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KRIZA jednostavno društvo s ograničenom odgovornošću za trgovinu i usluge, Bjelovar</izvorni_sadrzaj>
    <derivirana_varijabla naziv="DomainObject.Predmet.ProtustrankaIDrugi_1">KRIZA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KRIZA jednostavno društvo s ograničenom odgovornošću za trgovinu i usluge, Bjelovar, OIB 37899518603, Naselje kralja Zvonimira 5, 43000 Bjelovar</izvorni_sadrzaj>
    <derivirana_varijabla naziv="DomainObject.Predmet.ProtustrankaIDrugiAdressOIB_1">KRIZA jednostavno društvo s ograničenom odgovornošću za trgovinu i usluge, Bjelovar, OIB 37899518603, Naselje kralja Zvonimira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KRIZA jednostavno društvo s ograničenom odgovornošću za trgovinu i usluge, Bjelovar</item>
    </izvorni_sadrzaj>
    <derivirana_varijabla naziv="DomainObject.Predmet.SudioniciListNaziv_1">
      <item>FINA, RC ZAGREB, Podružnica Bjelovar</item>
      <item>KRIZA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KRIZA jednostavno društvo s ograničenom odgovornošću za trgovinu i usluge, Bjelovar, OIB 37899518603, Naselje kralja Zvonimira 5,43000 Bjelovar</item>
    </izvorni_sadrzaj>
    <derivirana_varijabla naziv="DomainObject.Predmet.SudioniciListAdressOIB_1">
      <item>FINA, RC ZAGREB, Podružnica Bjelovar, OIB 85821130368, F. Supila 4,43000 Bjelovar</item>
      <item>KRIZA jednostavno društvo s ograničenom odgovornošću za trgovinu i usluge, Bjelovar, OIB 37899518603, Naselje kralja Zvonimira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05B52-6858-4006-8C3C-9ACEBC8E3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2719</properties:Characters>
  <properties:Lines>85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2016-01-25T06:49:00Z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