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0e84" w14:paraId="4d40e84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DA0462">
        <w:rPr>
          <w:b/>
        </w:rPr>
        <w:t>142/2018-8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>RC OSIJEK</w:t>
      </w:r>
    </w:p>
    <w:p w:rsidRDefault="00EC45E3" w:rsidP="00F770AA" w:rsidR="00EC45E3">
      <w:pPr>
        <w:jc w:val="center"/>
        <w:rPr>
          <w:b/>
        </w:rPr>
      </w:pPr>
      <w:r>
        <w:rPr>
          <w:b/>
        </w:rPr>
        <w:t>PODRUŽNICA SLAVONSKI BROD</w:t>
      </w:r>
    </w:p>
    <w:p w:rsidRDefault="00A82EE3" w:rsidP="00F770AA" w:rsidR="00A82EE3">
      <w:pPr>
        <w:jc w:val="center"/>
        <w:rPr>
          <w:b/>
        </w:rPr>
      </w:pP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7741CC">
        <w:rPr>
          <w:b/>
        </w:rPr>
        <w:t xml:space="preserve"> 120-11/18-02/40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08-6201-18-9</w:t>
      </w:r>
      <w:r w:rsidR="00CE6A61">
        <w:rPr>
          <w:b/>
        </w:rPr>
        <w:t>1</w:t>
      </w:r>
      <w:r w:rsidR="00DA0462">
        <w:rPr>
          <w:b/>
        </w:rPr>
        <w:t>192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DA0462">
        <w:rPr>
          <w:b/>
        </w:rPr>
        <w:t>AUTO ZGLOB</w:t>
      </w:r>
      <w:r w:rsidR="00CE6A61">
        <w:rPr>
          <w:b/>
        </w:rPr>
        <w:t xml:space="preserve"> d.o.o. u stečaju, </w:t>
      </w:r>
      <w:r w:rsidR="00DA0462">
        <w:rPr>
          <w:b/>
        </w:rPr>
        <w:t>Stari Slatinik,</w:t>
      </w:r>
    </w:p>
    <w:p w:rsidRDefault="00DA0462" w:rsidP="00EC45E3" w:rsidR="00DA0462">
      <w:pPr>
        <w:rPr>
          <w:b/>
        </w:rPr>
      </w:pPr>
      <w:r>
        <w:rPr>
          <w:b/>
        </w:rPr>
        <w:t xml:space="preserve">                    Hrvatskih branitelja 284, OIB 21316650820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P="00DA0462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DA0462">
        <w:t>16. svibnja</w:t>
      </w:r>
      <w:r w:rsidR="007741CC">
        <w:t xml:space="preserve"> 2018</w:t>
      </w:r>
      <w:r w:rsidR="00547F6D" w:rsidRPr="00F23383">
        <w:t>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DA0462">
        <w:rPr>
          <w:b/>
        </w:rPr>
        <w:t>1.825,00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DA0462">
        <w:rPr>
          <w:b/>
        </w:rPr>
        <w:t>AUTO ZGLOB d.o.o. u stečaju, Stari Slatinik,                    Hrvatskih branitelja 284, OIB 21316650820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 xml:space="preserve">na depozitni račun Trgovačkog suda u Osijeku IBAN HR31 2390001-1300000200 poziv na broj odobrenja HR </w:t>
      </w:r>
      <w:r w:rsidR="003746A8">
        <w:t xml:space="preserve">02 8550  </w:t>
      </w:r>
      <w:r w:rsidR="00DA0462">
        <w:t>142</w:t>
      </w:r>
      <w:r w:rsidR="00DB4236" w:rsidRPr="00F23383">
        <w:t>-201</w:t>
      </w:r>
      <w:r w:rsidR="00DA0462">
        <w:t>8</w:t>
      </w:r>
      <w:r w:rsidR="00DB4236" w:rsidRPr="00F23383">
        <w:t>.</w:t>
      </w:r>
    </w:p>
    <w:p w:rsidRDefault="00F770AA" w:rsidR="00F770AA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DA0462">
        <w:t>07. lipnja 2018.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FC14EF">
        <w:t>Osijek, Podružnica Slav.Brod</w:t>
      </w:r>
      <w:r w:rsidR="00DA0462">
        <w:t>, i putem pošte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2E7A5B"/>
    <w:rsid w:val="00362606"/>
    <w:rsid w:val="003746A8"/>
    <w:rsid w:val="003A2A0C"/>
    <w:rsid w:val="003B367C"/>
    <w:rsid w:val="003B395D"/>
    <w:rsid w:val="00445355"/>
    <w:rsid w:val="00460A14"/>
    <w:rsid w:val="00473352"/>
    <w:rsid w:val="00492E4F"/>
    <w:rsid w:val="00530CB4"/>
    <w:rsid w:val="00542C22"/>
    <w:rsid w:val="00547F6D"/>
    <w:rsid w:val="0055632B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17EFC"/>
    <w:rsid w:val="00B4134E"/>
    <w:rsid w:val="00BB2B2B"/>
    <w:rsid w:val="00C10F72"/>
    <w:rsid w:val="00C327DB"/>
    <w:rsid w:val="00C44C24"/>
    <w:rsid w:val="00CC79AA"/>
    <w:rsid w:val="00CE6A61"/>
    <w:rsid w:val="00D50398"/>
    <w:rsid w:val="00D52C4C"/>
    <w:rsid w:val="00DA0462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36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362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12376.49</izvorni_sadrzaj>
    <derivirana_varijabla naziv="DomainObject.Predmet.InicijalnaVrijednost_1">12376.49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AUTO ZGLOB d.o.o. za trgovinu i usluge</izvorni_sadrzaj>
    <derivirana_varijabla naziv="DomainObject.Predmet.ProtustrankaFormated_1">  AUTO ZGLOB d.o.o. za trgovinu i usluge</derivirana_varijabla>
  </DomainObject.Predmet.ProtustrankaFormated>
  <DomainObject.Predmet.ProtustrankaFormatedOIB>
    <izvorni_sadrzaj>  AUTO ZGLOB d.o.o. za trgovinu i usluge, OIB 21316650820</izvorni_sadrzaj>
    <derivirana_varijabla naziv="DomainObject.Predmet.ProtustrankaFormatedOIB_1">  AUTO ZGLOB d.o.o. za trgovinu i usluge, OIB 21316650820</derivirana_varijabla>
  </DomainObject.Predmet.ProtustrankaFormatedOIB>
  <DomainObject.Predmet.ProtustrankaFormatedWithAdress>
    <izvorni_sadrzaj> AUTO ZGLOB d.o.o. za trgovinu i usluge, Hrvatskih branitelja 284, 35252 Stari Slatinik</izvorni_sadrzaj>
    <derivirana_varijabla naziv="DomainObject.Predmet.ProtustrankaFormatedWithAdress_1"> AUTO ZGLOB d.o.o. za trgovinu i usluge, Hrvatskih branitelja 284, 35252 Stari Slatinik</derivirana_varijabla>
  </DomainObject.Predmet.ProtustrankaFormatedWithAdress>
  <DomainObject.Predmet.ProtustrankaFormatedWithAdressOIB>
    <izvorni_sadrzaj> AUTO ZGLOB d.o.o. za trgovinu i usluge, OIB 21316650820, Hrvatskih branitelja 284, 35252 Stari Slatinik</izvorni_sadrzaj>
    <derivirana_varijabla naziv="DomainObject.Predmet.ProtustrankaFormatedWithAdressOIB_1"> AUTO ZGLOB d.o.o. za trgovinu i usluge, OIB 21316650820, Hrvatskih branitelja 284, 35252 Stari Slatinik</derivirana_varijabla>
  </DomainObject.Predmet.ProtustrankaFormatedWithAdressOIB>
  <DomainObject.Predmet.ProtustrankaWithAdress>
    <izvorni_sadrzaj>AUTO ZGLOB d.o.o. za trgovinu i usluge Hrvatskih branitelja 284, 35252 Stari Slatinik</izvorni_sadrzaj>
    <derivirana_varijabla naziv="DomainObject.Predmet.ProtustrankaWithAdress_1">AUTO ZGLOB d.o.o. za trgovinu i usluge Hrvatskih branitelja 284, 35252 Stari Slatinik</derivirana_varijabla>
  </DomainObject.Predmet.ProtustrankaWithAdress>
  <DomainObject.Predmet.ProtustrankaWithAdressOIB>
    <izvorni_sadrzaj>AUTO ZGLOB d.o.o. za trgovinu i usluge, OIB 21316650820, Hrvatskih branitelja 284, 35252 Stari Slatinik</izvorni_sadrzaj>
    <derivirana_varijabla naziv="DomainObject.Predmet.ProtustrankaWithAdressOIB_1">AUTO ZGLOB d.o.o. za trgovinu i usluge, OIB 21316650820, Hrvatskih branitelja 284, 35252 Stari Slatinik</derivirana_varijabla>
  </DomainObject.Predmet.ProtustrankaWithAdressOIB>
  <DomainObject.Predmet.ProtustrankaNazivFormated>
    <izvorni_sadrzaj>AUTO ZGLOB d.o.o. za trgovinu i usluge</izvorni_sadrzaj>
    <derivirana_varijabla naziv="DomainObject.Predmet.ProtustrankaNazivFormated_1">AUTO ZGLOB d.o.o. za trgovinu i usluge</derivirana_varijabla>
  </DomainObject.Predmet.ProtustrankaNazivFormated>
  <DomainObject.Predmet.ProtustrankaNazivFormatedOIB>
    <izvorni_sadrzaj>AUTO ZGLOB d.o.o. za trgovinu i usluge, OIB 21316650820</izvorni_sadrzaj>
    <derivirana_varijabla naziv="DomainObject.Predmet.ProtustrankaNazivFormatedOIB_1">AUTO ZGLOB d.o.o. za trgovinu i usluge, OIB 21316650820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ZGLOB d.o.o. za trgovinu i usluge</item>
    </izvorni_sadrzaj>
    <derivirana_varijabla naziv="DomainObject.Predmet.ProtuStrankaListFormated_1">
      <item>AUTO ZGLOB d.o.o. za trgovinu i usluge</item>
    </derivirana_varijabla>
  </DomainObject.Predmet.ProtuStrankaListFormated>
  <DomainObject.Predmet.ProtuStrankaListFormatedOIB>
    <izvorni_sadrzaj>
      <item>AUTO ZGLOB d.o.o. za trgovinu i usluge, OIB 21316650820</item>
    </izvorni_sadrzaj>
    <derivirana_varijabla naziv="DomainObject.Predmet.ProtuStrankaListFormatedOIB_1">
      <item>AUTO ZGLOB d.o.o. za trgovinu i usluge, OIB 21316650820</item>
    </derivirana_varijabla>
  </DomainObject.Predmet.ProtuStrankaListFormatedOIB>
  <DomainObject.Predmet.ProtuStrankaListFormatedWithAdress>
    <izvorni_sadrzaj>
      <item>AUTO ZGLOB d.o.o. za trgovinu i usluge, Hrvatskih branitelja 284, 35252 Stari Slatinik</item>
    </izvorni_sadrzaj>
    <derivirana_varijabla naziv="DomainObject.Predmet.ProtuStrankaListFormatedWithAdress_1">
      <item>AUTO ZGLOB d.o.o. za trgovinu i usluge, Hrvatskih branitelja 284, 35252 Stari Slatinik</item>
    </derivirana_varijabla>
  </DomainObject.Predmet.ProtuStrankaListFormatedWithAdress>
  <DomainObject.Predmet.ProtuStrankaListFormatedWithAdressOIB>
    <izvorni_sadrzaj>
      <item>AUTO ZGLOB d.o.o. za trgovinu i usluge, OIB 21316650820, Hrvatskih branitelja 284, 35252 Stari Slatinik</item>
    </izvorni_sadrzaj>
    <derivirana_varijabla naziv="DomainObject.Predmet.ProtuStrankaListFormatedWithAdressOIB_1">
      <item>AUTO ZGLOB d.o.o. za trgovinu i usluge, OIB 21316650820, Hrvatskih branitelja 284, 35252 Stari Slatinik</item>
    </derivirana_varijabla>
  </DomainObject.Predmet.ProtuStrankaListFormatedWithAdressOIB>
  <DomainObject.Predmet.ProtuStrankaListNazivFormated>
    <izvorni_sadrzaj>
      <item>AUTO ZGLOB d.o.o. za trgovinu i usluge</item>
    </izvorni_sadrzaj>
    <derivirana_varijabla naziv="DomainObject.Predmet.ProtuStrankaListNazivFormated_1">
      <item>AUTO ZGLOB d.o.o. za trgovinu i usluge</item>
    </derivirana_varijabla>
  </DomainObject.Predmet.ProtuStrankaListNazivFormated>
  <DomainObject.Predmet.ProtuStrankaListNazivFormatedOIB>
    <izvorni_sadrzaj>
      <item>AUTO ZGLOB d.o.o. za trgovinu i usluge, OIB 21316650820</item>
    </izvorni_sadrzaj>
    <derivirana_varijabla naziv="DomainObject.Predmet.ProtuStrankaListNazivFormatedOIB_1">
      <item>AUTO ZGLOB d.o.o. za trgovinu i usluge, OIB 21316650820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ZGLOB d.o.o. za trgovinu i usluge</izvorni_sadrzaj>
    <derivirana_varijabla naziv="DomainObject.Predmet.ProtustrankaIDrugi_1">AUTO ZGLOB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ZGLOB d.o.o. za trgovinu i usluge, OIB 21316650820, Hrvatskih branitelja 284, 35252 Stari Slatinik</izvorni_sadrzaj>
    <derivirana_varijabla naziv="DomainObject.Predmet.ProtustrankaIDrugiAdressOIB_1">AUTO ZGLOB d.o.o. za trgovinu i usluge, OIB 21316650820, Hrvatskih branitelja 284,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1. lipnja 2018.</izvorni_sadrzaj>
    <derivirana_varijabla naziv="DomainObject.Predmet.OdlukaRjesenje.DatumPravomocnosti_1">1. lipnja 2018.</derivirana_varijabla>
  </DomainObject.Predmet.OdlukaRjesenje.DatumPravomocnosti>
  <DomainObject.Predmet.OdlukaRjesenje.Oznaka>
    <izvorni_sadrzaj>St-142/2018-6</izvorni_sadrzaj>
    <derivirana_varijabla naziv="DomainObject.Predmet.OdlukaRjesenje.Oznaka_1">St-142/2018-6</derivirana_varijabla>
  </DomainObject.Predmet.OdlukaRjesenje.Oznaka>
  <DomainObject.Predmet.SudioniciListNaziv>
    <izvorni_sadrzaj>
      <item>Financijska agencija</item>
      <item>AUTO ZGLOB d.o.o. za trgovinu i usluge</item>
    </izvorni_sadrzaj>
    <derivirana_varijabla naziv="DomainObject.Predmet.SudioniciListNaziv_1">
      <item>Financijska agencija</item>
      <item>AUTO ZGLOB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 ZGLOB d.o.o. za trgovinu i usluge, OIB 21316650820, Hrvatskih branitelja 284,35252 Stari Slatinik</item>
    </izvorni_sadrzaj>
    <derivirana_varijabla naziv="DomainObject.Predmet.SudioniciListAdressOIB_1">
      <item>Financijska agencija, OIB 85821130368, Ulica grada Vukovara 70,10000 Zagreb</item>
      <item>AUTO ZGLOB d.o.o. za trgovinu i usluge, OIB 21316650820, Hrvatskih branitelja 284,35252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21316650820</item>
    </izvorni_sadrzaj>
    <derivirana_varijabla naziv="DomainObject.Predmet.SudioniciListNazivOIB_1">
      <item>, OIB 85821130368</item>
      <item>, OIB 21316650820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127</properties:Words>
  <properties:Characters>765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2018-03-09T13:08:00Z</dcterms:created>
  <dc:creator>Korisnik</dc:creator>
  <cp:lastModifiedBy>wsadmin</cp:lastModifiedBy>
  <cp:lastPrinted>2018-06-07T11:33:00Z</cp:lastPrinted>
  <dcterms:modified xmlns:xsi="http://www.w3.org/2001/XMLSchema-instance" xsi:type="dcterms:W3CDTF">2018-06-07T11:35:00Z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 142-18.docx)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