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0222e" w14:paraId="360222e" w:rsidRDefault="00011F2C" w:rsidP="008615FD" w:rsidR="00011F2C" w:rsidRPr="006F0619">
      <w:pPr>
        <w15:collapsed w:val="false"/>
        <w:rPr>
          <w:rStyle w:val="Naglaeno"/>
        </w:rPr>
      </w:pPr>
    </w:p>
    <w:p w:rsidRDefault="008615FD" w:rsidP="008615FD" w:rsidR="008615FD" w:rsidRPr="006F0619">
      <w:r w:rsidRPr="006F0619">
        <w:rPr>
          <w:rStyle w:val="Naglaeno"/>
        </w:rPr>
        <w:t xml:space="preserve">             </w:t>
      </w:r>
      <w:r w:rsidR="00574060" w:rsidRPr="006F06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F0619"/>
    <w:p w:rsidRDefault="008615FD" w:rsidP="008615FD" w:rsidR="008615FD" w:rsidRPr="006F0619">
      <w:pPr>
        <w:ind w:hanging="720" w:left="360"/>
        <w:rPr>
          <w:b/>
        </w:rPr>
      </w:pPr>
      <w:r w:rsidRPr="006F0619">
        <w:rPr>
          <w:b/>
        </w:rPr>
        <w:t xml:space="preserve">     </w:t>
      </w:r>
      <w:r w:rsidR="00A8162D" w:rsidRPr="006F0619">
        <w:rPr>
          <w:b/>
        </w:rPr>
        <w:t xml:space="preserve">   </w:t>
      </w:r>
      <w:r w:rsidRPr="006F0619">
        <w:rPr>
          <w:b/>
        </w:rPr>
        <w:t>REPUBLIKA HRVATSKA</w:t>
      </w:r>
    </w:p>
    <w:p w:rsidRDefault="008615FD" w:rsidP="008A4695" w:rsidR="008615FD" w:rsidRPr="006F0619">
      <w:pPr>
        <w:ind w:hanging="720" w:left="360"/>
      </w:pPr>
      <w:r w:rsidRPr="006F0619">
        <w:t xml:space="preserve">     TRGOVAČKI SUD U OSIJEKU</w:t>
      </w:r>
    </w:p>
    <w:p w:rsidRDefault="009A7277" w:rsidP="008615FD" w:rsidR="009A7277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U  I M E  R E P U B L I K E  H R V A T S K E</w:t>
      </w:r>
    </w:p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J E Š E N J E</w:t>
      </w:r>
    </w:p>
    <w:p w:rsidRDefault="00085ECC" w:rsidP="00085ECC" w:rsidR="00085ECC" w:rsidRPr="006F0619">
      <w:pPr>
        <w:ind w:left="1485"/>
        <w:jc w:val="both"/>
      </w:pPr>
    </w:p>
    <w:p w:rsidRDefault="00085ECC" w:rsidP="00085ECC" w:rsidR="00085ECC" w:rsidRPr="006F0619"/>
    <w:p w:rsidRDefault="00085ECC" w:rsidP="008E1793" w:rsidR="00085ECC" w:rsidRPr="00734978">
      <w:pPr>
        <w:jc w:val="both"/>
      </w:pPr>
      <w:r w:rsidRPr="00734978">
        <w:t xml:space="preserve">               TRGOVAČKI SUD U OSIJEKU, po </w:t>
      </w:r>
      <w:r w:rsidR="00091AED" w:rsidRPr="00734978">
        <w:t xml:space="preserve">stečajnom </w:t>
      </w:r>
      <w:r w:rsidRPr="00734978">
        <w:t xml:space="preserve">sucu mr. sc. Borisu Vukoviću, u stečajnom predmetu povodom zahtjeva </w:t>
      </w:r>
      <w:r w:rsidR="00A91212" w:rsidRPr="00734978">
        <w:t xml:space="preserve">Financijske agencije Regionalni centar Zagreb, Podružnica Zagreb, Trg svibanjskih žrtava 1995. 1, Zagreb, OIB: 85821130368, za provedbu skraćenog stečajnog postupka nad dužnikom </w:t>
      </w:r>
      <w:r w:rsidR="00B64BF1">
        <w:t>"DAVID", Ulica Ivana Broza 8a, Zagreb, Registarski broj: 21003605, OIB: 39077192781</w:t>
      </w:r>
      <w:r w:rsidRPr="00734978">
        <w:t xml:space="preserve">, dana </w:t>
      </w:r>
      <w:r w:rsidR="00B312D5">
        <w:t>25. svibnja</w:t>
      </w:r>
      <w:r w:rsidR="00C139E9" w:rsidRPr="00734978">
        <w:t xml:space="preserve"> 2017.</w:t>
      </w:r>
      <w:r w:rsidRPr="00734978">
        <w:t xml:space="preserve"> </w:t>
      </w:r>
    </w:p>
    <w:p w:rsidRDefault="00085ECC" w:rsidP="00085ECC" w:rsidR="00085ECC" w:rsidRPr="00734978"/>
    <w:p w:rsidRDefault="00085ECC" w:rsidP="00085ECC" w:rsidR="00085ECC" w:rsidRPr="00734978"/>
    <w:p w:rsidRDefault="00085ECC" w:rsidP="00085ECC" w:rsidR="00085ECC" w:rsidRPr="00734978">
      <w:pPr>
        <w:jc w:val="center"/>
        <w:rPr>
          <w:bCs/>
        </w:rPr>
      </w:pPr>
      <w:r w:rsidRPr="00734978">
        <w:rPr>
          <w:bCs/>
        </w:rPr>
        <w:t>r i j e š i o    j e</w:t>
      </w:r>
    </w:p>
    <w:p w:rsidRDefault="00085ECC" w:rsidP="00085ECC" w:rsidR="00085ECC" w:rsidRPr="00734978">
      <w:pPr>
        <w:ind w:left="360"/>
        <w:jc w:val="both"/>
      </w:pPr>
      <w:r w:rsidRPr="00734978">
        <w:t xml:space="preserve">                                                </w:t>
      </w:r>
    </w:p>
    <w:p w:rsidRDefault="00085ECC" w:rsidP="00085ECC" w:rsidR="00085ECC" w:rsidRPr="00734978">
      <w:pPr>
        <w:ind w:left="360"/>
        <w:jc w:val="both"/>
      </w:pPr>
    </w:p>
    <w:p w:rsidRDefault="00085ECC" w:rsidP="002C4C45" w:rsidR="002C4C45">
      <w:pPr>
        <w:pStyle w:val="Odlomakpopisa"/>
        <w:numPr>
          <w:ilvl w:val="0"/>
          <w:numId w:val="13"/>
        </w:numPr>
        <w:jc w:val="both"/>
      </w:pPr>
      <w:r w:rsidRPr="00734978">
        <w:rPr>
          <w:bCs/>
        </w:rPr>
        <w:t xml:space="preserve">OTVARA SE </w:t>
      </w:r>
      <w:r w:rsidR="003F2200" w:rsidRPr="00734978">
        <w:rPr>
          <w:bCs/>
        </w:rPr>
        <w:t xml:space="preserve">skraćeni </w:t>
      </w:r>
      <w:r w:rsidRPr="00734978">
        <w:rPr>
          <w:bCs/>
        </w:rPr>
        <w:t>stečajni postupak nad dužnikom</w:t>
      </w:r>
      <w:r w:rsidRPr="00734978">
        <w:t xml:space="preserve"> </w:t>
      </w:r>
      <w:r w:rsidR="00564A3F">
        <w:t>"DAVID", Ulica Ivana Broza 8a, Zagreb, Registarski broj: 21003605, OIB: 39077192781</w:t>
      </w:r>
      <w:r w:rsidRPr="00734978">
        <w:t>.</w:t>
      </w:r>
    </w:p>
    <w:p w:rsidRDefault="002C4C45" w:rsidP="002C4C45" w:rsidR="002C4C45">
      <w:pPr>
        <w:pStyle w:val="Odlomakpopisa"/>
        <w:ind w:left="2160"/>
        <w:jc w:val="both"/>
      </w:pPr>
    </w:p>
    <w:p w:rsidRDefault="002C4C45" w:rsidP="002C4C45" w:rsidR="002C4C45">
      <w:pPr>
        <w:pStyle w:val="Odlomakpopisa"/>
        <w:numPr>
          <w:ilvl w:val="0"/>
          <w:numId w:val="13"/>
        </w:numPr>
        <w:jc w:val="both"/>
      </w:pPr>
      <w:r>
        <w:t xml:space="preserve">Za stečajnog upravitelja imenuje se Krešimir Fučkar, </w:t>
      </w:r>
      <w:proofErr w:type="spellStart"/>
      <w:r>
        <w:t>Sladojevci</w:t>
      </w:r>
      <w:proofErr w:type="spellEnd"/>
      <w:r>
        <w:t>, Braće Radića 63, OIB: 01195634741.</w:t>
      </w:r>
    </w:p>
    <w:p w:rsidRDefault="00085ECC" w:rsidP="00894C25" w:rsidR="00085ECC" w:rsidRPr="006F0619">
      <w:pPr>
        <w:pStyle w:val="Odlomakpopisa"/>
        <w:ind w:left="2160"/>
        <w:jc w:val="both"/>
      </w:pPr>
    </w:p>
    <w:p w:rsidRDefault="00085ECC" w:rsidP="00C81EDD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 xml:space="preserve">ZAKLJUČUJE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 xml:space="preserve">stečajni postupak nad dužnikom </w:t>
      </w:r>
      <w:r w:rsidR="003E51D6">
        <w:t>"DAVID", Ulica Ivana Broza 8a, Zagreb, Registarski broj: 21003605, OIB: 39077192781</w:t>
      </w:r>
      <w:r w:rsidRPr="006F0619">
        <w:t>.</w:t>
      </w:r>
    </w:p>
    <w:p w:rsidRDefault="00085ECC" w:rsidP="00085ECC" w:rsidR="00085ECC" w:rsidRPr="006F0619">
      <w:pPr>
        <w:pStyle w:val="Odlomakpopisa"/>
        <w:rPr>
          <w:bCs/>
        </w:rPr>
      </w:pPr>
    </w:p>
    <w:p w:rsidRDefault="00085ECC" w:rsidP="00085ECC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D01B69" w:rsidR="00D01B69" w:rsidRPr="006F0619">
      <w:pPr>
        <w:pStyle w:val="Tijeloteksta"/>
        <w:jc w:val="center"/>
        <w:rPr>
          <w:bCs/>
          <w:sz w:val="24"/>
        </w:rPr>
      </w:pPr>
      <w:r w:rsidRPr="006F0619">
        <w:rPr>
          <w:bCs/>
          <w:sz w:val="24"/>
        </w:rPr>
        <w:t>Obrazloženje</w:t>
      </w:r>
    </w:p>
    <w:p w:rsidRDefault="00D01B69" w:rsidP="00D01B69" w:rsidR="00D01B69" w:rsidRPr="006F0619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6F0619">
      <w:pPr>
        <w:jc w:val="both"/>
      </w:pPr>
    </w:p>
    <w:p w:rsidRDefault="00D01B69" w:rsidP="00D01B69" w:rsidR="00D01B69" w:rsidRPr="006F0619">
      <w:pPr>
        <w:jc w:val="both"/>
      </w:pPr>
      <w:r w:rsidRPr="006F0619">
        <w:t xml:space="preserve">            Financijska agencija </w:t>
      </w:r>
      <w:r w:rsidR="004D2714" w:rsidRPr="006F0619">
        <w:t>Regionalni centar Zagreb, Podružnica Zagreb, Trg svibanjskih žrtava 1995. 1, Zagreb, OIB: 85821130368</w:t>
      </w:r>
      <w:r w:rsidRPr="006F0619">
        <w:t xml:space="preserve">, podnijela je dana </w:t>
      </w:r>
      <w:r w:rsidR="003E51D6">
        <w:t>26. rujna</w:t>
      </w:r>
      <w:r w:rsidR="00FE3B60" w:rsidRPr="006F0619">
        <w:t xml:space="preserve"> </w:t>
      </w:r>
      <w:r w:rsidRPr="006F0619">
        <w:t xml:space="preserve">2016. godine Trgovačkom sudu u Zagrebu zahtjev za provedbu skraćenog stečajnog postupka nad dužnikom </w:t>
      </w:r>
      <w:r w:rsidR="003E51D6">
        <w:t>"DAVID", Ulica Ivana Broza 8a, Zagreb, Registarski broj: 21003605, OIB: 39077192781</w:t>
      </w:r>
      <w:r w:rsidRPr="006F0619">
        <w:t>.</w:t>
      </w: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Visoki Trgovački suda RH u Zagrebu je rješenjem broj 31-Su-</w:t>
      </w:r>
      <w:r w:rsidR="007429B7" w:rsidRPr="006F0619">
        <w:t>58</w:t>
      </w:r>
      <w:r w:rsidRPr="006F0619">
        <w:t>/</w:t>
      </w:r>
      <w:r w:rsidR="007429B7" w:rsidRPr="006F0619">
        <w:t>17-2</w:t>
      </w:r>
      <w:r w:rsidRPr="006F0619">
        <w:t xml:space="preserve"> od </w:t>
      </w:r>
      <w:r w:rsidR="007429B7" w:rsidRPr="006F0619">
        <w:t>11. siječnja 2017</w:t>
      </w:r>
      <w:r w:rsidRPr="006F0619">
        <w:t>. godine odredio Trgovački sud u Osijeku kao drugi stvarno nadležni sud za postupanje u stečajnim predm</w:t>
      </w:r>
      <w:r w:rsidR="007429B7" w:rsidRPr="006F0619">
        <w:t>etima Trgovačkog suda u Zagrebu</w:t>
      </w:r>
      <w:r w:rsidRPr="006F0619">
        <w:t>.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 xml:space="preserve">Trgovački sud u Osijeku je dana </w:t>
      </w:r>
      <w:r w:rsidR="00FE3B60">
        <w:t>9</w:t>
      </w:r>
      <w:r w:rsidR="007429B7" w:rsidRPr="006F0619">
        <w:t>. veljače 2017</w:t>
      </w:r>
      <w:r w:rsidRPr="006F0619">
        <w:t>. godine objavio oglas na mrežnoj stranici e-Oglasna ploča sudova pod poslovnim brojem St-</w:t>
      </w:r>
      <w:r w:rsidR="003E51D6">
        <w:t>176</w:t>
      </w:r>
      <w:r w:rsidRPr="006F0619">
        <w:t>/1</w:t>
      </w:r>
      <w:r w:rsidR="00B95F3A" w:rsidRPr="006F0619">
        <w:t>7</w:t>
      </w:r>
      <w:r w:rsidRPr="006F0619">
        <w:t xml:space="preserve">-3 sukladno čl. 430. Stečajnog zakona (NN 71/15) 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Budući da protekom roka od 45 dana vjerovnici a niti osobe ovlaštene za zastupanje dužnika nisu postupili po pozivu suda, a kod dužnika je utvrđen stečajni razlog iz čl. 5. st. 2. Stečajnog zakona</w:t>
      </w:r>
      <w:r w:rsidR="003F2200" w:rsidRPr="006F0619">
        <w:t xml:space="preserve"> </w:t>
      </w:r>
      <w:r w:rsidRPr="006F0619">
        <w:t>- nesposobnost za plaćanje, te je sukladno čl. 431. st. 1. i 2. Stečajnog zakona  po službenoj dužnosti riješeno kao u izreci.</w:t>
      </w:r>
    </w:p>
    <w:p w:rsidRDefault="00085ECC" w:rsidP="00D01B69" w:rsidR="00085ECC" w:rsidRPr="006F0619">
      <w:pPr>
        <w:jc w:val="both"/>
      </w:pPr>
    </w:p>
    <w:p w:rsidRDefault="00085ECC" w:rsidP="00085ECC" w:rsidR="00085ECC" w:rsidRPr="006F0619">
      <w:pPr>
        <w:pStyle w:val="Tijeloteksta"/>
        <w:ind w:firstLine="71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  <w:r w:rsidRPr="006F0619">
        <w:rPr>
          <w:sz w:val="24"/>
        </w:rPr>
        <w:t xml:space="preserve">U Osijeku </w:t>
      </w:r>
      <w:r w:rsidR="003E51D6">
        <w:rPr>
          <w:sz w:val="24"/>
        </w:rPr>
        <w:t>25. svibnja</w:t>
      </w:r>
      <w:r w:rsidR="00706B56" w:rsidRPr="006F0619">
        <w:rPr>
          <w:sz w:val="24"/>
        </w:rPr>
        <w:t xml:space="preserve"> 2017.</w:t>
      </w: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706B56" w:rsidP="00706B56" w:rsidR="00085ECC" w:rsidRPr="006F0619">
      <w:pPr>
        <w:pStyle w:val="Tijeloteksta"/>
        <w:ind w:firstLine="708"/>
        <w:jc w:val="left"/>
        <w:rPr>
          <w:sz w:val="24"/>
        </w:rPr>
      </w:pPr>
      <w:r w:rsidRPr="006F0619">
        <w:rPr>
          <w:sz w:val="24"/>
        </w:rPr>
        <w:t xml:space="preserve">   </w:t>
      </w:r>
      <w:r w:rsidR="00085ECC" w:rsidRPr="006F0619">
        <w:rPr>
          <w:sz w:val="24"/>
        </w:rPr>
        <w:t xml:space="preserve">                                                              </w:t>
      </w:r>
      <w:r w:rsidR="00D2331E">
        <w:rPr>
          <w:sz w:val="24"/>
        </w:rPr>
        <w:t xml:space="preserve">                        STEČAJNI SUDAC</w:t>
      </w:r>
    </w:p>
    <w:p w:rsidRDefault="00085ECC" w:rsidP="00706B56" w:rsidR="00085ECC" w:rsidRPr="006F0619">
      <w:pPr>
        <w:pStyle w:val="Tijeloteksta"/>
        <w:ind w:firstLine="708" w:left="708"/>
        <w:jc w:val="left"/>
        <w:rPr>
          <w:bCs/>
          <w:sz w:val="24"/>
        </w:rPr>
      </w:pPr>
      <w:r w:rsidRPr="006F0619">
        <w:rPr>
          <w:bCs/>
          <w:sz w:val="24"/>
        </w:rPr>
        <w:t xml:space="preserve">                                                                            mr.</w:t>
      </w:r>
      <w:r w:rsidR="00706B56" w:rsidRPr="006F0619">
        <w:rPr>
          <w:bCs/>
          <w:sz w:val="24"/>
        </w:rPr>
        <w:t xml:space="preserve"> </w:t>
      </w:r>
      <w:r w:rsidRPr="006F0619">
        <w:rPr>
          <w:bCs/>
          <w:sz w:val="24"/>
        </w:rPr>
        <w:t>sc. Boris Vuković</w:t>
      </w: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Zapisničar: Danijela </w:t>
      </w:r>
      <w:proofErr w:type="spellStart"/>
      <w:r w:rsidRPr="006F0619">
        <w:rPr>
          <w:sz w:val="24"/>
        </w:rPr>
        <w:t>Špeletić</w:t>
      </w:r>
      <w:proofErr w:type="spellEnd"/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UPUTA O PRAVNOM LIJEKU:</w:t>
      </w:r>
    </w:p>
    <w:p w:rsidRDefault="00085ECC" w:rsidP="00085ECC" w:rsidR="00085ECC" w:rsidRPr="006F0619">
      <w:pPr>
        <w:pStyle w:val="Tijeloteksta"/>
        <w:rPr>
          <w:sz w:val="24"/>
        </w:rPr>
      </w:pPr>
      <w:r w:rsidRPr="006F0619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7A28B0" w:rsidP="007A28B0" w:rsidR="007A28B0" w:rsidRPr="007A28B0">
      <w:pPr>
        <w:pStyle w:val="Tijeloteksta"/>
        <w:ind w:left="360"/>
        <w:rPr>
          <w:sz w:val="24"/>
        </w:rPr>
      </w:pPr>
      <w:r w:rsidRPr="007A28B0">
        <w:rPr>
          <w:sz w:val="24"/>
        </w:rPr>
        <w:t xml:space="preserve">Predlagatelju </w:t>
      </w:r>
    </w:p>
    <w:p w:rsidRDefault="007A28B0" w:rsidP="007A28B0" w:rsidR="007A28B0" w:rsidRPr="007A28B0">
      <w:pPr>
        <w:pStyle w:val="Tijeloteksta"/>
        <w:ind w:left="360"/>
        <w:rPr>
          <w:sz w:val="24"/>
        </w:rPr>
      </w:pPr>
      <w:r w:rsidRPr="007A28B0">
        <w:rPr>
          <w:sz w:val="24"/>
        </w:rPr>
        <w:t>2.</w:t>
      </w:r>
      <w:r w:rsidRPr="007A28B0">
        <w:rPr>
          <w:sz w:val="24"/>
        </w:rPr>
        <w:tab/>
        <w:t>Dužniku</w:t>
      </w:r>
    </w:p>
    <w:p w:rsidRDefault="007A28B0" w:rsidP="007A28B0" w:rsidR="007A28B0" w:rsidRPr="007A28B0">
      <w:pPr>
        <w:pStyle w:val="Tijeloteksta"/>
        <w:ind w:left="360"/>
        <w:rPr>
          <w:sz w:val="24"/>
        </w:rPr>
      </w:pPr>
      <w:r w:rsidRPr="007A28B0">
        <w:rPr>
          <w:sz w:val="24"/>
        </w:rPr>
        <w:t>3.</w:t>
      </w:r>
      <w:r w:rsidRPr="007A28B0">
        <w:rPr>
          <w:sz w:val="24"/>
        </w:rPr>
        <w:tab/>
        <w:t>Stečajnom upravitelju</w:t>
      </w:r>
    </w:p>
    <w:p w:rsidRDefault="007A28B0" w:rsidP="007A28B0" w:rsidR="007A28B0" w:rsidRPr="007A28B0">
      <w:pPr>
        <w:pStyle w:val="Tijeloteksta"/>
        <w:ind w:left="360"/>
        <w:rPr>
          <w:sz w:val="24"/>
        </w:rPr>
      </w:pPr>
      <w:r w:rsidRPr="007A28B0">
        <w:rPr>
          <w:sz w:val="24"/>
        </w:rPr>
        <w:t>4.</w:t>
      </w:r>
      <w:r w:rsidRPr="007A28B0">
        <w:rPr>
          <w:sz w:val="24"/>
        </w:rPr>
        <w:tab/>
        <w:t>mrežna stranica e-Oglasna ploča sudova</w:t>
      </w:r>
    </w:p>
    <w:p w:rsidRDefault="007A28B0" w:rsidP="007A28B0" w:rsidR="007A28B0" w:rsidRPr="007A28B0">
      <w:pPr>
        <w:pStyle w:val="Tijeloteksta"/>
        <w:ind w:left="360"/>
        <w:rPr>
          <w:sz w:val="24"/>
        </w:rPr>
      </w:pPr>
      <w:r w:rsidRPr="007A28B0">
        <w:rPr>
          <w:sz w:val="24"/>
        </w:rPr>
        <w:t>5.</w:t>
      </w:r>
      <w:r w:rsidRPr="007A28B0">
        <w:rPr>
          <w:sz w:val="24"/>
        </w:rPr>
        <w:tab/>
        <w:t>Registar udruga</w:t>
      </w:r>
    </w:p>
    <w:p w:rsidRDefault="007A28B0" w:rsidP="007A28B0" w:rsidR="007A28B0" w:rsidRPr="007A28B0">
      <w:pPr>
        <w:pStyle w:val="Tijeloteksta"/>
        <w:ind w:left="360"/>
        <w:rPr>
          <w:sz w:val="24"/>
        </w:rPr>
      </w:pPr>
      <w:r w:rsidRPr="007A28B0">
        <w:rPr>
          <w:sz w:val="24"/>
        </w:rPr>
        <w:t>6.</w:t>
      </w:r>
      <w:r w:rsidRPr="007A28B0">
        <w:rPr>
          <w:sz w:val="24"/>
        </w:rPr>
        <w:tab/>
        <w:t>Riješeno istodobno otvaranjem i zaključenjem</w:t>
      </w:r>
    </w:p>
    <w:p w:rsidRDefault="007A28B0" w:rsidP="007A28B0" w:rsidR="008615FD" w:rsidRPr="006F0619">
      <w:pPr>
        <w:pStyle w:val="Tijeloteksta"/>
        <w:ind w:left="360"/>
        <w:jc w:val="left"/>
        <w:rPr>
          <w:sz w:val="24"/>
        </w:rPr>
      </w:pPr>
      <w:r w:rsidRPr="007A28B0">
        <w:rPr>
          <w:sz w:val="24"/>
        </w:rPr>
        <w:t>7.</w:t>
      </w:r>
      <w:r w:rsidRPr="007A28B0">
        <w:rPr>
          <w:sz w:val="24"/>
        </w:rPr>
        <w:tab/>
        <w:t>kal. 16.6.17.</w:t>
      </w:r>
      <w:bookmarkStart w:name="_GoBack" w:id="0"/>
      <w:bookmarkEnd w:id="0"/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6F0619"/>
    <w:p w:rsidRDefault="00E15AFD" w:rsidP="00E15AFD" w:rsidR="00E15AFD" w:rsidRPr="006F0619"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</w:p>
    <w:p w:rsidRDefault="00E15AFD" w:rsidP="00E15AFD" w:rsidR="00E15AFD" w:rsidRPr="006F0619">
      <w:pPr>
        <w:ind w:left="360"/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/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</w:t>
      </w:r>
      <w:r w:rsidRPr="006F061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                                                                                                                                </w:t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  </w:t>
      </w:r>
      <w:r w:rsidRPr="006F061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6D3C3F" w:rsidP="008615FD" w:rsidR="006D3C3F" w:rsidRPr="006F0619"/>
    <w:sectPr w:rsidSect="00606835" w:rsidR="006D3C3F" w:rsidRPr="006F061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2A05" w:rsidR="00BC2A05">
      <w:r>
        <w:separator/>
      </w:r>
    </w:p>
  </w:endnote>
  <w:endnote w:id="0" w:type="continuationSeparator">
    <w:p w:rsidRDefault="00BC2A05" w:rsidR="00BC2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2A05" w:rsidR="00BC2A05">
      <w:r>
        <w:separator/>
      </w:r>
    </w:p>
  </w:footnote>
  <w:footnote w:id="0" w:type="continuationSeparator">
    <w:p w:rsidRDefault="00BC2A05" w:rsidR="00BC2A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8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9E7C12" w:rsidR="009E7C1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974219" w:rsidRPr="00DE5F8A">
      <w:rPr>
        <w:rFonts w:cs="Tahoma" w:hAnsi="Tahoma" w:ascii="Tahoma"/>
      </w:rPr>
      <w:tab/>
    </w:r>
    <w:r w:rsidR="009E7C12">
      <w:t>7 St-176/17-6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9E7C12">
      <w:t>176</w:t>
    </w:r>
    <w:r w:rsidR="00CC69E4">
      <w:t>/17-6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C03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6990"/>
    <w:rsid w:val="000D0B8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10F9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5F5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29A1"/>
    <w:rsid w:val="001A619E"/>
    <w:rsid w:val="001A6611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1342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8579A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B450D"/>
    <w:rsid w:val="002C309E"/>
    <w:rsid w:val="002C3A38"/>
    <w:rsid w:val="002C46EC"/>
    <w:rsid w:val="002C496F"/>
    <w:rsid w:val="002C4C45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179F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096C"/>
    <w:rsid w:val="003E2666"/>
    <w:rsid w:val="003E27D3"/>
    <w:rsid w:val="003E2ED8"/>
    <w:rsid w:val="003E3231"/>
    <w:rsid w:val="003E3C7B"/>
    <w:rsid w:val="003E3FF7"/>
    <w:rsid w:val="003E4C42"/>
    <w:rsid w:val="003E51D6"/>
    <w:rsid w:val="003E67AC"/>
    <w:rsid w:val="003E7017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4A3F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B7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66F50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96D2B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F27"/>
    <w:rsid w:val="006F48BA"/>
    <w:rsid w:val="006F4C5A"/>
    <w:rsid w:val="006F51D9"/>
    <w:rsid w:val="006F616D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4978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6EE7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28B0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376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0E40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08C4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E7C12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1C42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96794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4C11"/>
    <w:rsid w:val="00AD6B39"/>
    <w:rsid w:val="00AD7818"/>
    <w:rsid w:val="00AE20B4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12D5"/>
    <w:rsid w:val="00B325AA"/>
    <w:rsid w:val="00B3537E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4BF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2A05"/>
    <w:rsid w:val="00BC31E1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294F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331E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588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57C0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A774A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0F29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B60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7C1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1265F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265F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265F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5F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5F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7C1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1265F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265F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265F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5F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5F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42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759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42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St-176/2017-6</izvorni_sadrzaj>
    <derivirana_varijabla naziv="DomainObject.Oznaka_1">St-176/2017-6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St-176/2017</izvorni_sadrzaj>
    <derivirana_varijabla naziv="DomainObject.Predmet.OznakaBroj_1">St-176/2017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''DAVID''</izvorni_sadrzaj>
    <derivirana_varijabla naziv="DomainObject.Predmet.ProtustrankaFormated_1">  ''DAVID''</derivirana_varijabla>
  </DomainObject.Predmet.ProtustrankaFormated>
  <DomainObject.Predmet.ProtustrankaFormatedOIB>
    <izvorni_sadrzaj>  ''DAVID'', OIB 39077192781</izvorni_sadrzaj>
    <derivirana_varijabla naziv="DomainObject.Predmet.ProtustrankaFormatedOIB_1">  ''DAVID'', OIB 39077192781</derivirana_varijabla>
  </DomainObject.Predmet.ProtustrankaFormatedOIB>
  <DomainObject.Predmet.ProtustrankaFormatedWithAdress>
    <izvorni_sadrzaj> ''DAVID'', Ivana Broza 8 a, 10000 Zagreb</izvorni_sadrzaj>
    <derivirana_varijabla naziv="DomainObject.Predmet.ProtustrankaFormatedWithAdress_1"> ''DAVID'', Ivana Broza 8 a, 10000 Zagreb</derivirana_varijabla>
  </DomainObject.Predmet.ProtustrankaFormatedWithAdress>
  <DomainObject.Predmet.ProtustrankaFormatedWithAdressOIB>
    <izvorni_sadrzaj> ''DAVID'', OIB 39077192781, Ivana Broza 8 a, 10000 Zagreb</izvorni_sadrzaj>
    <derivirana_varijabla naziv="DomainObject.Predmet.ProtustrankaFormatedWithAdressOIB_1"> ''DAVID'', OIB 39077192781, Ivana Broza 8 a, 10000 Zagreb</derivirana_varijabla>
  </DomainObject.Predmet.ProtustrankaFormatedWithAdressOIB>
  <DomainObject.Predmet.ProtustrankaWithAdress>
    <izvorni_sadrzaj>''DAVID'' Ivana Broza 8 a, 10000 Zagreb</izvorni_sadrzaj>
    <derivirana_varijabla naziv="DomainObject.Predmet.ProtustrankaWithAdress_1">''DAVID'' Ivana Broza 8 a, 10000 Zagreb</derivirana_varijabla>
  </DomainObject.Predmet.ProtustrankaWithAdress>
  <DomainObject.Predmet.ProtustrankaWithAdressOIB>
    <izvorni_sadrzaj>''DAVID'', OIB 39077192781, Ivana Broza 8 a, 10000 Zagreb</izvorni_sadrzaj>
    <derivirana_varijabla naziv="DomainObject.Predmet.ProtustrankaWithAdressOIB_1">''DAVID'', OIB 39077192781, Ivana Broza 8 a, 10000 Zagreb</derivirana_varijabla>
  </DomainObject.Predmet.ProtustrankaWithAdressOIB>
  <DomainObject.Predmet.ProtustrankaNazivFormated>
    <izvorni_sadrzaj>''DAVID''</izvorni_sadrzaj>
    <derivirana_varijabla naziv="DomainObject.Predmet.ProtustrankaNazivFormated_1">''DAVID''</derivirana_varijabla>
  </DomainObject.Predmet.ProtustrankaNazivFormated>
  <DomainObject.Predmet.ProtustrankaNazivFormatedOIB>
    <izvorni_sadrzaj>''DAVID'', OIB 39077192781</izvorni_sadrzaj>
    <derivirana_varijabla naziv="DomainObject.Predmet.ProtustrankaNazivFormatedOIB_1">''DAVID'', OIB 39077192781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''DAVID''</item>
    </izvorni_sadrzaj>
    <derivirana_varijabla naziv="DomainObject.Predmet.ProtuStrankaListFormated_1">
      <item>''DAVID''</item>
    </derivirana_varijabla>
  </DomainObject.Predmet.ProtuStrankaListFormated>
  <DomainObject.Predmet.ProtuStrankaListFormatedOIB>
    <izvorni_sadrzaj>
      <item>''DAVID'', OIB 39077192781</item>
    </izvorni_sadrzaj>
    <derivirana_varijabla naziv="DomainObject.Predmet.ProtuStrankaListFormatedOIB_1">
      <item>''DAVID'', OIB 39077192781</item>
    </derivirana_varijabla>
  </DomainObject.Predmet.ProtuStrankaListFormatedOIB>
  <DomainObject.Predmet.ProtuStrankaListFormatedWithAdress>
    <izvorni_sadrzaj>
      <item>''DAVID'', Ivana Broza 8 a, 10000 Zagreb</item>
    </izvorni_sadrzaj>
    <derivirana_varijabla naziv="DomainObject.Predmet.ProtuStrankaListFormatedWithAdress_1">
      <item>''DAVID'', Ivana Broza 8 a, 10000 Zagreb</item>
    </derivirana_varijabla>
  </DomainObject.Predmet.ProtuStrankaListFormatedWithAdress>
  <DomainObject.Predmet.ProtuStrankaListFormatedWithAdressOIB>
    <izvorni_sadrzaj>
      <item>''DAVID'', OIB 39077192781, Ivana Broza 8 a, 10000 Zagreb</item>
    </izvorni_sadrzaj>
    <derivirana_varijabla naziv="DomainObject.Predmet.ProtuStrankaListFormatedWithAdressOIB_1">
      <item>''DAVID'', OIB 39077192781, Ivana Broza 8 a, 10000 Zagreb</item>
    </derivirana_varijabla>
  </DomainObject.Predmet.ProtuStrankaListFormatedWithAdressOIB>
  <DomainObject.Predmet.ProtuStrankaListNazivFormated>
    <izvorni_sadrzaj>
      <item>''DAVID''</item>
    </izvorni_sadrzaj>
    <derivirana_varijabla naziv="DomainObject.Predmet.ProtuStrankaListNazivFormated_1">
      <item>''DAVID''</item>
    </derivirana_varijabla>
  </DomainObject.Predmet.ProtuStrankaListNazivFormated>
  <DomainObject.Predmet.ProtuStrankaListNazivFormatedOIB>
    <izvorni_sadrzaj>
      <item>''DAVID'', OIB 39077192781</item>
    </izvorni_sadrzaj>
    <derivirana_varijabla naziv="DomainObject.Predmet.ProtuStrankaListNazivFormatedOIB_1">
      <item>''DAVID'', OIB 39077192781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>St-176/2017-6</izvorni_sadrzaj>
    <derivirana_varijabla naziv="DomainObject.PoslovniBrojDokumenta_1">St-176/2017-6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''DAVID''</izvorni_sadrzaj>
    <derivirana_varijabla naziv="DomainObject.Predmet.ProtustrankaIDrugi_1">''DAVID''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''DAVID'', OIB 39077192781, Ivana Broza 8 a, 10000 Zagreb</izvorni_sadrzaj>
    <derivirana_varijabla naziv="DomainObject.Predmet.ProtustrankaIDrugiAdressOIB_1">''DAVID'', OIB 39077192781, Ivana Broza 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''DAVID''</item>
      <item>FINA Regionalni centar Zagreb</item>
    </izvorni_sadrzaj>
    <derivirana_varijabla naziv="DomainObject.Predmet.SudioniciListNaziv_1">
      <item>''DAVID''</item>
      <item>FINA Regionalni centar Zagreb</item>
    </derivirana_varijabla>
  </DomainObject.Predmet.SudioniciListNaziv>
  <DomainObject.Predmet.SudioniciListAdressOIB>
    <izvorni_sadrzaj>
      <item>''DAVID'', OIB 39077192781, Ivana Broza 8 a,10000 Zagreb</item>
      <item>FINA Regionalni centar Zagreb, OIB 85821130368, Trg svibanjskih žrtava 1995. br. 1,10000 Zagreb</item>
    </izvorni_sadrzaj>
    <derivirana_varijabla naziv="DomainObject.Predmet.SudioniciListAdressOIB_1">
      <item>''DAVID'', OIB 39077192781, Ivana Broza 8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39077192781</item>
      <item>, OIB 85821130368</item>
    </izvorni_sadrzaj>
    <derivirana_varijabla naziv="DomainObject.Predmet.SudioniciListNazivOIB_1">
      <item>, OIB 39077192781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BEE11B-B223-497F-914B-C71DB1AC11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464</properties:Words>
  <properties:Characters>2514</properties:Characters>
  <properties:Lines>160</properties:Lines>
  <properties:Paragraphs>28</properties:Paragraphs>
  <properties:TotalTime>416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2017-05-25T08:29:00Z</dcterms:modified>
  <cp:revision>439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St-176/2017-6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