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43982" w14:paraId="6c43982" w:rsidRDefault="00F41B1E" w:rsidP="00F41B1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248285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41B1E" w:rsidR="00AE649C" w:rsidRPr="00B76F3C">
      <w:pPr>
        <w:pStyle w:val="NormaleSPIS"/>
        <w:spacing w:after="0"/>
      </w:pPr>
    </w:p>
    <w:p w:rsidRDefault="00F41B1E" w:rsidP="00F41B1E" w:rsidR="00F41B1E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F41B1E" w:rsidP="00F41B1E" w:rsidR="00F41B1E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F41B1E" w:rsidP="00F41B1E" w:rsidR="00F41B1E" w:rsidRPr="00F41B1E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F41B1E" w:rsidP="00F41B1E" w:rsidR="00F41B1E">
      <w:pPr>
        <w:spacing w:after="0"/>
        <w:jc w:val="right"/>
      </w:pPr>
      <w:r>
        <w:t>Poslovni broj: 2 St-23/2019-3</w:t>
      </w:r>
    </w:p>
    <w:p w:rsidRDefault="00F41B1E" w:rsidP="00F41B1E" w:rsidR="00F41B1E">
      <w:pPr>
        <w:spacing w:after="0"/>
        <w:jc w:val="both"/>
      </w:pPr>
    </w:p>
    <w:p w:rsidRDefault="00F41B1E" w:rsidP="00F41B1E" w:rsidR="00F41B1E">
      <w:pPr>
        <w:spacing w:after="0"/>
        <w:jc w:val="both"/>
      </w:pPr>
    </w:p>
    <w:p w:rsidRDefault="00F41B1E" w:rsidP="00F41B1E" w:rsidR="00F41B1E">
      <w:pPr>
        <w:spacing w:after="0"/>
        <w:jc w:val="center"/>
      </w:pPr>
      <w:r>
        <w:t>U  I M E   R E P U B L I K E   H R V A T S K E</w:t>
      </w:r>
    </w:p>
    <w:p w:rsidRDefault="00F41B1E" w:rsidP="00F41B1E" w:rsidR="00F41B1E">
      <w:pPr>
        <w:spacing w:after="0"/>
        <w:jc w:val="center"/>
      </w:pPr>
    </w:p>
    <w:p w:rsidRDefault="00F41B1E" w:rsidP="00F41B1E" w:rsidR="00F41B1E">
      <w:pPr>
        <w:spacing w:after="0"/>
        <w:jc w:val="center"/>
      </w:pPr>
      <w:r>
        <w:t xml:space="preserve"> R J E Š E N J E</w:t>
      </w:r>
    </w:p>
    <w:p w:rsidRDefault="00F41B1E" w:rsidP="00F41B1E" w:rsidR="00F41B1E">
      <w:pPr>
        <w:spacing w:after="0"/>
        <w:jc w:val="both"/>
      </w:pPr>
    </w:p>
    <w:p w:rsidRDefault="00F41B1E" w:rsidP="00F41B1E" w:rsidR="00F41B1E">
      <w:pPr>
        <w:spacing w:after="0"/>
        <w:jc w:val="both"/>
      </w:pPr>
    </w:p>
    <w:p w:rsidRDefault="00F41B1E" w:rsidP="00F41B1E" w:rsidR="00F41B1E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MARIJAN PROMET jednostavno društvo s ograničenom odgovornošću za ugostiteljstvo i trgovinu, Bušetina (Općina Špišić Bukovica), Matije Gupca 40, MBS: 010096864, OIB: 66023458820, 22. ožujka 2019.</w:t>
      </w:r>
    </w:p>
    <w:p w:rsidRDefault="00F41B1E" w:rsidP="00F41B1E" w:rsidR="00F41B1E">
      <w:pPr>
        <w:spacing w:after="0"/>
        <w:jc w:val="both"/>
      </w:pPr>
    </w:p>
    <w:p w:rsidRDefault="00F41B1E" w:rsidP="00F41B1E" w:rsidR="00F41B1E">
      <w:pPr>
        <w:spacing w:after="0"/>
        <w:jc w:val="both"/>
      </w:pPr>
    </w:p>
    <w:p w:rsidRDefault="00F41B1E" w:rsidP="00F41B1E" w:rsidR="00F41B1E">
      <w:pPr>
        <w:spacing w:after="0"/>
        <w:jc w:val="center"/>
      </w:pPr>
      <w:r>
        <w:t>r i j e š i o   j e</w:t>
      </w:r>
    </w:p>
    <w:p w:rsidRDefault="00F41B1E" w:rsidP="00F41B1E" w:rsidR="00F41B1E">
      <w:pPr>
        <w:spacing w:after="0"/>
        <w:jc w:val="both"/>
      </w:pPr>
    </w:p>
    <w:p w:rsidRDefault="00F41B1E" w:rsidP="00F41B1E" w:rsidR="00F41B1E">
      <w:pPr>
        <w:spacing w:after="0"/>
        <w:jc w:val="both"/>
        <w:rPr>
          <w:szCs w:val="20"/>
        </w:rPr>
      </w:pPr>
      <w:r>
        <w:tab/>
        <w:t>1. Otvara se skraćeni stečajni postupak nad dužnikom MARIJAN PROMET jednostavno društvo s ograničenom odgovornošću za ugostiteljstvo i trgovinu, Bušetina (Općina Špišić Bukovica), Matije Gupca 40, MBS: 010096864, OIB: 66023458820.</w:t>
      </w:r>
    </w:p>
    <w:p w:rsidRDefault="00F41B1E" w:rsidP="00F41B1E" w:rsidR="00F41B1E">
      <w:pPr>
        <w:spacing w:after="0"/>
        <w:jc w:val="both"/>
      </w:pPr>
    </w:p>
    <w:p w:rsidRDefault="00F41B1E" w:rsidP="00F41B1E" w:rsidR="00F41B1E">
      <w:pPr>
        <w:spacing w:after="0"/>
        <w:jc w:val="both"/>
      </w:pPr>
      <w:r>
        <w:tab/>
        <w:t>2. Za stečajnog upravitelja imenuje se DOMAGOJ POLJAK, iz Zagreba, Miramarska 24/6, OIB: 77663651000.</w:t>
      </w:r>
    </w:p>
    <w:p w:rsidRDefault="00F41B1E" w:rsidP="00F41B1E" w:rsidR="00F41B1E">
      <w:pPr>
        <w:spacing w:after="0"/>
        <w:jc w:val="both"/>
      </w:pPr>
    </w:p>
    <w:p w:rsidRDefault="00F41B1E" w:rsidP="00F41B1E" w:rsidR="00F41B1E">
      <w:pPr>
        <w:spacing w:after="0"/>
        <w:jc w:val="both"/>
        <w:rPr>
          <w:szCs w:val="20"/>
        </w:rPr>
      </w:pPr>
      <w:r>
        <w:tab/>
        <w:t>3. Zaključuje se skraćeni stečajni postupak nad dužnikom MARIJAN PROMET jednostavno društvo s ograničenom odgovornošću za ugostiteljstvo i trgovinu, Bušetina (Općina Špišić Bukovica), Matije Gupca 40, MBS: 010096864, OIB: 66023458820.</w:t>
      </w:r>
    </w:p>
    <w:p w:rsidRDefault="00F41B1E" w:rsidP="00F41B1E" w:rsidR="00F41B1E">
      <w:pPr>
        <w:spacing w:after="0"/>
        <w:jc w:val="both"/>
      </w:pPr>
    </w:p>
    <w:p w:rsidRDefault="00F41B1E" w:rsidP="00F41B1E" w:rsidR="00F41B1E">
      <w:pPr>
        <w:spacing w:after="0"/>
        <w:jc w:val="both"/>
      </w:pPr>
      <w:r>
        <w:tab/>
        <w:t>4. Stečajni postupak je otvoren i zaključen s danom 22. ožujka 2019. godine u 12,30 sati, kada je ovo rješenje objavljeno na e-oglasnoj ploči ovoga suda.</w:t>
      </w:r>
    </w:p>
    <w:p w:rsidRDefault="00F41B1E" w:rsidP="00F41B1E" w:rsidR="00F41B1E">
      <w:pPr>
        <w:pStyle w:val="Bezproreda"/>
        <w:spacing w:after="0"/>
        <w:jc w:val="both"/>
      </w:pPr>
    </w:p>
    <w:p w:rsidRDefault="00F41B1E" w:rsidP="00F41B1E" w:rsidR="00F41B1E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41B1E" w:rsidP="00F41B1E" w:rsidR="00F41B1E">
      <w:pPr>
        <w:spacing w:after="0"/>
        <w:jc w:val="both"/>
        <w:rPr>
          <w:rFonts w:cs="Times New Roman"/>
        </w:rPr>
      </w:pPr>
    </w:p>
    <w:p w:rsidRDefault="00F41B1E" w:rsidP="00F41B1E" w:rsidR="00F41B1E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F41B1E" w:rsidP="00F41B1E" w:rsidR="00F41B1E">
      <w:pPr>
        <w:spacing w:after="0"/>
        <w:jc w:val="both"/>
      </w:pPr>
    </w:p>
    <w:p w:rsidRDefault="00F41B1E" w:rsidP="00F41B1E" w:rsidR="00F41B1E">
      <w:pPr>
        <w:spacing w:after="0"/>
        <w:jc w:val="both"/>
      </w:pPr>
    </w:p>
    <w:p w:rsidRDefault="00F41B1E" w:rsidP="00F41B1E" w:rsidR="00F41B1E">
      <w:pPr>
        <w:spacing w:after="0"/>
        <w:jc w:val="center"/>
      </w:pPr>
      <w:r>
        <w:t>Obrazloženje</w:t>
      </w:r>
    </w:p>
    <w:p w:rsidRDefault="00F41B1E" w:rsidP="00F41B1E" w:rsidR="00F41B1E">
      <w:pPr>
        <w:spacing w:after="0"/>
        <w:jc w:val="center"/>
      </w:pPr>
    </w:p>
    <w:p w:rsidRDefault="00F41B1E" w:rsidP="00F41B1E" w:rsidR="00F41B1E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St-23/2019-2, koji je objavljen na mrežnoj stranici e-oglasna ploča Trgovačkog suda u Bjelovaru 30. siječnja 2019. godine, pozvao osobu ovlaštenu za </w:t>
      </w:r>
      <w:r>
        <w:lastRenderedPageBreak/>
        <w:t>zastupanje dužnika da u roku od 15 dana od objave oglasa na mrežnoj stranici e-oglasne ploče podnese sudu javnobilježnički ovjerovljen popis imovine i obveza na propisanom obrascu.</w:t>
      </w:r>
    </w:p>
    <w:p w:rsidRDefault="00F41B1E" w:rsidP="00F41B1E" w:rsidR="00F41B1E">
      <w:pPr>
        <w:spacing w:after="0"/>
        <w:jc w:val="both"/>
      </w:pPr>
    </w:p>
    <w:p w:rsidRDefault="00F41B1E" w:rsidP="00F41B1E" w:rsidR="00F41B1E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41B1E" w:rsidP="00F41B1E" w:rsidR="00F41B1E">
      <w:pPr>
        <w:spacing w:after="0"/>
        <w:jc w:val="both"/>
      </w:pPr>
    </w:p>
    <w:p w:rsidRDefault="00F41B1E" w:rsidP="00F41B1E" w:rsidR="00F41B1E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F41B1E" w:rsidP="00F41B1E" w:rsidR="00F41B1E">
      <w:pPr>
        <w:spacing w:after="0"/>
        <w:jc w:val="both"/>
      </w:pPr>
    </w:p>
    <w:p w:rsidRDefault="00F41B1E" w:rsidP="00F41B1E" w:rsidR="00F41B1E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F41B1E" w:rsidP="00F41B1E" w:rsidR="00F41B1E">
      <w:pPr>
        <w:spacing w:after="0"/>
        <w:jc w:val="both"/>
      </w:pPr>
    </w:p>
    <w:p w:rsidRDefault="00F41B1E" w:rsidP="00F41B1E" w:rsidR="00F41B1E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41B1E" w:rsidP="00F41B1E" w:rsidR="00F41B1E">
      <w:pPr>
        <w:pStyle w:val="Bezproreda"/>
        <w:spacing w:after="0"/>
        <w:jc w:val="both"/>
      </w:pPr>
    </w:p>
    <w:p w:rsidRDefault="00F41B1E" w:rsidP="00F41B1E" w:rsidR="00F41B1E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F41B1E" w:rsidP="00F41B1E" w:rsidR="00F41B1E">
      <w:pPr>
        <w:spacing w:after="0"/>
        <w:ind w:firstLine="851"/>
        <w:jc w:val="both"/>
      </w:pPr>
    </w:p>
    <w:p w:rsidRDefault="00F41B1E" w:rsidP="00F41B1E" w:rsidR="00F41B1E">
      <w:pPr>
        <w:spacing w:after="0"/>
        <w:jc w:val="center"/>
      </w:pPr>
      <w:r>
        <w:t>U Bjelovaru 22. ožujka 2019.</w:t>
      </w:r>
    </w:p>
    <w:p w:rsidRDefault="00F41B1E" w:rsidP="00F41B1E" w:rsidR="00F41B1E">
      <w:pPr>
        <w:spacing w:after="0"/>
        <w:jc w:val="both"/>
      </w:pPr>
    </w:p>
    <w:p w:rsidRDefault="00F41B1E" w:rsidP="00F41B1E" w:rsidR="00F41B1E">
      <w:pPr>
        <w:spacing w:after="0"/>
        <w:jc w:val="both"/>
      </w:pPr>
    </w:p>
    <w:p w:rsidRDefault="00F41B1E" w:rsidP="00F41B1E" w:rsidR="00F41B1E">
      <w:pPr>
        <w:spacing w:after="0"/>
        <w:ind w:firstLine="720" w:left="4320"/>
      </w:pPr>
      <w:r>
        <w:t>SUDSKI SAVJETNIK</w:t>
      </w:r>
    </w:p>
    <w:p w:rsidRDefault="00F41B1E" w:rsidP="00F41B1E" w:rsidR="00F41B1E">
      <w:pPr>
        <w:spacing w:after="0"/>
        <w:ind w:firstLine="4111"/>
      </w:pPr>
      <w:r>
        <w:tab/>
        <w:t xml:space="preserve">     MIROSLAV LOVREKOVIĆ, v.r.</w:t>
      </w:r>
    </w:p>
    <w:p w:rsidRDefault="00F41B1E" w:rsidP="00F41B1E" w:rsidR="00F41B1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F41B1E" w:rsidP="00F41B1E" w:rsidR="00F41B1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F41B1E" w:rsidP="00F41B1E" w:rsidR="00F41B1E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F41B1E" w:rsidP="00F41B1E" w:rsidR="00F41B1E">
      <w:pPr>
        <w:spacing w:after="0"/>
        <w:jc w:val="both"/>
      </w:pPr>
    </w:p>
    <w:p w:rsidRDefault="00F41B1E" w:rsidP="00F41B1E" w:rsidR="00F41B1E">
      <w:pPr>
        <w:spacing w:after="0"/>
        <w:jc w:val="both"/>
      </w:pPr>
    </w:p>
    <w:p w:rsidRDefault="00F41B1E" w:rsidP="00F41B1E" w:rsidR="00F41B1E">
      <w:pPr>
        <w:spacing w:after="0"/>
        <w:jc w:val="both"/>
      </w:pPr>
    </w:p>
    <w:p w:rsidRDefault="00F41B1E" w:rsidP="00F41B1E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F41B1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5774341"/>
      <w:docPartObj>
        <w:docPartGallery w:val="Page Numbers (Top of Page)"/>
        <w:docPartUnique/>
      </w:docPartObj>
    </w:sdtPr>
    <w:sdtContent>
      <w:p w:rsidRDefault="00F41B1E" w:rsidP="00F41B1E" w:rsidR="00F41B1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6DBF">
          <w:t>2</w:t>
        </w:r>
        <w:r>
          <w:fldChar w:fldCharType="end"/>
        </w:r>
      </w:p>
    </w:sdtContent>
  </w:sdt>
  <w:p w:rsidRDefault="00F41B1E" w:rsidP="00F41B1E" w:rsidR="008333A9">
    <w:pPr>
      <w:spacing w:after="0"/>
      <w:jc w:val="right"/>
    </w:pPr>
    <w:r>
      <w:t>Poslovni broj: 2 St-23/2019-3</w:t>
    </w:r>
  </w:p>
  <w:p w:rsidRDefault="00F41B1E" w:rsidP="00F41B1E" w:rsidR="00F41B1E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6DBF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1B1E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14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St-23/2019-3</izvorni_sadrzaj>
    <derivirana_varijabla naziv="DomainObject.Oznaka_1">St-23/2019-3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MARIJAN PROMET jednostavno društvo s ograničenom odgovornošću za ugostiteljstvo i trgovinu zastupanog po punomoćniku Marijan Šokec</izvorni_sadrzaj>
    <derivirana_varijabla naziv="DomainObject.Predmet.ProtustrankaFormated_1">  MARIJAN PROMET jednostavno društvo s ograničenom odgovornošću za ugostiteljstvo i trgovinu zastupanog po punomoćniku Marijan Šokec</derivirana_varijabla>
  </DomainObject.Predmet.ProtustrankaFormated>
  <DomainObject.Predmet.ProtustrankaFormatedOIB>
    <izvorni_sadrzaj>  MARIJAN PROMET jednostavno društvo s ograničenom odgovornošću za ugostiteljstvo i trgovinu, OIB 66023458820 zastupanog po punomoćniku Marijan Šokec</izvorni_sadrzaj>
    <derivirana_varijabla naziv="DomainObject.Predmet.ProtustrankaFormatedOIB_1">  MARIJAN PROMET jednostavno društvo s ograničenom odgovornošću za ugostiteljstvo i trgovinu, OIB 66023458820 zastupanog po punomoćniku Marijan Šokec</derivirana_varijabla>
  </DomainObject.Predmet.ProtustrankaFormatedOIB>
  <DomainObject.Predmet.ProtustrankaFormatedWithAdress>
    <izvorni_sadrzaj> MARIJAN PROMET jednostavno društvo s ograničenom odgovornošću za ugostiteljstvo i trgovinu, Matije Gupca 40, 33404 Bušetina zastupanog po punomoćniku Marijan Šokec</izvorni_sadrzaj>
    <derivirana_varijabla naziv="DomainObject.Predmet.ProtustrankaFormatedWithAdress_1"> MARIJAN PROMET jednostavno društvo s ograničenom odgovornošću za ugostiteljstvo i trgovinu, Matije Gupca 40, 33404 Bušetina zastupanog po punomoćniku Marijan Šokec</derivirana_varijabla>
  </DomainObject.Predmet.ProtustrankaFormatedWithAdress>
  <DomainObject.Predmet.ProtustrankaFormatedWithAdressOIB>
    <izvorni_sadrzaj> MARIJAN PROMET jednostavno društvo s ograničenom odgovornošću za ugostiteljstvo i trgovinu, OIB 66023458820, Matije Gupca 40, 33404 Bušetina zastupanog po punomoćniku Marijan Šokec</izvorni_sadrzaj>
    <derivirana_varijabla naziv="DomainObject.Predmet.ProtustrankaFormatedWithAdressOIB_1"> MARIJAN PROMET jednostavno društvo s ograničenom odgovornošću za ugostiteljstvo i trgovinu, OIB 66023458820, Matije Gupca 40, 33404 Bušetina zastupanog po punomoćniku Marijan Šokec</derivirana_varijabla>
  </DomainObject.Predmet.ProtustrankaFormatedWithAdressOIB>
  <DomainObject.Predmet.ProtustrankaWithAdress>
    <izvorni_sadrzaj>MARIJAN PROMET jednostavno društvo s ograničenom odgovornošću za ugostiteljstvo i trgovinu Matije Gupca 40, 33404 Bušetina</izvorni_sadrzaj>
    <derivirana_varijabla naziv="DomainObject.Predmet.ProtustrankaWithAdress_1">MARIJAN PROMET jednostavno društvo s ograničenom odgovornošću za ugostiteljstvo i trgovinu Matije Gupca 40, 33404 Bušetina</derivirana_varijabla>
  </DomainObject.Predmet.ProtustrankaWithAdress>
  <DomainObject.Predmet.ProtustrankaWithAdressOIB>
    <izvorni_sadrzaj>MARIJAN PROMET jednostavno društvo s ograničenom odgovornošću za ugostiteljstvo i trgovinu, OIB 66023458820, Matije Gupca 40, 33404 Bušetina</izvorni_sadrzaj>
    <derivirana_varijabla naziv="DomainObject.Predmet.ProtustrankaWithAdressOIB_1">MARIJAN PROMET jednostavno društvo s ograničenom odgovornošću za ugostiteljstvo i trgovinu, OIB 66023458820, Matije Gupca 40, 33404 Bušetina</derivirana_varijabla>
  </DomainObject.Predmet.ProtustrankaWithAdressOIB>
  <DomainObject.Predmet.ProtustrankaNazivFormated>
    <izvorni_sadrzaj>MARIJAN PROMET jednostavno društvo s ograničenom odgovornošću za ugostiteljstvo i trgovinu</izvorni_sadrzaj>
    <derivirana_varijabla naziv="DomainObject.Predmet.ProtustrankaNazivFormated_1">MARIJAN PROMET jednostavno društvo s ograničenom odgovornošću za ugostiteljstvo i trgovinu</derivirana_varijabla>
  </DomainObject.Predmet.ProtustrankaNazivFormated>
  <DomainObject.Predmet.ProtustrankaNazivFormatedOIB>
    <izvorni_sadrzaj>MARIJAN PROMET jednostavno društvo s ograničenom odgovornošću za ugostiteljstvo i trgovinu, OIB 66023458820</izvorni_sadrzaj>
    <derivirana_varijabla naziv="DomainObject.Predmet.ProtustrankaNazivFormatedOIB_1">MARIJAN PROMET jednostavno društvo s ograničenom odgovornošću za ugostiteljstvo i trgovinu, OIB 66023458820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MARIJAN PROMET jednostavno društvo s ograničenom odgovornošću za ugostiteljstvo i trgovinu zastupanog po punomoćniku Marijan Šokec</item>
    </izvorni_sadrzaj>
    <derivirana_varijabla naziv="DomainObject.Predmet.ProtuStrankaListFormated_1">
      <item>MARIJAN PROMET jednostavno društvo s ograničenom odgovornošću za ugostiteljstvo i trgovinu zastupanog po punomoćniku Marijan Šokec</item>
    </derivirana_varijabla>
  </DomainObject.Predmet.ProtuStrankaListFormated>
  <DomainObject.Predmet.ProtuStrankaListFormatedOIB>
    <izvorni_sadrzaj>
      <item>MARIJAN PROMET jednostavno društvo s ograničenom odgovornošću za ugostiteljstvo i trgovinu, OIB 66023458820 zastupanog po punomoćniku Marijan Šokec</item>
    </izvorni_sadrzaj>
    <derivirana_varijabla naziv="DomainObject.Predmet.ProtuStrankaListFormatedOIB_1">
      <item>MARIJAN PROMET jednostavno društvo s ograničenom odgovornošću za ugostiteljstvo i trgovinu, OIB 66023458820 zastupanog po punomoćniku Marijan Šokec</item>
    </derivirana_varijabla>
  </DomainObject.Predmet.ProtuStrankaListFormatedOIB>
  <DomainObject.Predmet.ProtuStrankaListFormatedWithAdress>
    <izvorni_sadrzaj>
      <item>MARIJAN PROMET jednostavno društvo s ograničenom odgovornošću za ugostiteljstvo i trgovinu, Matije Gupca 40, 33404 Bušetina zastupanog po punomoćniku Marijan Šokec</item>
    </izvorni_sadrzaj>
    <derivirana_varijabla naziv="DomainObject.Predmet.ProtuStrankaListFormatedWithAdress_1">
      <item>MARIJAN PROMET jednostavno društvo s ograničenom odgovornošću za ugostiteljstvo i trgovinu, Matije Gupca 40, 33404 Bušetina zastupanog po punomoćniku Marijan Šokec</item>
    </derivirana_varijabla>
  </DomainObject.Predmet.ProtuStrankaListFormatedWithAdress>
  <DomainObject.Predmet.ProtuStrankaListFormatedWithAdressOIB>
    <izvorni_sadrzaj>
      <item>MARIJAN PROMET jednostavno društvo s ograničenom odgovornošću za ugostiteljstvo i trgovinu, OIB 66023458820, Matije Gupca 40, 33404 Bušetina zastupanog po punomoćniku Marijan Šokec</item>
    </izvorni_sadrzaj>
    <derivirana_varijabla naziv="DomainObject.Predmet.ProtuStrankaListFormatedWithAdressOIB_1">
      <item>MARIJAN PROMET jednostavno društvo s ograničenom odgovornošću za ugostiteljstvo i trgovinu, OIB 66023458820, Matije Gupca 40, 33404 Bušetina zastupanog po punomoćniku Marijan Šokec</item>
    </derivirana_varijabla>
  </DomainObject.Predmet.ProtuStrankaListFormatedWithAdressOIB>
  <DomainObject.Predmet.ProtuStrankaListNazivFormated>
    <izvorni_sadrzaj>
      <item>MARIJAN PROMET jednostavno društvo s ograničenom odgovornošću za ugostiteljstvo i trgovinu</item>
    </izvorni_sadrzaj>
    <derivirana_varijabla naziv="DomainObject.Predmet.ProtuStrankaListNazivFormated_1">
      <item>MARIJAN PROMET jednostavno društvo s ograničenom odgovornošću za ugostiteljstvo i trgovinu</item>
    </derivirana_varijabla>
  </DomainObject.Predmet.ProtuStrankaListNazivFormated>
  <DomainObject.Predmet.ProtuStrankaListNazivFormatedOIB>
    <izvorni_sadrzaj>
      <item>MARIJAN PROMET jednostavno društvo s ograničenom odgovornošću za ugostiteljstvo i trgovinu, OIB 66023458820</item>
    </izvorni_sadrzaj>
    <derivirana_varijabla naziv="DomainObject.Predmet.ProtuStrankaListNazivFormatedOIB_1">
      <item>MARIJAN PROMET jednostavno društvo s ograničenom odgovornošću za ugostiteljstvo i trgovinu, OIB 66023458820</item>
    </derivirana_varijabla>
  </DomainObject.Predmet.ProtuStrankaListNazivFormatedOIB>
  <DomainObject.Predmet.OstaliListFormated>
    <izvorni_sadrzaj>
      <item>Marijan Šokec punomoćnik sudionika u postupku MARIJAN PROMET jednostavno društvo s ograničenom odgovornošću za ugostiteljstvo i trgovinu</item>
    </izvorni_sadrzaj>
    <derivirana_varijabla naziv="DomainObject.Predmet.OstaliListFormated_1">
      <item>Marijan Šokec punomoćnik sudionika u postupku MARIJAN PROMET jednostavno društvo s ograničenom odgovornošću za ugostiteljstvo i trgovinu</item>
    </derivirana_varijabla>
  </DomainObject.Predmet.OstaliListFormated>
  <DomainObject.Predmet.OstaliListFormatedOIB>
    <izvorni_sadrzaj>
      <item>Marijan Šokec, OIB 31804366787 punomoćnik sudionika u postupku MARIJAN PROMET jednostavno društvo s ograničenom odgovornošću za ugostiteljstvo i trgovinu</item>
    </izvorni_sadrzaj>
    <derivirana_varijabla naziv="DomainObject.Predmet.OstaliListFormatedOIB_1">
      <item>Marijan Šokec, OIB 31804366787 punomoćnik sudionika u postupku MARIJAN PROMET jednostavno društvo s ograničenom odgovornošću za ugostiteljstvo i trgovinu</item>
    </derivirana_varijabla>
  </DomainObject.Predmet.OstaliListFormatedOIB>
  <DomainObject.Predmet.OstaliListFormatedWithAdress>
    <izvorni_sadrzaj>
      <item>Marijan Šokec, Matije Gupca 40, 33404 Bušetina punomoćnik sudionika u postupku MARIJAN PROMET jednostavno društvo s ograničenom odgovornošću za ugostiteljstvo i trgovinu</item>
    </izvorni_sadrzaj>
    <derivirana_varijabla naziv="DomainObject.Predmet.OstaliListFormatedWithAdress_1">
      <item>Marijan Šokec, Matije Gupca 40, 33404 Bušetina punomoćnik sudionika u postupku MARIJAN PROMET jednostavno društvo s ograničenom odgovornošću za ugostiteljstvo i trgovinu</item>
    </derivirana_varijabla>
  </DomainObject.Predmet.OstaliListFormatedWithAdress>
  <DomainObject.Predmet.OstaliListFormatedWithAdressOIB>
    <izvorni_sadrzaj>
      <item>Marijan Šokec, OIB 31804366787, Matije Gupca 40, 33404 Bušetina punomoćnik sudionika u postupku MARIJAN PROMET jednostavno društvo s ograničenom odgovornošću za ugostiteljstvo i trgovinu</item>
    </izvorni_sadrzaj>
    <derivirana_varijabla naziv="DomainObject.Predmet.OstaliListFormatedWithAdressOIB_1">
      <item>Marijan Šokec, OIB 31804366787, Matije Gupca 40, 33404 Bušetina punomoćnik sudionika u postupku MARIJAN PROMET jednostavno društvo s ograničenom odgovornošću za ugostiteljstvo i trgovinu</item>
    </derivirana_varijabla>
  </DomainObject.Predmet.OstaliListFormatedWithAdressOIB>
  <DomainObject.Predmet.OstaliListNazivFormated>
    <izvorni_sadrzaj>
      <item>Marijan Šokec</item>
    </izvorni_sadrzaj>
    <derivirana_varijabla naziv="DomainObject.Predmet.OstaliListNazivFormated_1">
      <item>Marijan Šokec</item>
    </derivirana_varijabla>
  </DomainObject.Predmet.OstaliListNazivFormated>
  <DomainObject.Predmet.OstaliListNazivFormatedOIB>
    <izvorni_sadrzaj>
      <item>Marijan Šokec, OIB 31804366787</item>
    </izvorni_sadrzaj>
    <derivirana_varijabla naziv="DomainObject.Predmet.OstaliListNazivFormatedOIB_1">
      <item>Marijan Šokec, OIB 31804366787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>St-23/2019-3</izvorni_sadrzaj>
    <derivirana_varijabla naziv="DomainObject.PoslovniBrojDokumenta_1">St-23/2019-3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MARIJAN PROMET jednostavno društvo s ograničenom odgovornošću za ugostiteljstvo i trgovinu</izvorni_sadrzaj>
    <derivirana_varijabla naziv="DomainObject.Predmet.ProtustrankaIDrugi_1">MARIJAN PROMET jednostavno društvo s ograničenom odgovornošću za ugostiteljstvo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MARIJAN PROMET jednostavno društvo s ograničenom odgovornošću za ugostiteljstvo i trgovinu, OIB 66023458820, Matije Gupca 40, 33404 Bušetina</izvorni_sadrzaj>
    <derivirana_varijabla naziv="DomainObject.Predmet.ProtustrankaIDrugiAdressOIB_1">MARIJAN PROMET jednostavno društvo s ograničenom odgovornošću za ugostiteljstvo i trgovinu, OIB 66023458820, Matije Gupca 40, 33404 Bušetina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MARIJAN PROMET jednostavno društvo s ograničenom odgovornošću za ugostiteljstvo i trgovinu</item>
      <item>Marijan Šokec</item>
    </izvorni_sadrzaj>
    <derivirana_varijabla naziv="DomainObject.Predmet.SudioniciListNaziv_1">
      <item>FINA, RC ZAGREB, Podružnica BJELOVAR</item>
      <item>MARIJAN PROMET jednostavno društvo s ograničenom odgovornošću za ugostiteljstvo i trgovinu</item>
      <item>Marijan Šokec</item>
    </derivirana_varijabla>
  </DomainObject.Predmet.SudioniciListNaziv>
  <DomainObject.Predmet.SudioniciListAdressOIB>
    <izvorni_sadrzaj>
      <item>FINA, RC ZAGREB, Podružnica BJELOVAR, OIB 85821130368, F. Supila 4,43000 Bjelovar</item>
      <item>MARIJAN PROMET jednostavno društvo s ograničenom odgovornošću za ugostiteljstvo i trgovinu, OIB 66023458820, Matije Gupca 40,33404 Bušetina</item>
      <item>Marijan Šokec, OIB 31804366787, Matije Gupca 40,33404 Bušetina</item>
    </izvorni_sadrzaj>
    <derivirana_varijabla naziv="DomainObject.Predmet.SudioniciListAdressOIB_1">
      <item>FINA, RC ZAGREB, Podružnica BJELOVAR, OIB 85821130368, F. Supila 4,43000 Bjelovar</item>
      <item>MARIJAN PROMET jednostavno društvo s ograničenom odgovornošću za ugostiteljstvo i trgovinu, OIB 66023458820, Matije Gupca 40,33404 Bušetina</item>
      <item>Marijan Šokec, OIB 31804366787, Matije Gupca 40,33404 Bušetina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C61F28-F8D6-43A9-87E1-C5F04C7B2E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3710</properties:Characters>
  <properties:Lines>95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2019-03-22T11:16:00Z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St-23/2019-3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