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0a6f77d" w14:paraId="0a6f77d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361DEF" w:rsidP="00361DEF" w:rsidR="001F248F" w:rsidRPr="00361DEF">
      <w:pPr>
        <w:ind w:firstLine="708" w:left="2124"/>
        <w:jc w:val="both"/>
      </w:pPr>
      <w:r>
        <w:t xml:space="preserve">                           </w:t>
      </w:r>
      <w:r w:rsidR="001F248F" w:rsidRPr="00361DEF">
        <w:t>Poslovni br.</w:t>
      </w:r>
      <w:r w:rsidR="000A15DB" w:rsidRPr="00361DEF">
        <w:t xml:space="preserve"> </w:t>
      </w:r>
      <w:r w:rsidR="00FD24EA">
        <w:t>21</w:t>
      </w:r>
      <w:r w:rsidR="005A2538" w:rsidRPr="00361DEF">
        <w:t xml:space="preserve"> St-</w:t>
      </w:r>
      <w:r w:rsidR="0020223E">
        <w:t>1170</w:t>
      </w:r>
      <w:r w:rsidR="001F248F" w:rsidRPr="00361DEF">
        <w:t>/201</w:t>
      </w:r>
      <w:r w:rsidR="00A4743F" w:rsidRPr="00361DEF">
        <w:t>8</w:t>
      </w:r>
      <w:r w:rsidR="001F248F" w:rsidRPr="00361DEF">
        <w:t>-</w:t>
      </w:r>
      <w:r w:rsidR="005F7A6F">
        <w:t>3</w:t>
      </w:r>
    </w:p>
    <w:p w:rsidRDefault="001F248F" w:rsidP="001F248F" w:rsidR="001F248F" w:rsidRPr="00361DEF">
      <w:pPr>
        <w:jc w:val="both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8415A7" w:rsidP="008415A7" w:rsidR="008415A7" w:rsidRPr="00D7388E">
      <w:pPr>
        <w:ind w:firstLine="708"/>
        <w:jc w:val="both"/>
      </w:pPr>
      <w:r w:rsidRPr="00D7388E">
        <w:t>Trgo</w:t>
      </w:r>
      <w:r w:rsidR="00BA1989">
        <w:t xml:space="preserve">vački sud u Osijeku, </w:t>
      </w:r>
      <w:r w:rsidR="00907183">
        <w:t>po sudsko</w:t>
      </w:r>
      <w:r w:rsidR="00AB7592">
        <w:t>m</w:t>
      </w:r>
      <w:r w:rsidRPr="00D7388E">
        <w:t xml:space="preserve"> savjetni</w:t>
      </w:r>
      <w:r w:rsidR="00AB7592">
        <w:t xml:space="preserve">ku </w:t>
      </w:r>
      <w:r w:rsidR="00FD24EA">
        <w:t>Ivanu Čuliću</w:t>
      </w:r>
      <w:r w:rsidR="00AB7592">
        <w:t>,</w:t>
      </w:r>
      <w:r w:rsidRPr="00D7388E">
        <w:t xml:space="preserve"> u stečajnom predmetu povodom zahtjeva </w:t>
      </w:r>
      <w:r>
        <w:t xml:space="preserve">Financijske agencije, OIB: 85821130368, </w:t>
      </w:r>
      <w:r w:rsidR="00361DEF">
        <w:t xml:space="preserve">Regionalni centar Osijek, </w:t>
      </w:r>
      <w:r>
        <w:t xml:space="preserve">Osijek, L. </w:t>
      </w:r>
      <w:proofErr w:type="spellStart"/>
      <w:r>
        <w:t>Jagera</w:t>
      </w:r>
      <w:proofErr w:type="spellEnd"/>
      <w:r>
        <w:t xml:space="preserve"> 3, </w:t>
      </w:r>
      <w:r w:rsidRPr="00D7388E">
        <w:t xml:space="preserve">za </w:t>
      </w:r>
      <w:r>
        <w:t>provedbu</w:t>
      </w:r>
      <w:r w:rsidRPr="00D7388E">
        <w:t xml:space="preserve"> skraćenog </w:t>
      </w:r>
      <w:r>
        <w:t xml:space="preserve">stečajnog postupka nad stečajnim dužnikom </w:t>
      </w:r>
      <w:r w:rsidR="0020223E">
        <w:t>BIT-OS društvo s ograničenom odgovornošću</w:t>
      </w:r>
      <w:r w:rsidR="00967985">
        <w:t xml:space="preserve"> za trgovinu</w:t>
      </w:r>
      <w:r w:rsidR="005F7A6F">
        <w:t xml:space="preserve"> i usluge</w:t>
      </w:r>
      <w:r w:rsidR="007E0DEB">
        <w:t>,</w:t>
      </w:r>
      <w:r w:rsidR="002B40D7">
        <w:t xml:space="preserve"> </w:t>
      </w:r>
      <w:r>
        <w:t xml:space="preserve">MBS: </w:t>
      </w:r>
      <w:r w:rsidR="0097206C">
        <w:t>030179536</w:t>
      </w:r>
      <w:r>
        <w:t xml:space="preserve">, OIB: </w:t>
      </w:r>
      <w:r w:rsidR="0097206C">
        <w:t>77014946816</w:t>
      </w:r>
      <w:r w:rsidR="00B05FE1">
        <w:t>,</w:t>
      </w:r>
      <w:r w:rsidR="00D073C9">
        <w:t xml:space="preserve"> </w:t>
      </w:r>
      <w:r w:rsidR="0097206C">
        <w:t>Sarvaš, Riječka 34</w:t>
      </w:r>
      <w:r w:rsidR="0001088C">
        <w:t>,</w:t>
      </w:r>
      <w:r w:rsidRPr="00D7388E">
        <w:t xml:space="preserve"> temeljem </w:t>
      </w:r>
      <w:r>
        <w:t>članka 430. Stečajnog zakona (Narodne novine, broj:</w:t>
      </w:r>
      <w:r w:rsidRPr="00D7388E">
        <w:t xml:space="preserve"> 71/15</w:t>
      </w:r>
      <w:r>
        <w:t xml:space="preserve"> i 104/17; u daljnjem tekstu</w:t>
      </w:r>
      <w:r w:rsidRPr="00D7388E">
        <w:t xml:space="preserve"> SZ), </w:t>
      </w:r>
      <w:r w:rsidR="005F7A6F">
        <w:t>26</w:t>
      </w:r>
      <w:r w:rsidR="0001088C">
        <w:t xml:space="preserve">. </w:t>
      </w:r>
      <w:r w:rsidR="00FD24EA">
        <w:t>rujn</w:t>
      </w:r>
      <w:r w:rsidR="0001088C">
        <w:t>a</w:t>
      </w:r>
      <w:r w:rsidR="00361DEF">
        <w:t xml:space="preserve"> 2018</w:t>
      </w:r>
      <w:r w:rsidRPr="00D7388E">
        <w:t>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</w:t>
      </w:r>
      <w:r w:rsidR="00361DEF">
        <w:rPr>
          <w:bCs/>
        </w:rPr>
        <w:t xml:space="preserve">stečajnog </w:t>
      </w:r>
      <w:r w:rsidRPr="00D7388E">
        <w:rPr>
          <w:bCs/>
        </w:rPr>
        <w:t xml:space="preserve">dužnika </w:t>
      </w:r>
      <w:r w:rsidR="0097206C">
        <w:t>BIT-OS društvo s ograničenom odgovornošću za trgovinu i usluge, MBS: 030179536, OIB: 77014946816, Sarvaš, Riječka 34</w:t>
      </w:r>
      <w:r w:rsidR="00A01CFE">
        <w:t>,</w:t>
      </w:r>
      <w:r w:rsidR="00EF7D7D">
        <w:t xml:space="preserve"> </w:t>
      </w:r>
      <w:r w:rsidRPr="00D7388E">
        <w:t xml:space="preserve">na temelju neizvršenih osnova za plaćanje iznosi </w:t>
      </w:r>
      <w:r w:rsidR="0097206C">
        <w:t>40.867,20</w:t>
      </w:r>
      <w:r w:rsidR="0076403C">
        <w:t xml:space="preserve"> </w:t>
      </w:r>
      <w:r w:rsidRPr="00D7388E">
        <w:t>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</w:t>
      </w:r>
      <w:r w:rsidR="0097206C">
        <w:t>ju</w:t>
      </w:r>
      <w:r w:rsidRPr="00D7388E">
        <w:t xml:space="preserve"> se osob</w:t>
      </w:r>
      <w:r w:rsidR="0097206C">
        <w:t>e</w:t>
      </w:r>
      <w:r w:rsidRPr="00D7388E">
        <w:t xml:space="preserve"> ovlašten</w:t>
      </w:r>
      <w:r w:rsidR="0097206C">
        <w:t>e</w:t>
      </w:r>
      <w:r w:rsidRPr="00D7388E">
        <w:t xml:space="preserve"> za zastupanje dužnik</w:t>
      </w:r>
      <w:r w:rsidR="00CB64D8">
        <w:t>a</w:t>
      </w:r>
      <w:r w:rsidR="00D073C9">
        <w:t xml:space="preserve">, </w:t>
      </w:r>
      <w:proofErr w:type="spellStart"/>
      <w:r w:rsidR="0097206C">
        <w:t>Demian</w:t>
      </w:r>
      <w:proofErr w:type="spellEnd"/>
      <w:r w:rsidR="0097206C">
        <w:t xml:space="preserve"> Olujić</w:t>
      </w:r>
      <w:r w:rsidR="001C29A0">
        <w:t xml:space="preserve">, </w:t>
      </w:r>
      <w:r w:rsidR="00FD4C38">
        <w:t xml:space="preserve">OIB: </w:t>
      </w:r>
      <w:r w:rsidR="0097206C">
        <w:t>83334537522</w:t>
      </w:r>
      <w:r w:rsidR="00755864">
        <w:t xml:space="preserve">, </w:t>
      </w:r>
      <w:r w:rsidR="0097206C">
        <w:t xml:space="preserve">Sarvaš, Riječka 34 i Ivan </w:t>
      </w:r>
      <w:proofErr w:type="spellStart"/>
      <w:r w:rsidR="0097206C">
        <w:t>Stražanac</w:t>
      </w:r>
      <w:proofErr w:type="spellEnd"/>
      <w:r w:rsidR="0097206C">
        <w:t xml:space="preserve">, OIB: 94139934682, Ernestinovo, </w:t>
      </w:r>
      <w:proofErr w:type="spellStart"/>
      <w:r w:rsidR="0097206C">
        <w:t>Frankopanska</w:t>
      </w:r>
      <w:proofErr w:type="spellEnd"/>
      <w:r w:rsidR="0097206C">
        <w:t xml:space="preserve"> 1</w:t>
      </w:r>
      <w:r w:rsidR="006737B3">
        <w:t xml:space="preserve">, </w:t>
      </w:r>
      <w:r w:rsidRPr="00D7388E">
        <w:t>da u roku od 15 (petnaest) dana od dana objave ovog oglasa na mrežnoj stranici e-Oglasna ploča sudova podnes</w:t>
      </w:r>
      <w:r w:rsidR="00BE636A">
        <w:t>u</w:t>
      </w:r>
      <w:r w:rsidRPr="00D7388E">
        <w:t xml:space="preserve"> ovom sudu, pozivom na gornji broj spisa, javnobilježnički ovjerovljeni </w:t>
      </w:r>
      <w:proofErr w:type="spellStart"/>
      <w:r w:rsidRPr="00D7388E">
        <w:t>prokazni</w:t>
      </w:r>
      <w:proofErr w:type="spellEnd"/>
      <w:r w:rsidRPr="00D7388E">
        <w:t xml:space="preserve">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 e-oglasnoj ploči suda predlože otvaranje stečajnog postupka nad dužnikom, te da uplate predujam u iznosu od 10.000,00 kn za namirenje troškova toga postupka na žiro račun IBAN: HR31 2390 0011 3000 0020 0 s pozivom na broj HR05 </w:t>
      </w:r>
      <w:r w:rsidR="00BE636A">
        <w:t>1170</w:t>
      </w:r>
      <w:r w:rsidRPr="00D7388E">
        <w:t>-</w:t>
      </w:r>
      <w:r w:rsidR="00155D4E">
        <w:t>5</w:t>
      </w:r>
      <w:r w:rsidR="00D7391B">
        <w:t>43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</w:t>
      </w:r>
      <w:proofErr w:type="spellStart"/>
      <w:r w:rsidRPr="00D7388E">
        <w:t>prokazni</w:t>
      </w:r>
      <w:proofErr w:type="spellEnd"/>
      <w:r w:rsidRPr="00D7388E"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 w:rsidR="00DC1ED7">
        <w:t>26</w:t>
      </w:r>
      <w:r w:rsidR="00361DEF">
        <w:t xml:space="preserve">. </w:t>
      </w:r>
      <w:r w:rsidR="003734EF">
        <w:t>rujna</w:t>
      </w:r>
      <w:r w:rsidRPr="00D7388E">
        <w:t xml:space="preserve">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</w:t>
      </w:r>
      <w:r w:rsidR="00541D38">
        <w:t>Sudski savjetnik</w:t>
      </w:r>
      <w:r w:rsidRPr="00C95043">
        <w:t xml:space="preserve">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 w:rsidR="00DC1ED7">
        <w:t>6</w:t>
      </w:r>
      <w:r w:rsidR="00361DEF">
        <w:t>/</w:t>
      </w:r>
      <w:r w:rsidR="00F44B41">
        <w:t>1</w:t>
      </w:r>
      <w:r w:rsidR="00D073C9">
        <w:t>1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="00541D38">
        <w:t xml:space="preserve"> </w:t>
      </w:r>
      <w:r w:rsidR="003734EF">
        <w:t xml:space="preserve">      </w:t>
      </w:r>
      <w:r w:rsidR="00541D38">
        <w:t xml:space="preserve">    </w:t>
      </w:r>
      <w:r w:rsidR="003734EF">
        <w:t>Ivan Čulić</w:t>
      </w:r>
      <w:r w:rsidR="00541D38">
        <w:t xml:space="preserve"> </w:t>
      </w: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6F83" w:rsidP="00D95CE2" w:rsidR="007F6F83">
      <w:r>
        <w:separator/>
      </w:r>
    </w:p>
  </w:endnote>
  <w:endnote w:id="0" w:type="continuationSeparator">
    <w:p w:rsidRDefault="007F6F83" w:rsidP="00D95CE2" w:rsidR="007F6F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6F83" w:rsidP="00D95CE2" w:rsidR="007F6F83">
      <w:r>
        <w:separator/>
      </w:r>
    </w:p>
  </w:footnote>
  <w:footnote w:id="0" w:type="continuationSeparator">
    <w:p w:rsidRDefault="007F6F83" w:rsidP="00D95CE2" w:rsidR="007F6F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1730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4343"/>
    <w:rsid w:val="0001088C"/>
    <w:rsid w:val="00013E7C"/>
    <w:rsid w:val="0001419A"/>
    <w:rsid w:val="000179A4"/>
    <w:rsid w:val="000A15DB"/>
    <w:rsid w:val="000B425A"/>
    <w:rsid w:val="000D2B1F"/>
    <w:rsid w:val="000E3CD9"/>
    <w:rsid w:val="00105DD6"/>
    <w:rsid w:val="00111574"/>
    <w:rsid w:val="001134E4"/>
    <w:rsid w:val="001172AF"/>
    <w:rsid w:val="00122B97"/>
    <w:rsid w:val="0013588C"/>
    <w:rsid w:val="00135D44"/>
    <w:rsid w:val="00137561"/>
    <w:rsid w:val="00143005"/>
    <w:rsid w:val="00145A7A"/>
    <w:rsid w:val="00152A7A"/>
    <w:rsid w:val="001550DA"/>
    <w:rsid w:val="00155D4E"/>
    <w:rsid w:val="00156BC5"/>
    <w:rsid w:val="00163F56"/>
    <w:rsid w:val="001716CD"/>
    <w:rsid w:val="00173293"/>
    <w:rsid w:val="00190F3D"/>
    <w:rsid w:val="001921EC"/>
    <w:rsid w:val="001C29A0"/>
    <w:rsid w:val="001C5C4D"/>
    <w:rsid w:val="001D5222"/>
    <w:rsid w:val="001D7DC0"/>
    <w:rsid w:val="001E1494"/>
    <w:rsid w:val="001E315F"/>
    <w:rsid w:val="001F248F"/>
    <w:rsid w:val="001F3355"/>
    <w:rsid w:val="001F4081"/>
    <w:rsid w:val="0020223E"/>
    <w:rsid w:val="00251B38"/>
    <w:rsid w:val="002555BE"/>
    <w:rsid w:val="00261A38"/>
    <w:rsid w:val="00274EC6"/>
    <w:rsid w:val="00284443"/>
    <w:rsid w:val="002A0EEC"/>
    <w:rsid w:val="002A5E1C"/>
    <w:rsid w:val="002B14C0"/>
    <w:rsid w:val="002B40D7"/>
    <w:rsid w:val="003110DD"/>
    <w:rsid w:val="00344B0E"/>
    <w:rsid w:val="003508F9"/>
    <w:rsid w:val="003523FD"/>
    <w:rsid w:val="00361BFF"/>
    <w:rsid w:val="00361DEF"/>
    <w:rsid w:val="00364538"/>
    <w:rsid w:val="00364EB7"/>
    <w:rsid w:val="003734EF"/>
    <w:rsid w:val="0037698F"/>
    <w:rsid w:val="003858E9"/>
    <w:rsid w:val="003865F5"/>
    <w:rsid w:val="00387E05"/>
    <w:rsid w:val="003908EC"/>
    <w:rsid w:val="00392CDE"/>
    <w:rsid w:val="003A1877"/>
    <w:rsid w:val="003A77B8"/>
    <w:rsid w:val="003D7115"/>
    <w:rsid w:val="003E1A5B"/>
    <w:rsid w:val="003E4468"/>
    <w:rsid w:val="003F4A82"/>
    <w:rsid w:val="00400D51"/>
    <w:rsid w:val="004049C3"/>
    <w:rsid w:val="00461804"/>
    <w:rsid w:val="00463C3F"/>
    <w:rsid w:val="004655D7"/>
    <w:rsid w:val="00473891"/>
    <w:rsid w:val="00491420"/>
    <w:rsid w:val="00495E49"/>
    <w:rsid w:val="004A5B00"/>
    <w:rsid w:val="004C18BC"/>
    <w:rsid w:val="004F43F5"/>
    <w:rsid w:val="00502A74"/>
    <w:rsid w:val="005137D3"/>
    <w:rsid w:val="005225A9"/>
    <w:rsid w:val="005260B0"/>
    <w:rsid w:val="00532380"/>
    <w:rsid w:val="0053313D"/>
    <w:rsid w:val="005334A7"/>
    <w:rsid w:val="00541D38"/>
    <w:rsid w:val="00542B36"/>
    <w:rsid w:val="00543BE6"/>
    <w:rsid w:val="00544604"/>
    <w:rsid w:val="00573509"/>
    <w:rsid w:val="0058329E"/>
    <w:rsid w:val="0059612B"/>
    <w:rsid w:val="005A2538"/>
    <w:rsid w:val="005A3617"/>
    <w:rsid w:val="005A61D6"/>
    <w:rsid w:val="005A6D52"/>
    <w:rsid w:val="005B5061"/>
    <w:rsid w:val="005F020C"/>
    <w:rsid w:val="005F161D"/>
    <w:rsid w:val="005F7A6F"/>
    <w:rsid w:val="0060189B"/>
    <w:rsid w:val="00616E68"/>
    <w:rsid w:val="00620974"/>
    <w:rsid w:val="00630400"/>
    <w:rsid w:val="00630410"/>
    <w:rsid w:val="006320D2"/>
    <w:rsid w:val="00632DEA"/>
    <w:rsid w:val="006414F4"/>
    <w:rsid w:val="0065123C"/>
    <w:rsid w:val="00655FB6"/>
    <w:rsid w:val="00667351"/>
    <w:rsid w:val="006737B3"/>
    <w:rsid w:val="00681766"/>
    <w:rsid w:val="00692719"/>
    <w:rsid w:val="00696430"/>
    <w:rsid w:val="006A00E3"/>
    <w:rsid w:val="006B0EAE"/>
    <w:rsid w:val="006B1CD3"/>
    <w:rsid w:val="006E7282"/>
    <w:rsid w:val="00705ED3"/>
    <w:rsid w:val="00707BD2"/>
    <w:rsid w:val="00712A8B"/>
    <w:rsid w:val="00714086"/>
    <w:rsid w:val="00720319"/>
    <w:rsid w:val="00740D9B"/>
    <w:rsid w:val="0075404A"/>
    <w:rsid w:val="00755864"/>
    <w:rsid w:val="0076403C"/>
    <w:rsid w:val="007667D7"/>
    <w:rsid w:val="00775AD5"/>
    <w:rsid w:val="00783908"/>
    <w:rsid w:val="00787355"/>
    <w:rsid w:val="0079370E"/>
    <w:rsid w:val="007A23E9"/>
    <w:rsid w:val="007B35A9"/>
    <w:rsid w:val="007C75AC"/>
    <w:rsid w:val="007C79EA"/>
    <w:rsid w:val="007E0DEB"/>
    <w:rsid w:val="007E3763"/>
    <w:rsid w:val="007E443F"/>
    <w:rsid w:val="007F6F83"/>
    <w:rsid w:val="008169C7"/>
    <w:rsid w:val="00820EAB"/>
    <w:rsid w:val="00821730"/>
    <w:rsid w:val="008241A3"/>
    <w:rsid w:val="008335A1"/>
    <w:rsid w:val="008365B6"/>
    <w:rsid w:val="0084088D"/>
    <w:rsid w:val="008415A7"/>
    <w:rsid w:val="0084620F"/>
    <w:rsid w:val="00850ECF"/>
    <w:rsid w:val="008669FB"/>
    <w:rsid w:val="00883522"/>
    <w:rsid w:val="008912F6"/>
    <w:rsid w:val="008964A5"/>
    <w:rsid w:val="008B5933"/>
    <w:rsid w:val="008D1548"/>
    <w:rsid w:val="008D7FA0"/>
    <w:rsid w:val="00907183"/>
    <w:rsid w:val="0090773D"/>
    <w:rsid w:val="009158AC"/>
    <w:rsid w:val="00927558"/>
    <w:rsid w:val="00947F82"/>
    <w:rsid w:val="00964596"/>
    <w:rsid w:val="00967985"/>
    <w:rsid w:val="0097206C"/>
    <w:rsid w:val="0098188E"/>
    <w:rsid w:val="009905DF"/>
    <w:rsid w:val="00995FB2"/>
    <w:rsid w:val="009B31B3"/>
    <w:rsid w:val="009C4D46"/>
    <w:rsid w:val="009C6610"/>
    <w:rsid w:val="009D27FC"/>
    <w:rsid w:val="00A01CFE"/>
    <w:rsid w:val="00A04818"/>
    <w:rsid w:val="00A15B34"/>
    <w:rsid w:val="00A31BD1"/>
    <w:rsid w:val="00A324F9"/>
    <w:rsid w:val="00A40537"/>
    <w:rsid w:val="00A4743F"/>
    <w:rsid w:val="00A70CF2"/>
    <w:rsid w:val="00A7514A"/>
    <w:rsid w:val="00A87DC1"/>
    <w:rsid w:val="00A91681"/>
    <w:rsid w:val="00A958D2"/>
    <w:rsid w:val="00AB536E"/>
    <w:rsid w:val="00AB7592"/>
    <w:rsid w:val="00AC76ED"/>
    <w:rsid w:val="00AD66B7"/>
    <w:rsid w:val="00AD67F8"/>
    <w:rsid w:val="00AE0BF7"/>
    <w:rsid w:val="00B05FE1"/>
    <w:rsid w:val="00B153E2"/>
    <w:rsid w:val="00B6125C"/>
    <w:rsid w:val="00B64A9C"/>
    <w:rsid w:val="00B67B0F"/>
    <w:rsid w:val="00B81691"/>
    <w:rsid w:val="00B81BF6"/>
    <w:rsid w:val="00BA1989"/>
    <w:rsid w:val="00BD4F32"/>
    <w:rsid w:val="00BE2F48"/>
    <w:rsid w:val="00BE62C6"/>
    <w:rsid w:val="00BE636A"/>
    <w:rsid w:val="00C05BEE"/>
    <w:rsid w:val="00C13E72"/>
    <w:rsid w:val="00C15152"/>
    <w:rsid w:val="00C17CEB"/>
    <w:rsid w:val="00C17F80"/>
    <w:rsid w:val="00C24C2D"/>
    <w:rsid w:val="00C3258D"/>
    <w:rsid w:val="00C360A1"/>
    <w:rsid w:val="00C47D89"/>
    <w:rsid w:val="00C5174F"/>
    <w:rsid w:val="00C52573"/>
    <w:rsid w:val="00C657DA"/>
    <w:rsid w:val="00C66997"/>
    <w:rsid w:val="00C70A82"/>
    <w:rsid w:val="00C75664"/>
    <w:rsid w:val="00C82963"/>
    <w:rsid w:val="00C83064"/>
    <w:rsid w:val="00C84BF6"/>
    <w:rsid w:val="00C94529"/>
    <w:rsid w:val="00C95043"/>
    <w:rsid w:val="00CA3314"/>
    <w:rsid w:val="00CA4E43"/>
    <w:rsid w:val="00CA7F62"/>
    <w:rsid w:val="00CB16AA"/>
    <w:rsid w:val="00CB2A9D"/>
    <w:rsid w:val="00CB64D8"/>
    <w:rsid w:val="00CC1E31"/>
    <w:rsid w:val="00CC6607"/>
    <w:rsid w:val="00CE2D40"/>
    <w:rsid w:val="00D04D90"/>
    <w:rsid w:val="00D073C9"/>
    <w:rsid w:val="00D23F4B"/>
    <w:rsid w:val="00D25127"/>
    <w:rsid w:val="00D50DB9"/>
    <w:rsid w:val="00D6060B"/>
    <w:rsid w:val="00D61325"/>
    <w:rsid w:val="00D640E7"/>
    <w:rsid w:val="00D668C9"/>
    <w:rsid w:val="00D71279"/>
    <w:rsid w:val="00D7388E"/>
    <w:rsid w:val="00D7391B"/>
    <w:rsid w:val="00D747A3"/>
    <w:rsid w:val="00D87EF8"/>
    <w:rsid w:val="00D95CE2"/>
    <w:rsid w:val="00DB42B3"/>
    <w:rsid w:val="00DC1ED7"/>
    <w:rsid w:val="00DF2CDA"/>
    <w:rsid w:val="00E42342"/>
    <w:rsid w:val="00E63D95"/>
    <w:rsid w:val="00E65B69"/>
    <w:rsid w:val="00E958F4"/>
    <w:rsid w:val="00E96B36"/>
    <w:rsid w:val="00EA23B7"/>
    <w:rsid w:val="00EB6ED0"/>
    <w:rsid w:val="00EF1A85"/>
    <w:rsid w:val="00EF7D7D"/>
    <w:rsid w:val="00F254BB"/>
    <w:rsid w:val="00F264FF"/>
    <w:rsid w:val="00F27116"/>
    <w:rsid w:val="00F35BAF"/>
    <w:rsid w:val="00F44B41"/>
    <w:rsid w:val="00F57A94"/>
    <w:rsid w:val="00F60770"/>
    <w:rsid w:val="00F6107B"/>
    <w:rsid w:val="00F7030E"/>
    <w:rsid w:val="00F8027B"/>
    <w:rsid w:val="00FA01DD"/>
    <w:rsid w:val="00FA5DCA"/>
    <w:rsid w:val="00FD24EA"/>
    <w:rsid w:val="00FD4C38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79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79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79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79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79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79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79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79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79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79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1170</izvorni_sadrzaj>
    <derivirana_varijabla naziv="DomainObject.Predmet.Broj_1">1170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2018.</izvorni_sadrzaj>
    <derivirana_varijabla naziv="DomainObject.Predmet.DatumOsnivanja_1">25.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St-1170/2018</izvorni_sadrzaj>
    <derivirana_varijabla naziv="DomainObject.Predmet.OznakaBroj_1">St-1170/2018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BIT-OS društvo s ograničenom odgovornošću za trgovinu i usluge</izvorni_sadrzaj>
    <derivirana_varijabla naziv="DomainObject.Predmet.ProtustrankaFormated_1">  BIT-OS društvo s ograničenom odgovornošću za trgovinu i usluge</derivirana_varijabla>
  </DomainObject.Predmet.ProtustrankaFormated>
  <DomainObject.Predmet.ProtustrankaFormatedOIB>
    <izvorni_sadrzaj>  BIT-OS društvo s ograničenom odgovornošću za trgovinu i usluge, OIB 77014946816</izvorni_sadrzaj>
    <derivirana_varijabla naziv="DomainObject.Predmet.ProtustrankaFormatedOIB_1">  BIT-OS društvo s ograničenom odgovornošću za trgovinu i usluge, OIB 77014946816</derivirana_varijabla>
  </DomainObject.Predmet.ProtustrankaFormatedOIB>
  <DomainObject.Predmet.ProtustrankaFormatedWithAdress>
    <izvorni_sadrzaj> BIT-OS društvo s ograničenom odgovornošću za trgovinu i usluge, Riječka 34, 31000 Sarvaš</izvorni_sadrzaj>
    <derivirana_varijabla naziv="DomainObject.Predmet.ProtustrankaFormatedWithAdress_1"> BIT-OS društvo s ograničenom odgovornošću za trgovinu i usluge, Riječka 34, 31000 Sarvaš</derivirana_varijabla>
  </DomainObject.Predmet.ProtustrankaFormatedWithAdress>
  <DomainObject.Predmet.ProtustrankaFormatedWithAdressOIB>
    <izvorni_sadrzaj> BIT-OS društvo s ograničenom odgovornošću za trgovinu i usluge, OIB 77014946816, Riječka 34, 31000 Sarvaš</izvorni_sadrzaj>
    <derivirana_varijabla naziv="DomainObject.Predmet.ProtustrankaFormatedWithAdressOIB_1"> BIT-OS društvo s ograničenom odgovornošću za trgovinu i usluge, OIB 77014946816, Riječka 34, 31000 Sarvaš</derivirana_varijabla>
  </DomainObject.Predmet.ProtustrankaFormatedWithAdressOIB>
  <DomainObject.Predmet.ProtustrankaWithAdress>
    <izvorni_sadrzaj>BIT-OS društvo s ograničenom odgovornošću za trgovinu i usluge Riječka 34, 31000 Sarvaš</izvorni_sadrzaj>
    <derivirana_varijabla naziv="DomainObject.Predmet.ProtustrankaWithAdress_1">BIT-OS društvo s ograničenom odgovornošću za trgovinu i usluge Riječka 34, 31000 Sarvaš</derivirana_varijabla>
  </DomainObject.Predmet.ProtustrankaWithAdress>
  <DomainObject.Predmet.ProtustrankaWithAdressOIB>
    <izvorni_sadrzaj>BIT-OS društvo s ograničenom odgovornošću za trgovinu i usluge, OIB 77014946816, Riječka 34, 31000 Sarvaš</izvorni_sadrzaj>
    <derivirana_varijabla naziv="DomainObject.Predmet.ProtustrankaWithAdressOIB_1">BIT-OS društvo s ograničenom odgovornošću za trgovinu i usluge, OIB 77014946816, Riječka 34, 31000 Sarvaš</derivirana_varijabla>
  </DomainObject.Predmet.ProtustrankaWithAdressOIB>
  <DomainObject.Predmet.ProtustrankaNazivFormated>
    <izvorni_sadrzaj>BIT-OS društvo s ograničenom odgovornošću za trgovinu i usluge</izvorni_sadrzaj>
    <derivirana_varijabla naziv="DomainObject.Predmet.ProtustrankaNazivFormated_1">BIT-OS društvo s ograničenom odgovornošću za trgovinu i usluge</derivirana_varijabla>
  </DomainObject.Predmet.ProtustrankaNazivFormated>
  <DomainObject.Predmet.ProtustrankaNazivFormatedOIB>
    <izvorni_sadrzaj>BIT-OS društvo s ograničenom odgovornošću za trgovinu i usluge, OIB 77014946816</izvorni_sadrzaj>
    <derivirana_varijabla naziv="DomainObject.Predmet.ProtustrankaNazivFormatedOIB_1">BIT-OS društvo s ograničenom odgovornošću za trgovinu i usluge, OIB 77014946816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Horvat</izvorni_sadrzaj>
    <derivirana_varijabla naziv="DomainObject.Predmet.Zapisnicar_1">Renata Horvat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BIT-OS društvo s ograničenom odgovornošću za trgovinu i usluge</item>
    </izvorni_sadrzaj>
    <derivirana_varijabla naziv="DomainObject.Predmet.ProtuStrankaListFormated_1">
      <item>BIT-OS društvo s ograničenom odgovornošću za trgovinu i usluge</item>
    </derivirana_varijabla>
  </DomainObject.Predmet.ProtuStrankaListFormated>
  <DomainObject.Predmet.ProtuStrankaListFormatedOIB>
    <izvorni_sadrzaj>
      <item>BIT-OS društvo s ograničenom odgovornošću za trgovinu i usluge, OIB 77014946816</item>
    </izvorni_sadrzaj>
    <derivirana_varijabla naziv="DomainObject.Predmet.ProtuStrankaListFormatedOIB_1">
      <item>BIT-OS društvo s ograničenom odgovornošću za trgovinu i usluge, OIB 77014946816</item>
    </derivirana_varijabla>
  </DomainObject.Predmet.ProtuStrankaListFormatedOIB>
  <DomainObject.Predmet.ProtuStrankaListFormatedWithAdress>
    <izvorni_sadrzaj>
      <item>BIT-OS društvo s ograničenom odgovornošću za trgovinu i usluge, Riječka 34, 31000 Sarvaš</item>
    </izvorni_sadrzaj>
    <derivirana_varijabla naziv="DomainObject.Predmet.ProtuStrankaListFormatedWithAdress_1">
      <item>BIT-OS društvo s ograničenom odgovornošću za trgovinu i usluge, Riječka 34, 31000 Sarvaš</item>
    </derivirana_varijabla>
  </DomainObject.Predmet.ProtuStrankaListFormatedWithAdress>
  <DomainObject.Predmet.ProtuStrankaListFormatedWithAdressOIB>
    <izvorni_sadrzaj>
      <item>BIT-OS društvo s ograničenom odgovornošću za trgovinu i usluge, OIB 77014946816, Riječka 34, 31000 Sarvaš</item>
    </izvorni_sadrzaj>
    <derivirana_varijabla naziv="DomainObject.Predmet.ProtuStrankaListFormatedWithAdressOIB_1">
      <item>BIT-OS društvo s ograničenom odgovornošću za trgovinu i usluge, OIB 77014946816, Riječka 34, 31000 Sarvaš</item>
    </derivirana_varijabla>
  </DomainObject.Predmet.ProtuStrankaListFormatedWithAdressOIB>
  <DomainObject.Predmet.ProtuStrankaListNazivFormated>
    <izvorni_sadrzaj>
      <item>BIT-OS društvo s ograničenom odgovornošću za trgovinu i usluge</item>
    </izvorni_sadrzaj>
    <derivirana_varijabla naziv="DomainObject.Predmet.ProtuStrankaListNazivFormated_1">
      <item>BIT-OS društvo s ograničenom odgovornošću za trgovinu i usluge</item>
    </derivirana_varijabla>
  </DomainObject.Predmet.ProtuStrankaListNazivFormated>
  <DomainObject.Predmet.ProtuStrankaListNazivFormatedOIB>
    <izvorni_sadrzaj>
      <item>BIT-OS društvo s ograničenom odgovornošću za trgovinu i usluge, OIB 77014946816</item>
    </izvorni_sadrzaj>
    <derivirana_varijabla naziv="DomainObject.Predmet.ProtuStrankaListNazivFormatedOIB_1">
      <item>BIT-OS društvo s ograničenom odgovornošću za trgovinu i usluge, OIB 77014946816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BIT-OS društvo s ograničenom odgovornošću za trgovinu i usluge</izvorni_sadrzaj>
    <derivirana_varijabla naziv="DomainObject.Predmet.ProtustrankaIDrugi_1">BIT-OS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BIT-OS društvo s ograničenom odgovornošću za trgovinu i usluge, OIB 77014946816, Riječka 34, 31000 Sarvaš</izvorni_sadrzaj>
    <derivirana_varijabla naziv="DomainObject.Predmet.ProtustrankaIDrugiAdressOIB_1">BIT-OS društvo s ograničenom odgovornošću za trgovinu i usluge, OIB 77014946816, Riječka 34, 31000 Sarvaš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BIT-OS društvo s ograničenom odgovornošću za trgovinu i usluge</item>
    </izvorni_sadrzaj>
    <derivirana_varijabla naziv="DomainObject.Predmet.SudioniciListNaziv_1">
      <item>FINA RC OSIJEK</item>
      <item>BIT-OS društvo s ograničenom odgovornošću za trgovinu i usluge</item>
    </derivirana_varijabla>
  </DomainObject.Predmet.SudioniciListNaziv>
  <DomainObject.Predmet.SudioniciListAdressOIB>
    <izvorni_sadrzaj>
      <item>FINA RC OSIJEK, OIB 85821130368</item>
      <item>BIT-OS društvo s ograničenom odgovornošću za trgovinu i usluge, OIB 77014946816, Riječka 34,31000 Sarvaš</item>
    </izvorni_sadrzaj>
    <derivirana_varijabla naziv="DomainObject.Predmet.SudioniciListAdressOIB_1">
      <item>FINA RC OSIJEK, OIB 85821130368</item>
      <item>BIT-OS društvo s ograničenom odgovornošću za trgovinu i usluge, OIB 77014946816, Riječka 34,31000 Sarvaš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77014946816</item>
    </izvorni_sadrzaj>
    <derivirana_varijabla naziv="DomainObject.Predmet.SudioniciListNazivOIB_1">
      <item>, OIB 85821130368</item>
      <item>, OIB 77014946816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063DBC-4BDD-44D8-8220-955A91972C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407</properties:Words>
  <properties:Characters>2238</properties:Characters>
  <properties:Lines>58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2018-09-26T07:55:00Z</dcterms:created>
  <dc:creator>Snježana Andrijanić</dc:creator>
  <cp:lastModifiedBy>Renata Horvat</cp:lastModifiedBy>
  <cp:lastPrinted>2018-09-26T07:52:00Z</cp:lastPrinted>
  <dcterms:modified xmlns:xsi="http://www.w3.org/2001/XMLSchema-instance" xsi:type="dcterms:W3CDTF">2018-09-26T07:59:00Z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(BIT - OS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