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21bf68" w14:paraId="021bf68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F32E44">
        <w:rPr>
          <w:rFonts w:hAnsi="Times New Roman" w:ascii="Times New Roman"/>
          <w:sz w:val="24"/>
          <w:szCs w:val="24"/>
        </w:rPr>
        <w:t>1153/13</w:t>
      </w:r>
      <w:r w:rsidR="00593FB8">
        <w:rPr>
          <w:rFonts w:hAnsi="Times New Roman" w:ascii="Times New Roman"/>
          <w:sz w:val="24"/>
          <w:szCs w:val="24"/>
        </w:rPr>
        <w:t>-56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F32E44" w:rsidRPr="00F32E44">
        <w:rPr>
          <w:rFonts w:hAnsi="Times New Roman" w:ascii="Times New Roman"/>
          <w:sz w:val="24"/>
          <w:szCs w:val="24"/>
        </w:rPr>
        <w:t xml:space="preserve">ELTEH d.o.o. – u stečaju, Zagreb, Milice Mihičić 1/a, OIB: </w:t>
      </w:r>
      <w:r w:rsidR="00F32E44" w:rsidRPr="00F32E44">
        <w:rPr>
          <w:rFonts w:hAnsi="Times New Roman" w:ascii="Times New Roman"/>
          <w:sz w:val="24"/>
          <w:szCs w:val="24"/>
          <w:lang w:val="en-US"/>
        </w:rPr>
        <w:t>21317744036</w:t>
      </w:r>
      <w:r w:rsidR="00F32E44">
        <w:rPr>
          <w:rFonts w:hAnsi="Times New Roman" w:ascii="Times New Roman"/>
          <w:sz w:val="24"/>
          <w:szCs w:val="24"/>
          <w:lang w:val="en-US"/>
        </w:rPr>
        <w:t xml:space="preserve">, 25. </w:t>
      </w:r>
      <w:r w:rsidR="00F32E44" w:rsidRPr="00F32E44">
        <w:rPr>
          <w:rFonts w:hAnsi="Times New Roman" w:ascii="Times New Roman"/>
          <w:sz w:val="24"/>
          <w:szCs w:val="24"/>
        </w:rPr>
        <w:t>srpnja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F32E44" w:rsidRPr="00F32E44">
        <w:rPr>
          <w:rFonts w:hAnsi="Times New Roman" w:ascii="Times New Roman"/>
          <w:sz w:val="24"/>
          <w:szCs w:val="24"/>
        </w:rPr>
        <w:t xml:space="preserve">ELTEH d.o.o. – u stečaju, Zagreb, Milice Mihičić 1/a, OIB: </w:t>
      </w:r>
      <w:r w:rsidR="00F32E44" w:rsidRPr="00F32E44">
        <w:rPr>
          <w:rFonts w:hAnsi="Times New Roman" w:ascii="Times New Roman"/>
          <w:sz w:val="24"/>
          <w:szCs w:val="24"/>
          <w:lang w:val="en-US"/>
        </w:rPr>
        <w:t>21317744036</w:t>
      </w:r>
      <w:r w:rsidR="00F32E44">
        <w:rPr>
          <w:rFonts w:hAnsi="Times New Roman" w:ascii="Times New Roman"/>
          <w:sz w:val="24"/>
          <w:szCs w:val="24"/>
          <w:lang w:val="en-US"/>
        </w:rPr>
        <w:t>.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>Na e-Oglasnoj ploči ovoga suda dana</w:t>
      </w:r>
      <w:r w:rsidR="00F32E44">
        <w:rPr>
          <w:rFonts w:hAnsi="Times New Roman" w:ascii="Times New Roman"/>
          <w:sz w:val="24"/>
          <w:szCs w:val="24"/>
        </w:rPr>
        <w:t xml:space="preserve"> 7. srpnja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 w:rsidR="002D6304">
        <w:rPr>
          <w:rFonts w:hAnsi="Times New Roman" w:ascii="Times New Roman"/>
          <w:sz w:val="24"/>
          <w:szCs w:val="24"/>
        </w:rPr>
        <w:t>2016.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avno je objavljen 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F32E44">
        <w:rPr>
          <w:rFonts w:hAnsi="Times New Roman" w:ascii="Times New Roman"/>
          <w:sz w:val="24"/>
          <w:szCs w:val="24"/>
        </w:rPr>
        <w:t>25. srpnja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F32E44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="00593FB8">
        <w:rPr>
          <w:rFonts w:hAnsi="Times New Roman" w:ascii="Times New Roman"/>
          <w:sz w:val="24"/>
          <w:szCs w:val="24"/>
        </w:rPr>
        <w:t>MIHAEL KOVAČIĆ , v.r.</w:t>
      </w:r>
      <w:r w:rsidRPr="00AD04CF">
        <w:rPr>
          <w:rFonts w:hAnsi="Times New Roman" w:ascii="Times New Roman"/>
          <w:sz w:val="24"/>
          <w:szCs w:val="24"/>
        </w:rPr>
        <w:t xml:space="preserve">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593FB8" w:rsidP="00835E0E" w:rsidR="00593FB8">
      <w:pPr>
        <w:jc w:val="both"/>
        <w:rPr>
          <w:rFonts w:hAnsi="Times New Roman" w:ascii="Times New Roman"/>
          <w:sz w:val="24"/>
          <w:szCs w:val="24"/>
        </w:rPr>
      </w:pPr>
    </w:p>
    <w:p w:rsidRDefault="00593FB8" w:rsidP="00835E0E" w:rsidR="00593FB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593FB8" w:rsidP="00835E0E" w:rsidR="00593FB8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593FB8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93FB8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593FB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93FB8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593FB8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593FB8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593FB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93FB8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593FB8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D67F29" w:rsidP="00D67F29" w:rsidR="00D67F29" w:rsidRPr="00593FB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93FB8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D67F29" w:rsidP="00D67F29" w:rsidR="00D67F29" w:rsidRPr="00593FB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93FB8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67F29" w:rsidP="00D67F29" w:rsidR="00D67F29" w:rsidRPr="00593FB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93FB8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593FB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93FB8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593FB8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593FB8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593FB8">
      <w:pPr>
        <w:jc w:val="both"/>
        <w:rPr>
          <w:rFonts w:hAnsi="Times New Roman" w:ascii="Times New Roman"/>
          <w:color w:themeColor="background1" w:val="FFFFFF"/>
        </w:rPr>
      </w:pPr>
      <w:r w:rsidRPr="00593FB8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593FB8">
      <w:pPr>
        <w:jc w:val="both"/>
        <w:rPr>
          <w:rFonts w:hAnsi="Times New Roman" w:ascii="Times New Roman"/>
          <w:color w:themeColor="background1" w:val="FFFFFF"/>
        </w:rPr>
      </w:pPr>
      <w:r w:rsidRPr="00593FB8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593FB8">
      <w:pPr>
        <w:jc w:val="both"/>
        <w:rPr>
          <w:rFonts w:hAnsi="Times New Roman" w:ascii="Times New Roman"/>
          <w:color w:themeColor="background1" w:val="FFFFFF"/>
        </w:rPr>
      </w:pPr>
      <w:r w:rsidRPr="00593FB8">
        <w:rPr>
          <w:rFonts w:hAnsi="Times New Roman" w:ascii="Times New Roman"/>
          <w:color w:themeColor="background1" w:val="FFFFFF"/>
        </w:rPr>
        <w:t xml:space="preserve">2. Kal. </w:t>
      </w:r>
      <w:r w:rsidR="00F32E44" w:rsidRPr="00593FB8">
        <w:rPr>
          <w:rFonts w:hAnsi="Times New Roman" w:ascii="Times New Roman"/>
          <w:color w:themeColor="background1" w:val="FFFFFF"/>
        </w:rPr>
        <w:t>3</w:t>
      </w:r>
      <w:r w:rsidRPr="00593FB8">
        <w:rPr>
          <w:rFonts w:hAnsi="Times New Roman" w:ascii="Times New Roman"/>
          <w:color w:themeColor="background1" w:val="FFFFFF"/>
        </w:rPr>
        <w:t>0 d.</w:t>
      </w:r>
    </w:p>
    <w:p w:rsidRDefault="001F359F" w:rsidP="001F359F" w:rsidR="001F359F" w:rsidRPr="00593FB8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593FB8">
      <w:pPr>
        <w:jc w:val="both"/>
        <w:rPr>
          <w:rFonts w:hAnsi="Times New Roman" w:ascii="Times New Roman"/>
          <w:color w:themeColor="background1" w:val="FFFFFF"/>
        </w:rPr>
      </w:pPr>
      <w:r w:rsidRPr="00593FB8">
        <w:rPr>
          <w:rFonts w:hAnsi="Times New Roman" w:ascii="Times New Roman"/>
          <w:color w:themeColor="background1" w:val="FFFFFF"/>
        </w:rPr>
        <w:t xml:space="preserve">            Z, </w:t>
      </w:r>
      <w:r w:rsidRPr="00593FB8">
        <w:rPr>
          <w:rFonts w:hAnsi="Times New Roman" w:ascii="Times New Roman"/>
          <w:color w:themeColor="background1" w:val="FFFFFF"/>
        </w:rPr>
        <w:fldChar w:fldCharType="begin"/>
      </w:r>
      <w:r w:rsidRPr="00593FB8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593FB8">
        <w:rPr>
          <w:rFonts w:hAnsi="Times New Roman" w:ascii="Times New Roman"/>
          <w:color w:themeColor="background1" w:val="FFFFFF"/>
        </w:rPr>
        <w:fldChar w:fldCharType="separate"/>
      </w:r>
      <w:r w:rsidR="002F5C4C">
        <w:rPr>
          <w:rFonts w:hAnsi="Times New Roman" w:ascii="Times New Roman"/>
          <w:noProof/>
          <w:color w:themeColor="background1" w:val="FFFFFF"/>
        </w:rPr>
        <w:t>27.7.16.</w:t>
      </w:r>
      <w:r w:rsidRPr="00593FB8">
        <w:rPr>
          <w:rFonts w:hAnsi="Times New Roman" w:ascii="Times New Roman"/>
          <w:color w:themeColor="background1" w:val="FFFFFF"/>
        </w:rPr>
        <w:fldChar w:fldCharType="end"/>
      </w:r>
      <w:r w:rsidRPr="00593FB8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593FB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1E00" w:rsidR="003D1E00">
      <w:r>
        <w:separator/>
      </w:r>
    </w:p>
  </w:endnote>
  <w:endnote w:id="0" w:type="continuationSeparator">
    <w:p w:rsidRDefault="003D1E00" w:rsidR="003D1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1E00" w:rsidR="003D1E00">
      <w:r>
        <w:separator/>
      </w:r>
    </w:p>
  </w:footnote>
  <w:footnote w:id="0" w:type="continuationSeparator">
    <w:p w:rsidRDefault="003D1E00" w:rsidR="003D1E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2F5C4C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 w:rsidRPr="00593FB8">
    <w:pPr>
      <w:pStyle w:val="Zaglavlje"/>
      <w:jc w:val="right"/>
    </w:pPr>
    <w:r w:rsidRPr="00593FB8">
      <w:rPr>
        <w:rFonts w:hAnsi="Times New Roman" w:ascii="Times New Roman"/>
      </w:rPr>
      <w:t>3 St-</w:t>
    </w:r>
    <w:r w:rsidR="00F32E44" w:rsidRPr="00593FB8">
      <w:rPr>
        <w:rFonts w:hAnsi="Times New Roman" w:ascii="Times New Roman"/>
      </w:rPr>
      <w:t>1153/13</w:t>
    </w:r>
    <w:r w:rsidR="00593FB8" w:rsidRPr="00593FB8">
      <w:rPr>
        <w:rFonts w:hAnsi="Times New Roman" w:ascii="Times New Roman"/>
      </w:rPr>
      <w:t>-56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541D"/>
    <w:rsid w:val="00020BA4"/>
    <w:rsid w:val="00032919"/>
    <w:rsid w:val="0006417A"/>
    <w:rsid w:val="0006505A"/>
    <w:rsid w:val="00071D41"/>
    <w:rsid w:val="00082920"/>
    <w:rsid w:val="000F17DB"/>
    <w:rsid w:val="00114F2C"/>
    <w:rsid w:val="001B1120"/>
    <w:rsid w:val="001C1006"/>
    <w:rsid w:val="001E4E5F"/>
    <w:rsid w:val="001F359F"/>
    <w:rsid w:val="001F3780"/>
    <w:rsid w:val="00235AAE"/>
    <w:rsid w:val="00240890"/>
    <w:rsid w:val="00281E63"/>
    <w:rsid w:val="0028293E"/>
    <w:rsid w:val="0029479C"/>
    <w:rsid w:val="002D205C"/>
    <w:rsid w:val="002D6304"/>
    <w:rsid w:val="002E06D4"/>
    <w:rsid w:val="002F5C4C"/>
    <w:rsid w:val="00320107"/>
    <w:rsid w:val="00326DC7"/>
    <w:rsid w:val="003423A6"/>
    <w:rsid w:val="0036341C"/>
    <w:rsid w:val="00364979"/>
    <w:rsid w:val="00366457"/>
    <w:rsid w:val="003C6959"/>
    <w:rsid w:val="003D1E00"/>
    <w:rsid w:val="003D787F"/>
    <w:rsid w:val="003E0B5A"/>
    <w:rsid w:val="003E367D"/>
    <w:rsid w:val="004155FA"/>
    <w:rsid w:val="00415E22"/>
    <w:rsid w:val="00445B0F"/>
    <w:rsid w:val="00473DB3"/>
    <w:rsid w:val="004B074A"/>
    <w:rsid w:val="004E5730"/>
    <w:rsid w:val="00500441"/>
    <w:rsid w:val="00514022"/>
    <w:rsid w:val="005272EF"/>
    <w:rsid w:val="005774B3"/>
    <w:rsid w:val="00593FB8"/>
    <w:rsid w:val="005C2D1F"/>
    <w:rsid w:val="005D761C"/>
    <w:rsid w:val="00607B4B"/>
    <w:rsid w:val="006100D5"/>
    <w:rsid w:val="006235E3"/>
    <w:rsid w:val="006824AB"/>
    <w:rsid w:val="006E69A4"/>
    <w:rsid w:val="006F5244"/>
    <w:rsid w:val="00727277"/>
    <w:rsid w:val="007519B3"/>
    <w:rsid w:val="00764AEE"/>
    <w:rsid w:val="007C422F"/>
    <w:rsid w:val="007E4665"/>
    <w:rsid w:val="007F2918"/>
    <w:rsid w:val="008109AC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53408"/>
    <w:rsid w:val="00B70980"/>
    <w:rsid w:val="00B82052"/>
    <w:rsid w:val="00BA282E"/>
    <w:rsid w:val="00BD541D"/>
    <w:rsid w:val="00C04421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67F29"/>
    <w:rsid w:val="00D74871"/>
    <w:rsid w:val="00DA0460"/>
    <w:rsid w:val="00E107B5"/>
    <w:rsid w:val="00E22BD1"/>
    <w:rsid w:val="00E23679"/>
    <w:rsid w:val="00E51C69"/>
    <w:rsid w:val="00EA1205"/>
    <w:rsid w:val="00EC6731"/>
    <w:rsid w:val="00F206F2"/>
    <w:rsid w:val="00F32E44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C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C4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C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C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C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C4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C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C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St-1153/2013</izvorni_sadrzaj>
    <derivirana_varijabla naziv="DomainObject.Predmet.OznakaBroj_1">St-1153/2013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ELTEH društvo s ograničenom odgovornošću za tehničku zaštitu zastupanog po punomoćniku Neven Skender</izvorni_sadrzaj>
    <derivirana_varijabla naziv="DomainObject.Predmet.ProtustrankaFormated_1">  ELTEH društvo s ograničenom odgovornošću za tehničku zaštitu zastupanog po punomoćniku Neven Skender</derivirana_varijabla>
  </DomainObject.Predmet.ProtustrankaFormated>
  <DomainObject.Predmet.ProtustrankaFormatedOIB>
    <izvorni_sadrzaj>  ELTEH društvo s ograničenom odgovornošću za tehničku zaštitu, OIB 21317744036 zastupanog po punomoćniku Neven Skender</izvorni_sadrzaj>
    <derivirana_varijabla naziv="DomainObject.Predmet.ProtustrankaFormatedOIB_1">  ELTEH društvo s ograničenom odgovornošću za tehničku zaštitu, OIB 21317744036 zastupanog po punomoćniku Neven Skender</derivirana_varijabla>
  </DomainObject.Predmet.ProtustrankaFormatedOIB>
  <DomainObject.Predmet.ProtustrankaFormatedWithAdress>
    <izvorni_sadrzaj> ELTEH društvo s ograničenom odgovornošću za tehničku zaštitu, Milice Mihičić 1/a, 10000 Zagreb zastupanog po punomoćniku Neven Skender</izvorni_sadrzaj>
    <derivirana_varijabla naziv="DomainObject.Predmet.ProtustrankaFormatedWithAdress_1"> ELTEH društvo s ograničenom odgovornošću za tehničku zaštitu, Milice Mihičić 1/a, 10000 Zagreb zastupanog po punomoćniku Neven Skender</derivirana_varijabla>
  </DomainObject.Predmet.ProtustrankaFormatedWithAdress>
  <DomainObject.Predmet.ProtustrankaFormatedWithAdressOIB>
    <izvorni_sadrzaj> ELTEH društvo s ograničenom odgovornošću za tehničku zaštitu, OIB 21317744036, Milice Mihičić 1/a, 10000 Zagreb zastupanog po punomoćniku Neven Skender</izvorni_sadrzaj>
    <derivirana_varijabla naziv="DomainObject.Predmet.ProtustrankaFormatedWithAdressOIB_1"> ELTEH društvo s ograničenom odgovornošću za tehničku zaštitu, OIB 21317744036, Milice Mihičić 1/a, 10000 Zagreb zastupanog po punomoćniku Neven Skender</derivirana_varijabla>
  </DomainObject.Predmet.ProtustrankaFormatedWithAdressOIB>
  <DomainObject.Predmet.ProtustrankaWithAdress>
    <izvorni_sadrzaj>ELTEH društvo s ograničenom odgovornošću za tehničku zaštitu Milice Mihičić 1/a, 10000 Zagreb</izvorni_sadrzaj>
    <derivirana_varijabla naziv="DomainObject.Predmet.ProtustrankaWithAdress_1">ELTEH društvo s ograničenom odgovornošću za tehničku zaštitu Milice Mihičić 1/a, 10000 Zagreb</derivirana_varijabla>
  </DomainObject.Predmet.ProtustrankaWithAdress>
  <DomainObject.Predmet.ProtustrankaWithAdressOIB>
    <izvorni_sadrzaj>ELTEH društvo s ograničenom odgovornošću za tehničku zaštitu, OIB 21317744036, Milice Mihičić 1/a, 10000 Zagreb</izvorni_sadrzaj>
    <derivirana_varijabla naziv="DomainObject.Predmet.ProtustrankaWithAdressOIB_1">ELTEH društvo s ograničenom odgovornošću za tehničku zaštitu, OIB 21317744036, Milice Mihičić 1/a, 10000 Zagreb</derivirana_varijabla>
  </DomainObject.Predmet.ProtustrankaWithAdressOIB>
  <DomainObject.Predmet.ProtustrankaNazivFormated>
    <izvorni_sadrzaj>ELTEH društvo s ograničenom odgovornošću za tehničku zaštitu</izvorni_sadrzaj>
    <derivirana_varijabla naziv="DomainObject.Predmet.ProtustrankaNazivFormated_1">ELTEH društvo s ograničenom odgovornošću za tehničku zaštitu</derivirana_varijabla>
  </DomainObject.Predmet.ProtustrankaNazivFormated>
  <DomainObject.Predmet.ProtustrankaNazivFormatedOIB>
    <izvorni_sadrzaj>ELTEH društvo s ograničenom odgovornošću za tehničku zaštitu, OIB 21317744036</izvorni_sadrzaj>
    <derivirana_varijabla naziv="DomainObject.Predmet.ProtustrankaNazivFormatedOIB_1">ELTEH društvo s ograničenom odgovornošću za tehničku zaštitu, OIB 21317744036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TRZIN zastupanog po punomoćniku BORIS RADAN</izvorni_sadrzaj>
    <derivirana_varijabla naziv="DomainObject.Predmet.StrankaFormated_1">  ŽELJKO TRZIN zastupanog po punomoćniku BORIS RADAN</derivirana_varijabla>
  </DomainObject.Predmet.StrankaFormated>
  <DomainObject.Predmet.StrankaFormatedOIB>
    <izvorni_sadrzaj>  ŽELJKO TRZIN, OIB 30363865334 zastupanog po punomoćniku BORIS RADAN</izvorni_sadrzaj>
    <derivirana_varijabla naziv="DomainObject.Predmet.StrankaFormatedOIB_1">  ŽELJKO TRZIN, OIB 30363865334 zastupanog po punomoćniku BORIS RADAN</derivirana_varijabla>
  </DomainObject.Predmet.StrankaFormatedOIB>
  <DomainObject.Predmet.StrankaFormatedWithAdress>
    <izvorni_sadrzaj> ŽELJKO TRZIN, Zagrebačka 4, 22000 Šibenik zastupanog po punomoćniku BORIS RADAN</izvorni_sadrzaj>
    <derivirana_varijabla naziv="DomainObject.Predmet.StrankaFormatedWithAdress_1"> ŽELJKO TRZIN, Zagrebačka 4, 22000 Šibenik zastupanog po punomoćniku BORIS RADAN</derivirana_varijabla>
  </DomainObject.Predmet.StrankaFormatedWithAdress>
  <DomainObject.Predmet.StrankaFormatedWithAdressOIB>
    <izvorni_sadrzaj> ŽELJKO TRZIN, OIB 30363865334, Zagrebačka 4, 22000 Šibenik zastupanog po punomoćniku BORIS RADAN</izvorni_sadrzaj>
    <derivirana_varijabla naziv="DomainObject.Predmet.StrankaFormatedWithAdressOIB_1"> ŽELJKO TRZIN, OIB 30363865334, Zagrebačka 4, 22000 Šibenik zastupanog po punomoćniku BORIS RADAN</derivirana_varijabla>
  </DomainObject.Predmet.StrankaFormatedWithAdressOIB>
  <DomainObject.Predmet.StrankaWithAdress>
    <izvorni_sadrzaj>ŽELJKO TRZIN Zagrebačka 4,22000 Šibenik</izvorni_sadrzaj>
    <derivirana_varijabla naziv="DomainObject.Predmet.StrankaWithAdress_1">ŽELJKO TRZIN Zagrebačka 4,22000 Šibenik</derivirana_varijabla>
  </DomainObject.Predmet.StrankaWithAdress>
  <DomainObject.Predmet.StrankaWithAdressOIB>
    <izvorni_sadrzaj>ŽELJKO TRZIN, OIB 30363865334, Zagrebačka 4,22000 Šibenik</izvorni_sadrzaj>
    <derivirana_varijabla naziv="DomainObject.Predmet.StrankaWithAdressOIB_1">ŽELJKO TRZIN, OIB 30363865334, Zagrebačka 4,22000 Šibenik</derivirana_varijabla>
  </DomainObject.Predmet.StrankaWithAdressOIB>
  <DomainObject.Predmet.StrankaNazivFormated>
    <izvorni_sadrzaj>ŽELJKO TRZIN</izvorni_sadrzaj>
    <derivirana_varijabla naziv="DomainObject.Predmet.StrankaNazivFormated_1">ŽELJKO TRZIN</derivirana_varijabla>
  </DomainObject.Predmet.StrankaNazivFormated>
  <DomainObject.Predmet.StrankaNazivFormatedOIB>
    <izvorni_sadrzaj>ŽELJKO TRZIN, OIB 30363865334</izvorni_sadrzaj>
    <derivirana_varijabla naziv="DomainObject.Predmet.StrankaNazivFormatedOIB_1">ŽELJKO TRZIN, OIB 30363865334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TRZIN zastupanog po punomoćniku BORIS RADAN</item>
    </izvorni_sadrzaj>
    <derivirana_varijabla naziv="DomainObject.Predmet.StrankaListFormated_1">
      <item>ŽELJKO TRZIN zastupanog po punomoćniku BORIS RADAN</item>
    </derivirana_varijabla>
  </DomainObject.Predmet.StrankaListFormated>
  <DomainObject.Predmet.StrankaListFormatedOIB>
    <izvorni_sadrzaj>
      <item>ŽELJKO TRZIN, OIB 30363865334 zastupanog po punomoćniku BORIS RADAN</item>
    </izvorni_sadrzaj>
    <derivirana_varijabla naziv="DomainObject.Predmet.StrankaListFormatedOIB_1">
      <item>ŽELJKO TRZIN, OIB 30363865334 zastupanog po punomoćniku BORIS RADAN</item>
    </derivirana_varijabla>
  </DomainObject.Predmet.StrankaListFormatedOIB>
  <DomainObject.Predmet.StrankaListFormatedWithAdress>
    <izvorni_sadrzaj>
      <item>ŽELJKO TRZIN, Zagrebačka 4, 22000 Šibenik zastupanog po punomoćniku BORIS RADAN</item>
    </izvorni_sadrzaj>
    <derivirana_varijabla naziv="DomainObject.Predmet.StrankaListFormatedWithAdress_1">
      <item>ŽELJKO TRZIN, Zagrebačka 4, 22000 Šibenik zastupanog po punomoćniku BORIS RADAN</item>
    </derivirana_varijabla>
  </DomainObject.Predmet.StrankaListFormatedWithAdress>
  <DomainObject.Predmet.StrankaListFormatedWithAdressOIB>
    <izvorni_sadrzaj>
      <item>ŽELJKO TRZIN, OIB 30363865334, Zagrebačka 4, 22000 Šibenik zastupanog po punomoćniku BORIS RADAN</item>
    </izvorni_sadrzaj>
    <derivirana_varijabla naziv="DomainObject.Predmet.StrankaListFormatedWithAdressOIB_1">
      <item>ŽELJKO TRZIN, OIB 30363865334, Zagrebačka 4, 22000 Šibenik zastupanog po punomoćniku BORIS RADAN</item>
    </derivirana_varijabla>
  </DomainObject.Predmet.StrankaListFormatedWithAdressOIB>
  <DomainObject.Predmet.StrankaListNazivFormated>
    <izvorni_sadrzaj>
      <item>ŽELJKO TRZIN</item>
    </izvorni_sadrzaj>
    <derivirana_varijabla naziv="DomainObject.Predmet.StrankaListNazivFormated_1">
      <item>ŽELJKO TRZIN</item>
    </derivirana_varijabla>
  </DomainObject.Predmet.StrankaListNazivFormated>
  <DomainObject.Predmet.StrankaListNazivFormatedOIB>
    <izvorni_sadrzaj>
      <item>ŽELJKO TRZIN, OIB 30363865334</item>
    </izvorni_sadrzaj>
    <derivirana_varijabla naziv="DomainObject.Predmet.StrankaListNazivFormatedOIB_1">
      <item>ŽELJKO TRZIN, OIB 30363865334</item>
    </derivirana_varijabla>
  </DomainObject.Predmet.StrankaListNazivFormatedOIB>
  <DomainObject.Predmet.ProtuStrankaListFormated>
    <izvorni_sadrzaj>
      <item>ELTEH društvo s ograničenom odgovornošću za tehničku zaštitu zastupanog po punomoćniku Neven Skender</item>
    </izvorni_sadrzaj>
    <derivirana_varijabla naziv="DomainObject.Predmet.ProtuStrankaListFormated_1">
      <item>ELTEH društvo s ograničenom odgovornošću za tehničku zaštitu zastupanog po punomoćniku Neven Skender</item>
    </derivirana_varijabla>
  </DomainObject.Predmet.ProtuStrankaListFormated>
  <DomainObject.Predmet.ProtuStrankaListFormatedOIB>
    <izvorni_sadrzaj>
      <item>ELTEH društvo s ograničenom odgovornošću za tehničku zaštitu, OIB 21317744036 zastupanog po punomoćniku Neven Skender</item>
    </izvorni_sadrzaj>
    <derivirana_varijabla naziv="DomainObject.Predmet.ProtuStrankaListFormatedOIB_1">
      <item>ELTEH društvo s ograničenom odgovornošću za tehničku zaštitu, OIB 21317744036 zastupanog po punomoćniku Neven Skender</item>
    </derivirana_varijabla>
  </DomainObject.Predmet.ProtuStrankaListFormatedOIB>
  <DomainObject.Predmet.ProtuStrankaListFormatedWithAdress>
    <izvorni_sadrzaj>
      <item>ELTEH društvo s ograničenom odgovornošću za tehničku zaštitu, Milice Mihičić 1/a, 10000 Zagreb zastupanog po punomoćniku Neven Skender</item>
    </izvorni_sadrzaj>
    <derivirana_varijabla naziv="DomainObject.Predmet.ProtuStrankaListFormatedWithAdress_1">
      <item>ELTEH društvo s ograničenom odgovornošću za tehničku zaštitu, Milice Mihičić 1/a, 10000 Zagreb zastupanog po punomoćniku Neven Skender</item>
    </derivirana_varijabla>
  </DomainObject.Predmet.ProtuStrankaListFormatedWithAdress>
  <DomainObject.Predmet.ProtuStrankaListFormatedWithAdressOIB>
    <izvorni_sadrzaj>
      <item>ELTEH društvo s ograničenom odgovornošću za tehničku zaštitu, OIB 21317744036, Milice Mihičić 1/a, 10000 Zagreb zastupanog po punomoćniku Neven Skender</item>
    </izvorni_sadrzaj>
    <derivirana_varijabla naziv="DomainObject.Predmet.ProtuStrankaListFormatedWithAdressOIB_1">
      <item>ELTEH društvo s ograničenom odgovornošću za tehničku zaštitu, OIB 21317744036, Milice Mihičić 1/a, 10000 Zagreb zastupanog po punomoćniku Neven Skender</item>
    </derivirana_varijabla>
  </DomainObject.Predmet.ProtuStrankaListFormatedWithAdressOIB>
  <DomainObject.Predmet.ProtuStrankaListNazivFormated>
    <izvorni_sadrzaj>
      <item>ELTEH društvo s ograničenom odgovornošću za tehničku zaštitu</item>
    </izvorni_sadrzaj>
    <derivirana_varijabla naziv="DomainObject.Predmet.ProtuStrankaListNazivFormated_1">
      <item>ELTEH društvo s ograničenom odgovornošću za tehničku zaštitu</item>
    </derivirana_varijabla>
  </DomainObject.Predmet.ProtuStrankaListNazivFormated>
  <DomainObject.Predmet.ProtuStrankaListNazivFormatedOIB>
    <izvorni_sadrzaj>
      <item>ELTEH društvo s ograničenom odgovornošću za tehničku zaštitu, OIB 21317744036</item>
    </izvorni_sadrzaj>
    <derivirana_varijabla naziv="DomainObject.Predmet.ProtuStrankaListNazivFormatedOIB_1">
      <item>ELTEH društvo s ograničenom odgovornošću za tehničku zaštitu, OIB 21317744036</item>
    </derivirana_varijabla>
  </DomainObject.Predmet.ProtuStrankaListNazivFormatedOIB>
  <DomainObject.Predmet.OstaliListFormated>
    <izvorni_sadrzaj>
      <item>BORIS RADAN punomoćnik sudionika u postupku ŽELJKO TRZIN</item>
      <item>Neven Skender punomoćnik sudionika u postupku ELTEH društvo s ograničenom odgovornošću za tehničku zaštitu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izvorni_sadrzaj>
    <derivirana_varijabla naziv="DomainObject.Predmet.OstaliListFormated_1">
      <item>BORIS RADAN punomoćnik sudionika u postupku ŽELJKO TRZIN</item>
      <item>Neven Skender punomoćnik sudionika u postupku ELTEH društvo s ograničenom odgovornošću za tehničku zaštitu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derivirana_varijabla>
  </DomainObject.Predmet.OstaliListFormated>
  <DomainObject.Predmet.OstaliListFormatedOIB>
    <izvorni_sadrzaj>
      <item>BORIS RADAN punomoćnik sudionika u postupku ŽELJKO TRZIN</item>
      <item>Neven Skender punomoćnik sudionika u postupku ELTEH društvo s ograničenom odgovornošću za tehničku zaštitu</item>
      <item>Mladen Selec, OIB 67769428342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usluge, OIB 12078123472</item>
      <item>Jadranka Poklečki</item>
      <item>EUROPAK-PROMET društvo s ograničenom odgovornošću za otpremništvo prijevoz i usluge, OIB 12078123472</item>
      <item>Damir Kovačić</item>
      <item>INA-INDUSTRIJA NAFTE, d.d., OIB 27759560625</item>
      <item>Goran Čurić</item>
      <item>Raiffeisenbank Austria d.d., OIB 53056966535</item>
      <item>HYPO ALPE-ADRIA-NEKRETNINE d.o.o. za usluge, OIB 66980823600</item>
      <item>Martina Poklečki</item>
      <item>Stjepan Jerneić</item>
      <item>Jurica Šoltan</item>
      <item>ZAGREBAČKA BANKA DIONIČKO DRUŠTVO, OIB 92963223473</item>
      <item>IVAS GRUPA d.o.o. za usluge, OIB 22926614320</item>
    </izvorni_sadrzaj>
    <derivirana_varijabla naziv="DomainObject.Predmet.OstaliListFormatedOIB_1">
      <item>BORIS RADAN punomoćnik sudionika u postupku ŽELJKO TRZIN</item>
      <item>Neven Skender punomoćnik sudionika u postupku ELTEH društvo s ograničenom odgovornošću za tehničku zaštitu</item>
      <item>Mladen Selec, OIB 67769428342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usluge, OIB 12078123472</item>
      <item>Jadranka Poklečki</item>
      <item>EUROPAK-PROMET društvo s ograničenom odgovornošću za otpremništvo prijevoz i usluge, OIB 12078123472</item>
      <item>Damir Kovačić</item>
      <item>INA-INDUSTRIJA NAFTE, d.d., OIB 27759560625</item>
      <item>Goran Čurić</item>
      <item>Raiffeisenbank Austria d.d., OIB 53056966535</item>
      <item>HYPO ALPE-ADRIA-NEKRETNINE d.o.o. za usluge, OIB 66980823600</item>
      <item>Martina Poklečki</item>
      <item>Stjepan Jerneić</item>
      <item>Jurica Šoltan</item>
      <item>ZAGREBAČKA BANKA DIONIČKO DRUŠTVO, OIB 92963223473</item>
      <item>IVAS GRUPA d.o.o. za usluge, OIB 22926614320</item>
    </derivirana_varijabla>
  </DomainObject.Predmet.OstaliListFormatedOIB>
  <DomainObject.Predmet.OstaliListFormatedWithAdress>
    <izvorni_sadrzaj>
      <item>BORIS RADAN, Šestinski dol 40, 10000 Zagreb punomoćnik sudionika u postupku ŽELJKO TRZIN</item>
      <item>Neven Skender punomoćnik sudionika u postupku ELTEH društvo s ograničenom odgovornošću za tehničku zaštitu</item>
      <item>Mladen Selec, Savska 6, 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Kustošijanska 344/A, 10000 Zagreb</item>
      <item>Jadranka Poklečki</item>
      <item>EUROPAK-PROMET društvo s ograničenom odgovornošću za otpremništvo prijevoz i usluge, Kustošijanska 344/A, 10000 Zagreb</item>
      <item>Damir Kovačić</item>
      <item>INA-INDUSTRIJA NAFTE, d.d., Avenija V. Holjevca 10, 10000 Zagreb</item>
      <item>Goran Čurić</item>
      <item>Raiffeisenbank Austria d.d., Petrinjska 59, 10000 Zagreb</item>
      <item>HYPO ALPE-ADRIA-NEKRETNINE d.o.o. za usluge, Slavonska avenija 6, 10000 Zagreb</item>
      <item>Martina Poklečki</item>
      <item>Stjepan Jerneić</item>
      <item>Jurica Šoltan</item>
      <item>ZAGREBAČKA BANKA DIONIČKO DRUŠTVO, Trg bana Josipa Jelačića 10, 10000 Zagreb</item>
      <item>IVAS GRUPA d.o.o. za usluge, Donje Svetice 40, 10000 Zagreb</item>
    </izvorni_sadrzaj>
    <derivirana_varijabla naziv="DomainObject.Predmet.OstaliListFormatedWithAdress_1">
      <item>BORIS RADAN, Šestinski dol 40, 10000 Zagreb punomoćnik sudionika u postupku ŽELJKO TRZIN</item>
      <item>Neven Skender punomoćnik sudionika u postupku ELTEH društvo s ograničenom odgovornošću za tehničku zaštitu</item>
      <item>Mladen Selec, Savska 6, 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Kustošijanska 344/A, 10000 Zagreb</item>
      <item>Jadranka Poklečki</item>
      <item>EUROPAK-PROMET društvo s ograničenom odgovornošću za otpremništvo prijevoz i usluge, Kustošijanska 344/A, 10000 Zagreb</item>
      <item>Damir Kovačić</item>
      <item>INA-INDUSTRIJA NAFTE, d.d., Avenija V. Holjevca 10, 10000 Zagreb</item>
      <item>Goran Čurić</item>
      <item>Raiffeisenbank Austria d.d., Petrinjska 59, 10000 Zagreb</item>
      <item>HYPO ALPE-ADRIA-NEKRETNINE d.o.o. za usluge, Slavonska avenija 6, 10000 Zagreb</item>
      <item>Martina Poklečki</item>
      <item>Stjepan Jerneić</item>
      <item>Jurica Šoltan</item>
      <item>ZAGREBAČKA BANKA DIONIČKO DRUŠTVO, Trg bana Josipa Jelačića 10, 10000 Zagreb</item>
      <item>IVAS GRUPA d.o.o. za usluge, Donje Svetice 40, 10000 Zagreb</item>
    </derivirana_varijabla>
  </DomainObject.Predmet.OstaliListFormatedWithAdress>
  <DomainObject.Predmet.OstaliListFormatedWithAdressOIB>
    <izvorni_sadrzaj>
      <item>BORIS RADAN, Šestinski dol 40, 10000 Zagreb punomoćnik sudionika u postupku ŽELJKO TRZIN</item>
      <item>Neven Skender punomoćnik sudionika u postupku ELTEH društvo s ograničenom odgovornošću za tehničku zaštitu</item>
      <item>Mladen Selec, OIB 67769428342, Savska 6, 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OIB 12078123472, Kustošijanska 344/A, 10000 Zagreb</item>
      <item>Jadranka Poklečki</item>
      <item>EUROPAK-PROMET društvo s ograničenom odgovornošću za otpremništvo prijevoz i usluge, OIB 12078123472, Kustošijanska 344/A, 10000 Zagreb</item>
      <item>Damir Kovačić</item>
      <item>INA-INDUSTRIJA NAFTE, d.d., OIB 27759560625, Avenija V. Holjevca 10, 10000 Zagreb</item>
      <item>Goran Čurić</item>
      <item>Raiffeisenbank Austria d.d., OIB 53056966535, Petrinjska 59, 10000 Zagreb</item>
      <item>HYPO ALPE-ADRIA-NEKRETNINE d.o.o. za usluge, OIB 66980823600, Slavonska avenija 6, 10000 Zagreb</item>
      <item>Martina Poklečki</item>
      <item>Stjepan Jerneić</item>
      <item>Jurica Šoltan</item>
      <item>ZAGREBAČKA BANKA DIONIČKO DRUŠTVO, OIB 92963223473, Trg bana Josipa Jelačića 10, 10000 Zagreb</item>
      <item>IVAS GRUPA d.o.o. za usluge, OIB 22926614320, Donje Svetice 40, 10000 Zagreb</item>
    </izvorni_sadrzaj>
    <derivirana_varijabla naziv="DomainObject.Predmet.OstaliListFormatedWithAdressOIB_1">
      <item>BORIS RADAN, Šestinski dol 40, 10000 Zagreb punomoćnik sudionika u postupku ŽELJKO TRZIN</item>
      <item>Neven Skender punomoćnik sudionika u postupku ELTEH društvo s ograničenom odgovornošću za tehničku zaštitu</item>
      <item>Mladen Selec, OIB 67769428342, Savska 6, 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OIB 12078123472, Kustošijanska 344/A, 10000 Zagreb</item>
      <item>Jadranka Poklečki</item>
      <item>EUROPAK-PROMET društvo s ograničenom odgovornošću za otpremništvo prijevoz i usluge, OIB 12078123472, Kustošijanska 344/A, 10000 Zagreb</item>
      <item>Damir Kovačić</item>
      <item>INA-INDUSTRIJA NAFTE, d.d., OIB 27759560625, Avenija V. Holjevca 10, 10000 Zagreb</item>
      <item>Goran Čurić</item>
      <item>Raiffeisenbank Austria d.d., OIB 53056966535, Petrinjska 59, 10000 Zagreb</item>
      <item>HYPO ALPE-ADRIA-NEKRETNINE d.o.o. za usluge, OIB 66980823600, Slavonska avenija 6, 10000 Zagreb</item>
      <item>Martina Poklečki</item>
      <item>Stjepan Jerneić</item>
      <item>Jurica Šoltan</item>
      <item>ZAGREBAČKA BANKA DIONIČKO DRUŠTVO, OIB 92963223473, Trg bana Josipa Jelačića 10, 10000 Zagreb</item>
      <item>IVAS GRUPA d.o.o. za usluge, OIB 22926614320, Donje Svetice 40, 10000 Zagreb</item>
    </derivirana_varijabla>
  </DomainObject.Predmet.OstaliListFormatedWithAdressOIB>
  <DomainObject.Predmet.OstaliListNazivFormated>
    <izvorni_sadrzaj>
      <item>BORIS RADAN</item>
      <item>Neven Skender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izvorni_sadrzaj>
    <derivirana_varijabla naziv="DomainObject.Predmet.OstaliListNazivFormated_1">
      <item>BORIS RADAN</item>
      <item>Neven Skender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derivirana_varijabla>
  </DomainObject.Predmet.OstaliListNazivFormated>
  <DomainObject.Predmet.OstaliListNazivFormatedOIB>
    <izvorni_sadrzaj>
      <item>BORIS RADAN</item>
      <item>Neven Skender</item>
      <item>Mladen Selec, OIB 67769428342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usluge, OIB 12078123472</item>
      <item>Jadranka Poklečki</item>
      <item>EUROPAK-PROMET društvo s ograničenom odgovornošću za otpremništvo prijevoz i usluge, OIB 12078123472</item>
      <item>Damir Kovačić</item>
      <item>INA-INDUSTRIJA NAFTE, d.d., OIB 27759560625</item>
      <item>Goran Čurić</item>
      <item>Raiffeisenbank Austria d.d., OIB 53056966535</item>
      <item>HYPO ALPE-ADRIA-NEKRETNINE d.o.o. za usluge, OIB 66980823600</item>
      <item>Martina Poklečki</item>
      <item>Stjepan Jerneić</item>
      <item>Jurica Šoltan</item>
      <item>ZAGREBAČKA BANKA DIONIČKO DRUŠTVO, OIB 92963223473</item>
      <item>IVAS GRUPA d.o.o. za usluge, OIB 22926614320</item>
    </izvorni_sadrzaj>
    <derivirana_varijabla naziv="DomainObject.Predmet.OstaliListNazivFormatedOIB_1">
      <item>BORIS RADAN</item>
      <item>Neven Skender</item>
      <item>Mladen Selec, OIB 67769428342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usluge, OIB 12078123472</item>
      <item>Jadranka Poklečki</item>
      <item>EUROPAK-PROMET društvo s ograničenom odgovornošću za otpremništvo prijevoz i usluge, OIB 12078123472</item>
      <item>Damir Kovačić</item>
      <item>INA-INDUSTRIJA NAFTE, d.d., OIB 27759560625</item>
      <item>Goran Čurić</item>
      <item>Raiffeisenbank Austria d.d., OIB 53056966535</item>
      <item>HYPO ALPE-ADRIA-NEKRETNINE d.o.o. za usluge, OIB 66980823600</item>
      <item>Martina Poklečki</item>
      <item>Stjepan Jerneić</item>
      <item>Jurica Šoltan</item>
      <item>ZAGREBAČKA BANKA DIONIČKO DRUŠTVO, OIB 92963223473</item>
      <item>IVAS GRUPA d.o.o. za usluge, OIB 22926614320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TRZIN</izvorni_sadrzaj>
    <derivirana_varijabla naziv="DomainObject.Predmet.StrankaIDrugi_1">ŽELJKO TRZIN</derivirana_varijabla>
  </DomainObject.Predmet.StrankaIDrugi>
  <DomainObject.Predmet.ProtustrankaIDrugi>
    <izvorni_sadrzaj>ELTEH društvo s ograničenom odgovornošću za tehničku zaštitu</izvorni_sadrzaj>
    <derivirana_varijabla naziv="DomainObject.Predmet.ProtustrankaIDrugi_1">ELTEH društvo s ograničenom odgovornošću za tehničku zaštitu</derivirana_varijabla>
  </DomainObject.Predmet.ProtustrankaIDrugi>
  <DomainObject.Predmet.StrankaIDrugiAdressOIB>
    <izvorni_sadrzaj>ŽELJKO TRZIN, OIB 30363865334, Zagrebačka 4, 22000 Šibenik</izvorni_sadrzaj>
    <derivirana_varijabla naziv="DomainObject.Predmet.StrankaIDrugiAdressOIB_1">ŽELJKO TRZIN, OIB 30363865334, Zagrebačka 4, 22000 Šibenik</derivirana_varijabla>
  </DomainObject.Predmet.StrankaIDrugiAdressOIB>
  <DomainObject.Predmet.ProtustrankaIDrugiAdressOIB>
    <izvorni_sadrzaj>ELTEH društvo s ograničenom odgovornošću za tehničku zaštitu, OIB 21317744036, Milice Mihičić 1/a, 10000 Zagreb</izvorni_sadrzaj>
    <derivirana_varijabla naziv="DomainObject.Predmet.ProtustrankaIDrugiAdressOIB_1">ELTEH društvo s ograničenom odgovornošću za tehničku zaštitu, OIB 21317744036, Milice Mihičić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RADAN</item>
      <item>ELTEH društvo s ograničenom odgovornošću za tehničku zaštitu</item>
      <item>ŽELJKO TRZIN</item>
      <item>Neven Skender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izvorni_sadrzaj>
    <derivirana_varijabla naziv="DomainObject.Predmet.SudioniciListNaziv_1">
      <item>BORIS RADAN</item>
      <item>ELTEH društvo s ograničenom odgovornošću za tehničku zaštitu</item>
      <item>ŽELJKO TRZIN</item>
      <item>Neven Skender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derivirana_varijabla>
  </DomainObject.Predmet.SudioniciListNaziv>
  <DomainObject.Predmet.SudioniciListAdressOIB>
    <izvorni_sadrzaj>
      <item>BORIS RADAN, Šestinski dol 40,10000 Zagreb</item>
      <item>ELTEH društvo s ograničenom odgovornošću za tehničku zaštitu, OIB 21317744036, Milice Mihičić 1/a,10000 Zagreb</item>
      <item>ŽELJKO TRZIN, OIB 30363865334, Zagrebačka 4,22000 Šibenik</item>
      <item>Neven Skender</item>
      <item>Mladen Selec, OIB 67769428342, Savska 6,10310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OIB 12078123472, Kustošijanska 344/A,10000 Zagreb</item>
      <item>Jadranka Poklečki</item>
      <item>EUROPAK-PROMET društvo s ograničenom odgovornošću za otpremništvo prijevoz i usluge, OIB 12078123472, Kustošijanska 344/A,10000 Zagreb</item>
      <item>Damir Kovačić</item>
      <item>INA-INDUSTRIJA NAFTE, d.d., OIB 27759560625, Avenija V. Holjevca 10,10000 Zagreb</item>
      <item>Goran Čurić</item>
      <item>Raiffeisenbank Austria d.d., OIB 53056966535, Petrinjska 59,10000 Zagreb</item>
      <item>HYPO ALPE-ADRIA-NEKRETNINE d.o.o. za usluge, OIB 66980823600, Slavonska avenija 6,10000 Zagreb</item>
      <item>Martina Poklečki</item>
      <item>Stjepan Jerneić</item>
      <item>Jurica Šoltan</item>
      <item>ZAGREBAČKA BANKA DIONIČKO DRUŠTVO, OIB 92963223473, Trg bana Josipa Jelačića 10,10000 Zagreb</item>
      <item>IVAS GRUPA d.o.o. za usluge, OIB 22926614320, Donje Svetice 40,10000 Zagreb</item>
    </izvorni_sadrzaj>
    <derivirana_varijabla naziv="DomainObject.Predmet.SudioniciListAdressOIB_1">
      <item>BORIS RADAN, Šestinski dol 40,10000 Zagreb</item>
      <item>ELTEH društvo s ograničenom odgovornošću za tehničku zaštitu, OIB 21317744036, Milice Mihičić 1/a,10000 Zagreb</item>
      <item>ŽELJKO TRZIN, OIB 30363865334, Zagrebačka 4,22000 Šibenik</item>
      <item>Neven Skender</item>
      <item>Mladen Selec, OIB 67769428342, Savska 6,10310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OIB 12078123472, Kustošijanska 344/A,10000 Zagreb</item>
      <item>Jadranka Poklečki</item>
      <item>EUROPAK-PROMET društvo s ograničenom odgovornošću za otpremništvo prijevoz i usluge, OIB 12078123472, Kustošijanska 344/A,10000 Zagreb</item>
      <item>Damir Kovačić</item>
      <item>INA-INDUSTRIJA NAFTE, d.d., OIB 27759560625, Avenija V. Holjevca 10,10000 Zagreb</item>
      <item>Goran Čurić</item>
      <item>Raiffeisenbank Austria d.d., OIB 53056966535, Petrinjska 59,10000 Zagreb</item>
      <item>HYPO ALPE-ADRIA-NEKRETNINE d.o.o. za usluge, OIB 66980823600, Slavonska avenija 6,10000 Zagreb</item>
      <item>Martina Poklečki</item>
      <item>Stjepan Jerneić</item>
      <item>Jurica Šoltan</item>
      <item>ZAGREBAČKA BANKA DIONIČKO DRUŠTVO, OIB 92963223473, Trg bana Josipa Jelačića 10,10000 Zagreb</item>
      <item>IVAS GRUPA d.o.o. za usluge, OIB 22926614320,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21317744036</item>
      <item>, OIB 30363865334</item>
      <item>, OIB null</item>
      <item>, OIB 67769428342</item>
      <item>, OIB null</item>
      <item>, OIB null</item>
      <item>, OIB null</item>
      <item>, OIB null</item>
      <item>, OIB null</item>
      <item>, OIB 12078123472</item>
      <item>, OIB null</item>
      <item>, OIB 12078123472</item>
      <item>, OIB null</item>
      <item>, OIB 27759560625</item>
      <item>, OIB null</item>
      <item>, OIB 53056966535</item>
      <item>, OIB 66980823600</item>
      <item>, OIB null</item>
      <item>, OIB null</item>
      <item>, OIB null</item>
      <item>, OIB 92963223473</item>
      <item>, OIB 22926614320</item>
    </izvorni_sadrzaj>
    <derivirana_varijabla naziv="DomainObject.Predmet.SudioniciListNazivOIB_1">
      <item>, OIB null</item>
      <item>, OIB 21317744036</item>
      <item>, OIB 30363865334</item>
      <item>, OIB null</item>
      <item>, OIB 67769428342</item>
      <item>, OIB null</item>
      <item>, OIB null</item>
      <item>, OIB null</item>
      <item>, OIB null</item>
      <item>, OIB null</item>
      <item>, OIB 12078123472</item>
      <item>, OIB null</item>
      <item>, OIB 12078123472</item>
      <item>, OIB null</item>
      <item>, OIB 27759560625</item>
      <item>, OIB null</item>
      <item>, OIB 53056966535</item>
      <item>, OIB 66980823600</item>
      <item>, OIB null</item>
      <item>, OIB null</item>
      <item>, OIB null</item>
      <item>, OIB 92963223473</item>
      <item>, OIB 22926614320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1961</properties:Characters>
  <properties:Lines>67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2016-07-27T09:17:00Z</dcterms:created>
  <dc:creator>Mihael Kovačić</dc:creator>
  <cp:lastModifiedBy>Sonja Pilić</cp:lastModifiedBy>
  <cp:lastPrinted>2016-07-27T09:19:00Z</cp:lastPrinted>
  <dcterms:modified xmlns:xsi="http://www.w3.org/2001/XMLSchema-instance" xsi:type="dcterms:W3CDTF">2016-07-27T09:22:00Z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