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cccd" w14:paraId="c86ccc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A263E">
        <w:t>68</w:t>
      </w:r>
      <w:r w:rsidR="00D23177">
        <w:t>91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97406C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23177" w:rsidRPr="00D23177">
        <w:t xml:space="preserve"> </w:t>
      </w:r>
      <w:r w:rsidR="00D23177">
        <w:t xml:space="preserve">PROJEKT GUNDULIĆ 3 d.o.o., Zagreb, </w:t>
      </w:r>
      <w:proofErr w:type="spellStart"/>
      <w:r w:rsidR="00D23177">
        <w:t>Gundulićeva</w:t>
      </w:r>
      <w:proofErr w:type="spellEnd"/>
      <w:r w:rsidR="00D23177">
        <w:t xml:space="preserve"> 3, OIB: 38350109916, MBS: 080809921.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23177">
        <w:t>1.457,16</w:t>
      </w:r>
      <w:r w:rsidR="005B0782">
        <w:t xml:space="preserve"> 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97406C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9A263E">
      <w:t>68</w:t>
    </w:r>
    <w:r w:rsidR="00D23177">
      <w:t>91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86AE3"/>
    <w:rsid w:val="007B13A4"/>
    <w:rsid w:val="007B5AFD"/>
    <w:rsid w:val="007C7891"/>
    <w:rsid w:val="007D5A5D"/>
    <w:rsid w:val="007E717E"/>
    <w:rsid w:val="008155EE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7406C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0FA0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6891</izvorni_sadrzaj>
    <derivirana_varijabla naziv="DomainObject.Predmet.Broj_1">6891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St-6891/2015</izvorni_sadrzaj>
    <derivirana_varijabla naziv="DomainObject.Predmet.OznakaBroj_1">St-6891/2015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Gundulić 3 d.o.o. zastupanog po punomoćniku Igor Maksimiljanović</izvorni_sadrzaj>
    <derivirana_varijabla naziv="DomainObject.Predmet.ProtustrankaFormated_1">  Projekt Gundulić 3 d.o.o. zastupanog po punomoćniku Igor Maksimiljanović</derivirana_varijabla>
  </DomainObject.Predmet.ProtustrankaFormated>
  <DomainObject.Predmet.ProtustrankaFormatedOIB>
    <izvorni_sadrzaj>  Projekt Gundulić 3 d.o.o., OIB 38350109916 zastupanog po punomoćniku Igor Maksimiljanović</izvorni_sadrzaj>
    <derivirana_varijabla naziv="DomainObject.Predmet.ProtustrankaFormatedOIB_1">  Projekt Gundulić 3 d.o.o., OIB 38350109916 zastupanog po punomoćniku Igor Maksimiljanović</derivirana_varijabla>
  </DomainObject.Predmet.ProtustrankaFormatedOIB>
  <DomainObject.Predmet.ProtustrankaFormatedWithAdress>
    <izvorni_sadrzaj> Projekt Gundulić 3 d.o.o., Gundulićeva 3, 10000 Zagreb zastupanog po punomoćniku Igor Maksimiljanović</izvorni_sadrzaj>
    <derivirana_varijabla naziv="DomainObject.Predmet.ProtustrankaFormatedWithAdress_1"> Projekt Gundulić 3 d.o.o., Gundulićeva 3, 10000 Zagreb zastupanog po punomoćniku Igor Maksimiljanović</derivirana_varijabla>
  </DomainObject.Predmet.ProtustrankaFormatedWithAdress>
  <DomainObject.Predmet.ProtustrankaFormatedWithAdressOIB>
    <izvorni_sadrzaj> Projekt Gundulić 3 d.o.o., OIB 38350109916, Gundulićeva 3, 10000 Zagreb zastupanog po punomoćniku Igor Maksimiljanović</izvorni_sadrzaj>
    <derivirana_varijabla naziv="DomainObject.Predmet.ProtustrankaFormatedWithAdressOIB_1"> Projekt Gundulić 3 d.o.o., OIB 38350109916, Gundulićeva 3, 10000 Zagreb zastupanog po punomoćniku Igor Maksimiljanović</derivirana_varijabla>
  </DomainObject.Predmet.ProtustrankaFormatedWithAdressOIB>
  <DomainObject.Predmet.ProtustrankaWithAdress>
    <izvorni_sadrzaj>Projekt Gundulić 3 d.o.o. Gundulićeva 3, 10000 Zagreb</izvorni_sadrzaj>
    <derivirana_varijabla naziv="DomainObject.Predmet.ProtustrankaWithAdress_1">Projekt Gundulić 3 d.o.o. Gundulićeva 3, 10000 Zagreb</derivirana_varijabla>
  </DomainObject.Predmet.ProtustrankaWithAdress>
  <DomainObject.Predmet.ProtustrankaWithAdressOIB>
    <izvorni_sadrzaj>Projekt Gundulić 3 d.o.o., OIB 38350109916, Gundulićeva 3, 10000 Zagreb</izvorni_sadrzaj>
    <derivirana_varijabla naziv="DomainObject.Predmet.ProtustrankaWithAdressOIB_1">Projekt Gundulić 3 d.o.o., OIB 38350109916, Gundulićeva 3, 10000 Zagreb</derivirana_varijabla>
  </DomainObject.Predmet.ProtustrankaWithAdressOIB>
  <DomainObject.Predmet.ProtustrankaNazivFormated>
    <izvorni_sadrzaj>Projekt Gundulić 3 d.o.o.</izvorni_sadrzaj>
    <derivirana_varijabla naziv="DomainObject.Predmet.ProtustrankaNazivFormated_1">Projekt Gundulić 3 d.o.o.</derivirana_varijabla>
  </DomainObject.Predmet.ProtustrankaNazivFormated>
  <DomainObject.Predmet.ProtustrankaNazivFormatedOIB>
    <izvorni_sadrzaj>Projekt Gundulić 3 d.o.o., OIB 38350109916</izvorni_sadrzaj>
    <derivirana_varijabla naziv="DomainObject.Predmet.ProtustrankaNazivFormatedOIB_1">Projekt Gundulić 3 d.o.o., OIB 38350109916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Gundulić 3 d.o.o. zastupanog po punomoćniku Igor Maksimiljanović</item>
    </izvorni_sadrzaj>
    <derivirana_varijabla naziv="DomainObject.Predmet.ProtuStrankaListFormated_1">
      <item>Projekt Gundulić 3 d.o.o. zastupanog po punomoćniku Igor Maksimiljanović</item>
    </derivirana_varijabla>
  </DomainObject.Predmet.ProtuStrankaListFormated>
  <DomainObject.Predmet.ProtuStrankaListFormatedOIB>
    <izvorni_sadrzaj>
      <item>Projekt Gundulić 3 d.o.o., OIB 38350109916 zastupanog po punomoćniku Igor Maksimiljanović</item>
    </izvorni_sadrzaj>
    <derivirana_varijabla naziv="DomainObject.Predmet.ProtuStrankaListFormatedOIB_1">
      <item>Projekt Gundulić 3 d.o.o., OIB 38350109916 zastupanog po punomoćniku Igor Maksimiljanović</item>
    </derivirana_varijabla>
  </DomainObject.Predmet.ProtuStrankaListFormatedOIB>
  <DomainObject.Predmet.ProtuStrankaListFormatedWithAdress>
    <izvorni_sadrzaj>
      <item>Projekt Gundulić 3 d.o.o., Gundulićeva 3, 10000 Zagreb zastupanog po punomoćniku Igor Maksimiljanović</item>
    </izvorni_sadrzaj>
    <derivirana_varijabla naziv="DomainObject.Predmet.ProtuStrankaListFormatedWithAdress_1">
      <item>Projekt Gundulić 3 d.o.o., Gundulićeva 3, 10000 Zagreb zastupanog po punomoćniku Igor Maksimiljanović</item>
    </derivirana_varijabla>
  </DomainObject.Predmet.ProtuStrankaListFormatedWithAdress>
  <DomainObject.Predmet.ProtuStrankaListFormatedWithAdressOIB>
    <izvorni_sadrzaj>
      <item>Projekt Gundulić 3 d.o.o., OIB 38350109916, Gundulićeva 3, 10000 Zagreb zastupanog po punomoćniku Igor Maksimiljanović</item>
    </izvorni_sadrzaj>
    <derivirana_varijabla naziv="DomainObject.Predmet.ProtuStrankaListFormatedWithAdressOIB_1">
      <item>Projekt Gundulić 3 d.o.o., OIB 38350109916, Gundulićeva 3, 10000 Zagreb zastupanog po punomoćniku Igor Maksimiljanović</item>
    </derivirana_varijabla>
  </DomainObject.Predmet.ProtuStrankaListFormatedWithAdressOIB>
  <DomainObject.Predmet.ProtuStrankaListNazivFormated>
    <izvorni_sadrzaj>
      <item>Projekt Gundulić 3 d.o.o.</item>
    </izvorni_sadrzaj>
    <derivirana_varijabla naziv="DomainObject.Predmet.ProtuStrankaListNazivFormated_1">
      <item>Projekt Gundulić 3 d.o.o.</item>
    </derivirana_varijabla>
  </DomainObject.Predmet.ProtuStrankaListNazivFormated>
  <DomainObject.Predmet.ProtuStrankaListNazivFormatedOIB>
    <izvorni_sadrzaj>
      <item>Projekt Gundulić 3 d.o.o., OIB 38350109916</item>
    </izvorni_sadrzaj>
    <derivirana_varijabla naziv="DomainObject.Predmet.ProtuStrankaListNazivFormatedOIB_1">
      <item>Projekt Gundulić 3 d.o.o., OIB 38350109916</item>
    </derivirana_varijabla>
  </DomainObject.Predmet.ProtuStrankaListNazivFormatedOIB>
  <DomainObject.Predmet.OstaliListFormated>
    <izvorni_sadrzaj>
      <item>Igor Maksimiljanović punomoćnik sudionika u postupku Projekt Gundulić 3 d.o.o.</item>
    </izvorni_sadrzaj>
    <derivirana_varijabla naziv="DomainObject.Predmet.OstaliListFormated_1">
      <item>Igor Maksimiljanović punomoćnik sudionika u postupku Projekt Gundulić 3 d.o.o.</item>
    </derivirana_varijabla>
  </DomainObject.Predmet.OstaliListFormated>
  <DomainObject.Predmet.OstaliListFormatedOIB>
    <izvorni_sadrzaj>
      <item>Igor Maksimiljanović, OIB 80336561664 punomoćnik sudionika u postupku Projekt Gundulić 3 d.o.o.</item>
    </izvorni_sadrzaj>
    <derivirana_varijabla naziv="DomainObject.Predmet.OstaliListFormatedOIB_1">
      <item>Igor Maksimiljanović, OIB 80336561664 punomoćnik sudionika u postupku Projekt Gundulić 3 d.o.o.</item>
    </derivirana_varijabla>
  </DomainObject.Predmet.OstaliListFormatedOIB>
  <DomainObject.Predmet.OstaliListFormatedWithAdress>
    <izvorni_sadrzaj>
      <item>Igor Maksimiljanović, Gundulićeva Ulica 3, 10000 Zagreb punomoćnik sudionika u postupku Projekt Gundulić 3 d.o.o.</item>
    </izvorni_sadrzaj>
    <derivirana_varijabla naziv="DomainObject.Predmet.OstaliListFormatedWithAdress_1">
      <item>Igor Maksimiljanović, Gundulićeva Ulica 3, 10000 Zagreb punomoćnik sudionika u postupku Projekt Gundulić 3 d.o.o.</item>
    </derivirana_varijabla>
  </DomainObject.Predmet.OstaliListFormatedWithAdress>
  <DomainObject.Predmet.OstaliListFormatedWithAdressOIB>
    <izvorni_sadrzaj>
      <item>Igor Maksimiljanović, OIB 80336561664, Gundulićeva Ulica 3, 10000 Zagreb punomoćnik sudionika u postupku Projekt Gundulić 3 d.o.o.</item>
    </izvorni_sadrzaj>
    <derivirana_varijabla naziv="DomainObject.Predmet.OstaliListFormatedWithAdressOIB_1">
      <item>Igor Maksimiljanović, OIB 80336561664, Gundulićeva Ulica 3, 10000 Zagreb punomoćnik sudionika u postupku Projekt Gundulić 3 d.o.o.</item>
    </derivirana_varijabla>
  </DomainObject.Predmet.OstaliListFormatedWithAdressOIB>
  <DomainObject.Predmet.OstaliListNazivFormated>
    <izvorni_sadrzaj>
      <item>Igor Maksimiljanović</item>
    </izvorni_sadrzaj>
    <derivirana_varijabla naziv="DomainObject.Predmet.OstaliListNazivFormated_1">
      <item>Igor Maksimiljanović</item>
    </derivirana_varijabla>
  </DomainObject.Predmet.OstaliListNazivFormated>
  <DomainObject.Predmet.OstaliListNazivFormatedOIB>
    <izvorni_sadrzaj>
      <item>Igor Maksimiljanović, OIB 80336561664</item>
    </izvorni_sadrzaj>
    <derivirana_varijabla naziv="DomainObject.Predmet.OstaliListNazivFormatedOIB_1">
      <item>Igor Maksimiljanović, OIB 80336561664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Gundulić 3 d.o.o.</izvorni_sadrzaj>
    <derivirana_varijabla naziv="DomainObject.Predmet.ProtustrankaIDrugi_1">Projekt Gundulić 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 Gundulić 3 d.o.o., OIB 38350109916, Gundulićeva 3, 10000 Zagreb</izvorni_sadrzaj>
    <derivirana_varijabla naziv="DomainObject.Predmet.ProtustrankaIDrugiAdressOIB_1">Projekt Gundulić 3 d.o.o., OIB 38350109916, Gundulićeva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Gundulić 3 d.o.o.</item>
      <item>FINA Regionalni centar Zagreb</item>
      <item>Igor Maksimiljanović</item>
    </izvorni_sadrzaj>
    <derivirana_varijabla naziv="DomainObject.Predmet.SudioniciListNaziv_1">
      <item>Projekt Gundulić 3 d.o.o.</item>
      <item>FINA Regionalni centar Zagreb</item>
      <item>Igor Maksimiljanović</item>
    </derivirana_varijabla>
  </DomainObject.Predmet.SudioniciListNaziv>
  <DomainObject.Predmet.SudioniciListAdressOIB>
    <izvorni_sadrzaj>
      <item>Projekt Gundulić 3 d.o.o., OIB 38350109916, Gundulićeva 3,10000 Zagreb</item>
      <item>FINA Regionalni centar Zagreb, OIB 85821130368, Trg svibanjskih žrtava 1995. 1,10000 Zagreb</item>
      <item>Igor Maksimiljanović, OIB 80336561664, Gundulićeva Ulica 3,10000 Zagreb</item>
    </izvorni_sadrzaj>
    <derivirana_varijabla naziv="DomainObject.Predmet.SudioniciListAdressOIB_1">
      <item>Projekt Gundulić 3 d.o.o., OIB 38350109916, Gundulićeva 3,10000 Zagreb</item>
      <item>FINA Regionalni centar Zagreb, OIB 85821130368, Trg svibanjskih žrtava 1995. 1,10000 Zagreb</item>
      <item>Igor Maksimiljanović, OIB 80336561664, Gundulićeva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38350109916</item>
      <item>, OIB 85821130368</item>
      <item>, OIB 80336561664</item>
    </izvorni_sadrzaj>
    <derivirana_varijabla naziv="DomainObject.Predmet.SudioniciListNazivOIB_1">
      <item>, OIB 38350109916</item>
      <item>, OIB 85821130368</item>
      <item>, OIB 80336561664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2016-02-12T11:09:00Z</dcterms:created>
  <dc:creator>ilukac</dc:creator>
  <cp:lastModifiedBy>Mirela Šantek</cp:lastModifiedBy>
  <cp:lastPrinted>2016-03-14T09:19:00Z</cp:lastPrinted>
  <dcterms:modified xmlns:xsi="http://www.w3.org/2001/XMLSchema-instance" xsi:type="dcterms:W3CDTF">2016-03-16T12:39:00Z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