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b0f37a" w14:paraId="2b0f37a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573935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573935">
              <w:t>468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573935">
              <w:t>2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8313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Republika Hrvatska, Ministarstvo financija, Porezna uprava, Područni ured Varaždin, zastupanog po Županijskom državnom odvjetništvu u Varaždinu, za pokretanje stečajnog postupka nad dužnikom </w:t>
      </w:r>
      <w:r w:rsidR="00573935" w:rsidRPr="00573935">
        <w:rPr>
          <w:rFonts w:eastAsia="Times New Roman" w:hAnsi="Times New Roman" w:ascii="Times New Roman"/>
          <w:sz w:val="24"/>
          <w:szCs w:val="24"/>
          <w:lang w:eastAsia="hr-HR"/>
        </w:rPr>
        <w:t>AUT AUT d.o.o., Varaždin, Šetalište Franje Tuđman 1, II kat, OIB: 74606393416</w:t>
      </w: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7393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573935" w:rsidRPr="00573935">
        <w:rPr>
          <w:rFonts w:eastAsia="Times New Roman" w:hAnsi="Times New Roman" w:ascii="Times New Roman"/>
          <w:sz w:val="24"/>
          <w:szCs w:val="24"/>
          <w:lang w:eastAsia="hr-HR"/>
        </w:rPr>
        <w:t>AUT AUT d.o.o., Varaždin, Šetalište Franje Tuđman 1, II kat, OIB: 74606393416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63A3A" w:rsidP="0009785E" w:rsidR="0009785E" w:rsidRPr="00083131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23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siječnja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573935">
        <w:rPr>
          <w:rFonts w:eastAsia="Times New Roman" w:hAnsi="Times New Roman" w:ascii="Times New Roman"/>
          <w:b/>
          <w:sz w:val="24"/>
          <w:szCs w:val="24"/>
          <w:lang w:eastAsia="hr-HR"/>
        </w:rPr>
        <w:t>10</w:t>
      </w:r>
      <w:r w:rsidR="00083131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>:</w:t>
      </w:r>
      <w:r w:rsidR="00573935">
        <w:rPr>
          <w:rFonts w:eastAsia="Times New Roman" w:hAnsi="Times New Roman" w:ascii="Times New Roman"/>
          <w:b/>
          <w:sz w:val="24"/>
          <w:szCs w:val="24"/>
          <w:lang w:eastAsia="hr-HR"/>
        </w:rPr>
        <w:t>3</w:t>
      </w:r>
      <w:r w:rsidR="001F611C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za predlagatelja: Županijsko državno odvjetništv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u Varaždinu</w:t>
      </w:r>
    </w:p>
    <w:p w:rsidRDefault="00083131" w:rsidP="00573935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 dužnika: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3935" w:rsidRPr="00573935">
        <w:rPr>
          <w:rFonts w:eastAsia="Times New Roman" w:hAnsi="Times New Roman" w:ascii="Times New Roman"/>
          <w:sz w:val="24"/>
          <w:szCs w:val="24"/>
          <w:lang w:eastAsia="hr-HR"/>
        </w:rPr>
        <w:t>Matthew Gabriel Monteleone, Varaždin, Ive Vojnovića 26</w:t>
      </w:r>
    </w:p>
    <w:p w:rsidRDefault="00573935" w:rsidP="00573935" w:rsidR="00573935" w:rsidRPr="00573935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73935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Zagrebačka banka d.d., Zagreb, Trg bana Josipa Jelačića 10</w:t>
      </w: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573935" w:rsidP="00573935" w:rsidR="00C200B3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 w:rsidRPr="00573935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Raiffeisenbank Austria d.d., Zagreb, Magazinska cesta 69 </w:t>
      </w:r>
      <w:r w:rsidR="00C200B3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35B44" w:rsidP="0009785E" w:rsidR="00D35B44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FF0000"/>
          <w:sz w:val="24"/>
          <w:szCs w:val="24"/>
          <w:lang w:eastAsia="hr-HR"/>
        </w:rPr>
        <w:tab/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>Financijska agencija na temelju članka 492. st. 1. Stečajnog zakona (Narodne novine broj 71/15 i 104/17 u nastavku SZ),</w:t>
      </w:r>
      <w:r w:rsidR="0009785E" w:rsidRPr="00D35B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>podnijela je zahtjev za provedbu skraćenog stečajnog postupka. Po provedenom postupku sud je rješenjem broj St-</w:t>
      </w:r>
      <w:r w:rsidR="00573935">
        <w:rPr>
          <w:rFonts w:eastAsia="Times New Roman" w:hAnsi="Times New Roman" w:ascii="Times New Roman"/>
          <w:sz w:val="24"/>
          <w:szCs w:val="24"/>
          <w:lang w:eastAsia="hr-HR"/>
        </w:rPr>
        <w:t>383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>/2018-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573935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2018. obustavio skraćeni stečajni postup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 xml:space="preserve">k nad dužnikom i to sukladno čl. 433. SZ-a. Sukladno istoj odredbi u daljnjem tijeku postupka potrebno je donijeti rješenje o pokretanju prethodnog postupka, odnosno otvaranju stečajnog postupka. </w:t>
      </w:r>
    </w:p>
    <w:p w:rsidRDefault="00D35B44" w:rsidP="0009785E" w:rsidR="00D35B44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D35B44" w:rsidP="0009785E" w:rsidR="0009785E" w:rsidRPr="0056686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, u tijeku provedbe skraćenog stečajnog postupka 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>podnio ovome sudu prijedlog za otvaranje stečajnog postupka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budući ima tražbinu prema dužniku u iznosu od </w:t>
      </w:r>
      <w:r w:rsidR="00573935">
        <w:rPr>
          <w:rFonts w:eastAsia="Times New Roman" w:hAnsi="Times New Roman" w:ascii="Times New Roman"/>
          <w:sz w:val="24"/>
          <w:szCs w:val="24"/>
          <w:lang w:eastAsia="hr-HR"/>
        </w:rPr>
        <w:t>13.128,94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kn. Iz zahtjeva za provedbu skraćenog stečajnog postupka Financijske agencije pak je vidljivo da dužnik na dan </w:t>
      </w:r>
      <w:r w:rsidR="00573935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redoslijeda osnova za plaćanje ima evidentirane neizvršene osnove za plaćanje u neprekinutom razdoblju od 120 dana u ukupnom iznosu od </w:t>
      </w:r>
      <w:r w:rsidR="00573935">
        <w:rPr>
          <w:rFonts w:eastAsia="Times New Roman" w:hAnsi="Times New Roman" w:ascii="Times New Roman"/>
          <w:sz w:val="24"/>
          <w:szCs w:val="24"/>
          <w:lang w:eastAsia="hr-HR"/>
        </w:rPr>
        <w:t xml:space="preserve">12.743,27 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>kn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56686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57393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763A3A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3"/>
        <w:gridCol w:w="4643"/>
      </w:tblGrid>
      <w:tr w:rsidTr="00763A3A" w:rsidR="00763A3A">
        <w:tc>
          <w:tcPr>
            <w:tcW w:type="dxa" w:w="4643"/>
            <w:tcBorders>
              <w:top w:val="nil"/>
              <w:left w:val="nil"/>
              <w:bottom w:val="nil"/>
              <w:right w:val="nil"/>
            </w:tcBorders>
          </w:tcPr>
          <w:p w:rsidRDefault="00763A3A" w:rsidP="0009785E" w:rsidR="00763A3A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43"/>
            <w:tcBorders>
              <w:top w:val="nil"/>
              <w:left w:val="nil"/>
              <w:bottom w:val="nil"/>
              <w:right w:val="nil"/>
            </w:tcBorders>
          </w:tcPr>
          <w:p w:rsidRDefault="00763A3A" w:rsidP="00763A3A" w:rsidR="00763A3A" w:rsidRP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3A3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Sudac:</w:t>
            </w:r>
          </w:p>
          <w:p w:rsidRDefault="00763A3A" w:rsidP="00763A3A" w:rsidR="00763A3A" w:rsidRP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763A3A" w:rsidP="00763A3A" w:rsidR="00763A3A" w:rsidRP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3A3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Denis Krnjak, v.r.</w:t>
            </w:r>
          </w:p>
          <w:p w:rsidRDefault="00763A3A" w:rsidP="00763A3A" w:rsidR="00763A3A" w:rsidRP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763A3A" w:rsidP="00763A3A" w:rsidR="00763A3A" w:rsidRP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763A3A" w:rsidP="00763A3A" w:rsidR="00763A3A" w:rsidRP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3A3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 točnost otpravka-ovlašteni službenik:</w:t>
            </w:r>
          </w:p>
          <w:p w:rsidRDefault="00763A3A" w:rsidP="00763A3A" w:rsid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763A3A" w:rsidP="0009785E" w:rsidR="00763A3A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4D5A58" w:rsidP="0009785E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a: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 u Varaždinu</w:t>
      </w:r>
    </w:p>
    <w:p w:rsidRDefault="00C200B3" w:rsidP="00573935" w:rsidR="00573935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 dužnika: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3935" w:rsidRPr="00573935">
        <w:rPr>
          <w:rFonts w:eastAsia="Times New Roman" w:hAnsi="Times New Roman" w:ascii="Times New Roman"/>
          <w:sz w:val="24"/>
          <w:szCs w:val="24"/>
          <w:lang w:eastAsia="hr-HR"/>
        </w:rPr>
        <w:t>Matthew Gabriel Monteleone, Varaždin, Ive Vojnovića 26</w:t>
      </w:r>
    </w:p>
    <w:p w:rsidRDefault="00573935" w:rsidP="00573935" w:rsidR="00573935" w:rsidRPr="00573935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73935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Zagrebačka banka d.d., Zagreb, Trg bana Josipa Jelačića 10</w:t>
      </w: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573935" w:rsidP="00573935" w:rsidR="00573935" w:rsidRPr="00573935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573935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Raiffeisenbank Austria d.d., Zagreb, Magazinska cesta 69 </w:t>
      </w:r>
    </w:p>
    <w:p w:rsidRDefault="004D5A58" w:rsidP="00573935" w:rsidR="0009785E" w:rsidRPr="00573935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573935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573935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503D9D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5B2CB3" w:rsidRPr="005B2CB3">
      <w:rPr>
        <w:rFonts w:hAnsi="Times New Roman" w:ascii="Times New Roman"/>
        <w:bCs/>
        <w:noProof/>
        <w:sz w:val="24"/>
        <w:szCs w:val="24"/>
      </w:rPr>
      <w:t>Poslovni broj: 10 St-468/2018-2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C200B3" w:rsid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B2CB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3131"/>
    <w:rsid w:val="00087C43"/>
    <w:rsid w:val="0009785E"/>
    <w:rsid w:val="000D36A2"/>
    <w:rsid w:val="001139DB"/>
    <w:rsid w:val="00166DE1"/>
    <w:rsid w:val="00194888"/>
    <w:rsid w:val="001F611C"/>
    <w:rsid w:val="001F6DF0"/>
    <w:rsid w:val="002322F7"/>
    <w:rsid w:val="00237FCE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8172F"/>
    <w:rsid w:val="0049749B"/>
    <w:rsid w:val="004A0BD1"/>
    <w:rsid w:val="004A29AB"/>
    <w:rsid w:val="004C16E5"/>
    <w:rsid w:val="004D5A58"/>
    <w:rsid w:val="004E1C60"/>
    <w:rsid w:val="00501147"/>
    <w:rsid w:val="00503D9D"/>
    <w:rsid w:val="00513553"/>
    <w:rsid w:val="00514316"/>
    <w:rsid w:val="005171C0"/>
    <w:rsid w:val="0056686D"/>
    <w:rsid w:val="00573935"/>
    <w:rsid w:val="005B2CB3"/>
    <w:rsid w:val="005E1D89"/>
    <w:rsid w:val="005F633B"/>
    <w:rsid w:val="00685195"/>
    <w:rsid w:val="006F7BE7"/>
    <w:rsid w:val="00741600"/>
    <w:rsid w:val="00743F89"/>
    <w:rsid w:val="00757A30"/>
    <w:rsid w:val="00763A3A"/>
    <w:rsid w:val="007802E2"/>
    <w:rsid w:val="0078776D"/>
    <w:rsid w:val="007A409A"/>
    <w:rsid w:val="007B18F5"/>
    <w:rsid w:val="00843DFC"/>
    <w:rsid w:val="008659E3"/>
    <w:rsid w:val="008A6557"/>
    <w:rsid w:val="008C4EFB"/>
    <w:rsid w:val="008D05FD"/>
    <w:rsid w:val="00906869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44CB1"/>
    <w:rsid w:val="00B92B86"/>
    <w:rsid w:val="00BA37EC"/>
    <w:rsid w:val="00BC5568"/>
    <w:rsid w:val="00C200B3"/>
    <w:rsid w:val="00C42AD6"/>
    <w:rsid w:val="00C470B6"/>
    <w:rsid w:val="00C50709"/>
    <w:rsid w:val="00CB0DAC"/>
    <w:rsid w:val="00CE3864"/>
    <w:rsid w:val="00D06C64"/>
    <w:rsid w:val="00D228AD"/>
    <w:rsid w:val="00D35B44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C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C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C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C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C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C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C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C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St-468/2018</izvorni_sadrzaj>
    <derivirana_varijabla naziv="DomainObject.Predmet.OznakaBroj_1">St-468/2018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 AUT društvo s ograničenom odgovornošću za trgovinu i usluge</izvorni_sadrzaj>
    <derivirana_varijabla naziv="DomainObject.Predmet.ProtustrankaFormated_1">  AUT AUT društvo s ograničenom odgovornošću za trgovinu i usluge</derivirana_varijabla>
  </DomainObject.Predmet.ProtustrankaFormated>
  <DomainObject.Predmet.ProtustrankaFormatedOIB>
    <izvorni_sadrzaj>  AUT AUT društvo s ograničenom odgovornošću za trgovinu i usluge, OIB 74606393416</izvorni_sadrzaj>
    <derivirana_varijabla naziv="DomainObject.Predmet.ProtustrankaFormatedOIB_1">  AUT AUT društvo s ograničenom odgovornošću za trgovinu i usluge, OIB 74606393416</derivirana_varijabla>
  </DomainObject.Predmet.ProtustrankaFormatedOIB>
  <DomainObject.Predmet.ProtustrankaFormatedWithAdress>
    <izvorni_sadrzaj> AUT AUT društvo s ograničenom odgovornošću za trgovinu i usluge, Šetalište Franje Tuđman 1, II kat, 42000 Varaždin</izvorni_sadrzaj>
    <derivirana_varijabla naziv="DomainObject.Predmet.ProtustrankaFormatedWithAdress_1"> AUT AUT društvo s ograničenom odgovornošću za trgovinu i usluge, Šetalište Franje Tuđman 1, II kat, 42000 Varaždin</derivirana_varijabla>
  </DomainObject.Predmet.ProtustrankaFormatedWithAdress>
  <DomainObject.Predmet.ProtustrankaFormatedWithAdressOIB>
    <izvorni_sadrzaj> AUT AUT društvo s ograničenom odgovornošću za trgovinu i usluge, OIB 74606393416, Šetalište Franje Tuđman 1, II kat, 42000 Varaždin</izvorni_sadrzaj>
    <derivirana_varijabla naziv="DomainObject.Predmet.ProtustrankaFormatedWithAdressOIB_1"> AUT AUT društvo s ograničenom odgovornošću za trgovinu i usluge, OIB 74606393416, Šetalište Franje Tuđman 1, II kat, 42000 Varaždin</derivirana_varijabla>
  </DomainObject.Predmet.ProtustrankaFormatedWithAdressOIB>
  <DomainObject.Predmet.ProtustrankaWithAdress>
    <izvorni_sadrzaj>AUT AUT društvo s ograničenom odgovornošću za trgovinu i usluge Šetalište Franje Tuđman 1, II kat, 42000 Varaždin</izvorni_sadrzaj>
    <derivirana_varijabla naziv="DomainObject.Predmet.ProtustrankaWithAdress_1">AUT AUT društvo s ograničenom odgovornošću za trgovinu i usluge Šetalište Franje Tuđman 1, II kat, 42000 Varaždin</derivirana_varijabla>
  </DomainObject.Predmet.ProtustrankaWithAdress>
  <DomainObject.Predmet.ProtustrankaWithAdressOIB>
    <izvorni_sadrzaj>AUT AUT društvo s ograničenom odgovornošću za trgovinu i usluge, OIB 74606393416, Šetalište Franje Tuđman 1, II kat, 42000 Varaždin</izvorni_sadrzaj>
    <derivirana_varijabla naziv="DomainObject.Predmet.ProtustrankaWithAdressOIB_1">AUT AUT društvo s ograničenom odgovornošću za trgovinu i usluge, OIB 74606393416, Šetalište Franje Tuđman 1, II kat, 42000 Varaždin</derivirana_varijabla>
  </DomainObject.Predmet.ProtustrankaWithAdressOIB>
  <DomainObject.Predmet.ProtustrankaNazivFormated>
    <izvorni_sadrzaj>AUT AUT društvo s ograničenom odgovornošću za trgovinu i usluge</izvorni_sadrzaj>
    <derivirana_varijabla naziv="DomainObject.Predmet.ProtustrankaNazivFormated_1">AUT AUT društvo s ograničenom odgovornošću za trgovinu i usluge</derivirana_varijabla>
  </DomainObject.Predmet.ProtustrankaNazivFormated>
  <DomainObject.Predmet.ProtustrankaNazivFormatedOIB>
    <izvorni_sadrzaj>AUT AUT društvo s ograničenom odgovornošću za trgovinu i usluge, OIB 74606393416</izvorni_sadrzaj>
    <derivirana_varijabla naziv="DomainObject.Predmet.ProtustrankaNazivFormatedOIB_1">AUT AUT društvo s ograničenom odgovornošću za trgovinu i usluge, OIB 74606393416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Varaždin</izvorni_sadrzaj>
    <derivirana_varijabla naziv="DomainObject.Predmet.StrankaFormated_1">  Porezna uprava, Područni ured Varaždin</derivirana_varijabla>
  </DomainObject.Predmet.StrankaFormated>
  <DomainObject.Predmet.StrankaFormatedOIB>
    <izvorni_sadrzaj>  Porezna uprava, Područni ured Varaždin, OIB 18683136487</izvorni_sadrzaj>
    <derivirana_varijabla naziv="DomainObject.Predmet.StrankaFormatedOIB_1">  Porezna uprava, Područni ured Varaždin, OIB 18683136487</derivirana_varijabla>
  </DomainObject.Predmet.StrankaFormatedOIB>
  <DomainObject.Predmet.StrankaFormatedWithAdress>
    <izvorni_sadrzaj> Porezna uprava, Područni ured Varaždin</izvorni_sadrzaj>
    <derivirana_varijabla naziv="DomainObject.Predmet.StrankaFormatedWithAdress_1"> Porezna uprava, Područni ured Varaždin</derivirana_varijabla>
  </DomainObject.Predmet.StrankaFormatedWithAdress>
  <DomainObject.Predmet.StrankaFormatedWithAdressOIB>
    <izvorni_sadrzaj> Porezna uprava, Područni ured Varaždin, OIB 18683136487</izvorni_sadrzaj>
    <derivirana_varijabla naziv="DomainObject.Predmet.StrankaFormatedWithAdressOIB_1"> Porezna uprava, Područni ured Varaždin, OIB 18683136487</derivirana_varijabla>
  </DomainObject.Predmet.StrankaFormatedWithAdressOIB>
  <DomainObject.Predmet.StrankaWithAdress>
    <izvorni_sadrzaj>Porezna uprava, Područni ured Varaždin </izvorni_sadrzaj>
    <derivirana_varijabla naziv="DomainObject.Predmet.StrankaWithAdress_1">Porezna uprava, Područni ured Varaždin </derivirana_varijabla>
  </DomainObject.Predmet.StrankaWithAdress>
  <DomainObject.Predmet.StrankaWithAdressOIB>
    <izvorni_sadrzaj>Porezna uprava, Područni ured Varaždin, OIB 18683136487</izvorni_sadrzaj>
    <derivirana_varijabla naziv="DomainObject.Predmet.StrankaWithAdressOIB_1">Porezna uprava, Područni ured Varaždin, OIB 18683136487</derivirana_varijabla>
  </DomainObject.Predmet.StrankaWithAdressOIB>
  <DomainObject.Predmet.StrankaNazivFormated>
    <izvorni_sadrzaj>Porezna uprava, Područni ured Varaždin</izvorni_sadrzaj>
    <derivirana_varijabla naziv="DomainObject.Predmet.StrankaNazivFormated_1">Porezna uprava, Područni ured Varaždin</derivirana_varijabla>
  </DomainObject.Predmet.StrankaNazivFormated>
  <DomainObject.Predmet.StrankaNazivFormatedOIB>
    <izvorni_sadrzaj>Porezna uprava, Područni ured Varaždin, OIB 18683136487</izvorni_sadrzaj>
    <derivirana_varijabla naziv="DomainObject.Predmet.StrankaNazivFormatedOIB_1">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uprava, Područni ured Varaždin</item>
    </izvorni_sadrzaj>
    <derivirana_varijabla naziv="DomainObject.Predmet.StrankaListFormated_1">
      <item>Porezna uprava, Područni ured Varaždin</item>
    </derivirana_varijabla>
  </DomainObject.Predmet.StrankaListFormated>
  <DomainObject.Predmet.StrankaListFormatedOIB>
    <izvorni_sadrzaj>
      <item>Porezna uprava, Područni ured Varaždin, OIB 18683136487</item>
    </izvorni_sadrzaj>
    <derivirana_varijabla naziv="DomainObject.Predmet.StrankaListFormatedOIB_1">
      <item>Porezna uprava, Područni ured Varaždin, OIB 18683136487</item>
    </derivirana_varijabla>
  </DomainObject.Predmet.StrankaListFormatedOIB>
  <DomainObject.Predmet.StrankaListFormatedWithAdress>
    <izvorni_sadrzaj>
      <item>Porezna uprava, Područni ured Varaždin</item>
    </izvorni_sadrzaj>
    <derivirana_varijabla naziv="DomainObject.Predmet.StrankaListFormatedWithAdress_1">
      <item>Porezna uprava, Područni ured Varaždin</item>
    </derivirana_varijabla>
  </DomainObject.Predmet.StrankaListFormatedWithAdress>
  <DomainObject.Predmet.StrankaListFormatedWithAdressOIB>
    <izvorni_sadrzaj>
      <item>Porezna uprava, Područni ured Varaždin, OIB 18683136487</item>
    </izvorni_sadrzaj>
    <derivirana_varijabla naziv="DomainObject.Predmet.StrankaListFormatedWithAdressOIB_1">
      <item>Porezna uprava, Područni ured Varaždin, OIB 18683136487</item>
    </derivirana_varijabla>
  </DomainObject.Predmet.StrankaListFormatedWithAdressOIB>
  <DomainObject.Predmet.StrankaListNazivFormated>
    <izvorni_sadrzaj>
      <item>Porezna uprava, Područni ured Varaždin</item>
    </izvorni_sadrzaj>
    <derivirana_varijabla naziv="DomainObject.Predmet.StrankaListNazivFormated_1">
      <item>Porezna uprava, Područni ured Varaždin</item>
    </derivirana_varijabla>
  </DomainObject.Predmet.StrankaListNazivFormated>
  <DomainObject.Predmet.StrankaListNazivFormatedOIB>
    <izvorni_sadrzaj>
      <item>Porezna uprava, Područni ured Varaždin, OIB 18683136487</item>
    </izvorni_sadrzaj>
    <derivirana_varijabla naziv="DomainObject.Predmet.StrankaListNazivFormatedOIB_1">
      <item>Porezna uprava, Područni ured Varaždin, OIB 18683136487</item>
    </derivirana_varijabla>
  </DomainObject.Predmet.StrankaListNazivFormatedOIB>
  <DomainObject.Predmet.ProtuStrankaListFormated>
    <izvorni_sadrzaj>
      <item>AUT AUT društvo s ograničenom odgovornošću za trgovinu i usluge</item>
    </izvorni_sadrzaj>
    <derivirana_varijabla naziv="DomainObject.Predmet.ProtuStrankaListFormated_1">
      <item>AUT AUT društvo s ograničenom odgovornošću za trgovinu i usluge</item>
    </derivirana_varijabla>
  </DomainObject.Predmet.ProtuStrankaListFormated>
  <DomainObject.Predmet.ProtuStrankaListFormatedOIB>
    <izvorni_sadrzaj>
      <item>AUT AUT društvo s ograničenom odgovornošću za trgovinu i usluge, OIB 74606393416</item>
    </izvorni_sadrzaj>
    <derivirana_varijabla naziv="DomainObject.Predmet.ProtuStrankaListFormatedOIB_1">
      <item>AUT AUT društvo s ograničenom odgovornošću za trgovinu i usluge, OIB 74606393416</item>
    </derivirana_varijabla>
  </DomainObject.Predmet.ProtuStrankaListFormatedOIB>
  <DomainObject.Predmet.ProtuStrankaListFormatedWithAdress>
    <izvorni_sadrzaj>
      <item>AUT AUT društvo s ograničenom odgovornošću za trgovinu i usluge, Šetalište Franje Tuđman 1, II kat, 42000 Varaždin</item>
    </izvorni_sadrzaj>
    <derivirana_varijabla naziv="DomainObject.Predmet.ProtuStrankaListFormatedWithAdress_1">
      <item>AUT AUT društvo s ograničenom odgovornošću za trgovinu i usluge, Šetalište Franje Tuđman 1, II kat, 42000 Varaždin</item>
    </derivirana_varijabla>
  </DomainObject.Predmet.ProtuStrankaListFormatedWithAdress>
  <DomainObject.Predmet.ProtuStrankaListFormatedWithAdressOIB>
    <izvorni_sadrzaj>
      <item>AUT AUT društvo s ograničenom odgovornošću za trgovinu i usluge, OIB 74606393416, Šetalište Franje Tuđman 1, II kat, 42000 Varaždin</item>
    </izvorni_sadrzaj>
    <derivirana_varijabla naziv="DomainObject.Predmet.ProtuStrankaListFormatedWithAdressOIB_1">
      <item>AUT AUT društvo s ograničenom odgovornošću za trgovinu i usluge, OIB 74606393416, Šetalište Franje Tuđman 1, II kat, 42000 Varaždin</item>
    </derivirana_varijabla>
  </DomainObject.Predmet.ProtuStrankaListFormatedWithAdressOIB>
  <DomainObject.Predmet.ProtuStrankaListNazivFormated>
    <izvorni_sadrzaj>
      <item>AUT AUT društvo s ograničenom odgovornošću za trgovinu i usluge</item>
    </izvorni_sadrzaj>
    <derivirana_varijabla naziv="DomainObject.Predmet.ProtuStrankaListNazivFormated_1">
      <item>AUT AUT društvo s ograničenom odgovornošću za trgovinu i usluge</item>
    </derivirana_varijabla>
  </DomainObject.Predmet.ProtuStrankaListNazivFormated>
  <DomainObject.Predmet.ProtuStrankaListNazivFormatedOIB>
    <izvorni_sadrzaj>
      <item>AUT AUT društvo s ograničenom odgovornošću za trgovinu i usluge, OIB 74606393416</item>
    </izvorni_sadrzaj>
    <derivirana_varijabla naziv="DomainObject.Predmet.ProtuStrankaListNazivFormatedOIB_1">
      <item>AUT AUT društvo s ograničenom odgovornošću za trgovinu i usluge, OIB 74606393416</item>
    </derivirana_varijabla>
  </DomainObject.Predmet.ProtuStrankaListNazivFormatedOIB>
  <DomainObject.Predmet.OstaliListFormated>
    <izvorni_sadrzaj>
      <item>Matthew Gabriel Monteleone</item>
      <item>Županijsko državno odvjetništvo u Varaždinu</item>
      <item>Financijska agencija</item>
      <item>Zagrebačka banka d.d.</item>
      <item>Raiffeisenbanka Austria d.d.</item>
      <item>Policijska uprava Varaždin</item>
      <item>Porezna uprava - Područni ured Varaždin</item>
    </izvorni_sadrzaj>
    <derivirana_varijabla naziv="DomainObject.Predmet.OstaliListFormated_1">
      <item>Matthew Gabriel Monteleone</item>
      <item>Županijsko državno odvjetništvo u Varaždinu</item>
      <item>Financijska agencija</item>
      <item>Zagrebačka banka d.d.</item>
      <item>Raiffeisenbanka Austria d.d.</item>
      <item>Policijska uprava Varaždin</item>
      <item>Porezna uprava - Područni ured Varaždin</item>
    </derivirana_varijabla>
  </DomainObject.Predmet.OstaliListFormated>
  <DomainObject.Predmet.OstaliListFormatedOIB>
    <izvorni_sadrzaj>
      <item>Matthew Gabriel Monteleone, OIB 16229851319</item>
      <item>Županijsko državno odvjetništvo u Varaždinu</item>
      <item>Financijska agencija, OIB 85821130368</item>
      <item>Zagrebačka banka d.d.</item>
      <item>Raiffeisenbanka Austria d.d.</item>
      <item>Policijska uprava Varaždin</item>
      <item>Porezna uprava - Područni ured Varaždin</item>
    </izvorni_sadrzaj>
    <derivirana_varijabla naziv="DomainObject.Predmet.OstaliListFormatedOIB_1">
      <item>Matthew Gabriel Monteleone, OIB 16229851319</item>
      <item>Županijsko državno odvjetništvo u Varaždinu</item>
      <item>Financijska agencija, OIB 85821130368</item>
      <item>Zagrebačka banka d.d.</item>
      <item>Raiffeisenbanka Austria d.d.</item>
      <item>Policijska uprava Varaždin</item>
      <item>Porezna uprava - Područni ured Varaždin</item>
    </derivirana_varijabla>
  </DomainObject.Predmet.OstaliListFormatedOIB>
  <DomainObject.Predmet.OstaliListFormatedWithAdress>
    <izvorni_sadrzaj>
      <item>Matthew Gabriel Monteleone, Ive Vojnovića 26, 42000 Varaždin</item>
      <item>Županijsko državno odvjetništvo u Varaždinu</item>
      <item>Financijska agencija, A. Cesarca 2, 42000 Varaždin</item>
      <item>Zagrebačka banka d.d., Trg bana J. Jelačića 10, 10000 Zagreb</item>
      <item>Raiffeisenbanka Austria d.d., Magazinska cesta 69, 10000 Zagreb</item>
      <item>Policijska uprava Varaždin, A. Cesarca 18, 42000 Varaždin</item>
      <item>Porezna uprava - Područni ured Varaždin, Graberje 1, 42000 Varaždin</item>
    </izvorni_sadrzaj>
    <derivirana_varijabla naziv="DomainObject.Predmet.OstaliListFormatedWithAdress_1">
      <item>Matthew Gabriel Monteleone, Ive Vojnovića 26, 42000 Varaždin</item>
      <item>Županijsko državno odvjetništvo u Varaždinu</item>
      <item>Financijska agencija, A. Cesarca 2, 42000 Varaždin</item>
      <item>Zagrebačka banka d.d., Trg bana J. Jelačića 10, 10000 Zagreb</item>
      <item>Raiffeisenbanka Austria d.d., Magazinska cesta 69, 10000 Zagreb</item>
      <item>Policijska uprava Varaždin, A. Cesarca 18, 42000 Varaždin</item>
      <item>Porezna uprava - Područni ured Varaždin, Graberje 1, 42000 Varaždin</item>
    </derivirana_varijabla>
  </DomainObject.Predmet.OstaliListFormatedWithAdress>
  <DomainObject.Predmet.OstaliListFormatedWithAdressOIB>
    <izvorni_sadrzaj>
      <item>Matthew Gabriel Monteleone, OIB 16229851319, Ive Vojnovića 26, 42000 Varaždin</item>
      <item>Županijsko državno odvjetništvo u Varaždinu</item>
      <item>Financijska agencija, OIB 85821130368, A. Cesarca 2, 42000 Varaždin</item>
      <item>Zagrebačka banka d.d., Trg bana J. Jelačića 10, 10000 Zagreb</item>
      <item>Raiffeisenbanka Austria d.d., Magazinska cesta 69, 10000 Zagreb</item>
      <item>Policijska uprava Varaždin, A. Cesarca 18, 42000 Varaždin</item>
      <item>Porezna uprava - Područni ured Varaždin, Graberje 1, 42000 Varaždin</item>
    </izvorni_sadrzaj>
    <derivirana_varijabla naziv="DomainObject.Predmet.OstaliListFormatedWithAdressOIB_1">
      <item>Matthew Gabriel Monteleone, OIB 16229851319, Ive Vojnovića 26, 42000 Varaždin</item>
      <item>Županijsko državno odvjetništvo u Varaždinu</item>
      <item>Financijska agencija, OIB 85821130368, A. Cesarca 2, 42000 Varaždin</item>
      <item>Zagrebačka banka d.d., Trg bana J. Jelačića 10, 10000 Zagreb</item>
      <item>Raiffeisenbanka Austria d.d., Magazinska cesta 69, 10000 Zagreb</item>
      <item>Policijska uprava Varaždin, A. Cesarca 18, 42000 Varaždin</item>
      <item>Porezna uprava - Područni ured Varaždin, Graberje 1, 42000 Varaždin</item>
    </derivirana_varijabla>
  </DomainObject.Predmet.OstaliListFormatedWithAdressOIB>
  <DomainObject.Predmet.OstaliListNazivFormated>
    <izvorni_sadrzaj>
      <item>Matthew Gabriel Monteleone</item>
      <item>Županijsko državno odvjetništvo u Varaždinu</item>
      <item>Financijska agencija</item>
      <item>Zagrebačka banka d.d.</item>
      <item>Raiffeisenbanka Austria d.d.</item>
      <item>Policijska uprava Varaždin</item>
      <item>Porezna uprava - Područni ured Varaždin</item>
    </izvorni_sadrzaj>
    <derivirana_varijabla naziv="DomainObject.Predmet.OstaliListNazivFormated_1">
      <item>Matthew Gabriel Monteleone</item>
      <item>Županijsko državno odvjetništvo u Varaždinu</item>
      <item>Financijska agencija</item>
      <item>Zagrebačka banka d.d.</item>
      <item>Raiffeisenbanka Austria d.d.</item>
      <item>Policijska uprava Varaždin</item>
      <item>Porezna uprava - Područni ured Varaždin</item>
    </derivirana_varijabla>
  </DomainObject.Predmet.OstaliListNazivFormated>
  <DomainObject.Predmet.OstaliListNazivFormatedOIB>
    <izvorni_sadrzaj>
      <item>Matthew Gabriel Monteleone, OIB 16229851319</item>
      <item>Županijsko državno odvjetništvo u Varaždinu</item>
      <item>Financijska agencija, OIB 85821130368</item>
      <item>Zagrebačka banka d.d.</item>
      <item>Raiffeisenbanka Austria d.d.</item>
      <item>Policijska uprava Varaždin</item>
      <item>Porezna uprava - Područni ured Varaždin</item>
    </izvorni_sadrzaj>
    <derivirana_varijabla naziv="DomainObject.Predmet.OstaliListNazivFormatedOIB_1">
      <item>Matthew Gabriel Monteleone, OIB 16229851319</item>
      <item>Županijsko državno odvjetništvo u Varaždinu</item>
      <item>Financijska agencija, OIB 85821130368</item>
      <item>Zagrebačka banka d.d.</item>
      <item>Raiffeisenbanka Austria d.d.</item>
      <item>Policijska uprava Varaždin</item>
      <item>Porezna uprava - Područni ured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Varaždin</izvorni_sadrzaj>
    <derivirana_varijabla naziv="DomainObject.Predmet.StrankaIDrugi_1">Porezna uprava, Područni ured Varaždin</derivirana_varijabla>
  </DomainObject.Predmet.StrankaIDrugi>
  <DomainObject.Predmet.ProtustrankaIDrugi>
    <izvorni_sadrzaj>AUT AUT društvo s ograničenom odgovornošću za trgovinu i usluge</izvorni_sadrzaj>
    <derivirana_varijabla naziv="DomainObject.Predmet.ProtustrankaIDrugi_1">AUT AUT društvo s ograničenom odgovornošću za trgovinu i usluge</derivirana_varijabla>
  </DomainObject.Predmet.ProtustrankaIDrugi>
  <DomainObject.Predmet.StrankaIDrugiAdressOIB>
    <izvorni_sadrzaj>Porezna uprava, Područni ured Varaždin, OIB 18683136487</izvorni_sadrzaj>
    <derivirana_varijabla naziv="DomainObject.Predmet.StrankaIDrugiAdressOIB_1">Porezna uprava, Područni ured Varaždin, OIB 18683136487</derivirana_varijabla>
  </DomainObject.Predmet.StrankaIDrugiAdressOIB>
  <DomainObject.Predmet.ProtustrankaIDrugiAdressOIB>
    <izvorni_sadrzaj>AUT AUT društvo s ograničenom odgovornošću za trgovinu i usluge, OIB 74606393416, Šetalište Franje Tuđman 1, II kat, 42000 Varaždin</izvorni_sadrzaj>
    <derivirana_varijabla naziv="DomainObject.Predmet.ProtustrankaIDrugiAdressOIB_1">AUT AUT društvo s ograničenom odgovornošću za trgovinu i usluge, OIB 74606393416, Šetalište Franje Tuđman 1, II kat,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 AUT društvo s ograničenom odgovornošću za trgovinu i usluge</item>
      <item>Matthew Gabriel Monteleone</item>
      <item>Porezna uprava, Područni ured Varaždin</item>
      <item>Županijsko državno odvjetništvo u Varaždinu</item>
      <item>Financijska agencija</item>
      <item>Zagrebačka banka d.d.</item>
      <item>Raiffeisenbanka Austria d.d.</item>
      <item>Policijska uprava Varaždin</item>
      <item>Porezna uprava - Područni ured Varaždin</item>
    </izvorni_sadrzaj>
    <derivirana_varijabla naziv="DomainObject.Predmet.SudioniciListNaziv_1">
      <item>AUT AUT društvo s ograničenom odgovornošću za trgovinu i usluge</item>
      <item>Matthew Gabriel Monteleone</item>
      <item>Porezna uprava, Područni ured Varaždin</item>
      <item>Županijsko državno odvjetništvo u Varaždinu</item>
      <item>Financijska agencija</item>
      <item>Zagrebačka banka d.d.</item>
      <item>Raiffeisenbanka Austria d.d.</item>
      <item>Policijska uprava Varaždin</item>
      <item>Porezna uprava - Područni ured Varaždin</item>
    </derivirana_varijabla>
  </DomainObject.Predmet.SudioniciListNaziv>
  <DomainObject.Predmet.SudioniciListAdressOIB>
    <izvorni_sadrzaj>
      <item>AUT AUT društvo s ograničenom odgovornošću za trgovinu i usluge, OIB 74606393416, Šetalište Franje Tuđman 1, II kat,42000 Varaždin</item>
      <item>Matthew Gabriel Monteleone, OIB 16229851319, Ive Vojnovića 26,42000 Varaždin</item>
      <item>Porezna uprava, Područni ured Varaždin, OIB 18683136487</item>
      <item>Županijsko državno odvjetništvo u Varaždinu</item>
      <item>Financijska agencija, OIB 85821130368, A. Cesarca 2,42000 Varaždin</item>
      <item>Zagrebačka banka d.d., Trg bana J. Jelačića 10,10000 Zagreb</item>
      <item>Raiffeisenbanka Austria d.d., Magazinska cesta 69,10000 Zagreb</item>
      <item>Policijska uprava Varaždin, A. Cesarca 18,42000 Varaždin</item>
      <item>Porezna uprava - Područni ured Varaždin, Graberje 1,42000 Varaždin</item>
    </izvorni_sadrzaj>
    <derivirana_varijabla naziv="DomainObject.Predmet.SudioniciListAdressOIB_1">
      <item>AUT AUT društvo s ograničenom odgovornošću za trgovinu i usluge, OIB 74606393416, Šetalište Franje Tuđman 1, II kat,42000 Varaždin</item>
      <item>Matthew Gabriel Monteleone, OIB 16229851319, Ive Vojnovića 26,42000 Varaždin</item>
      <item>Porezna uprava, Područni ured Varaždin, OIB 18683136487</item>
      <item>Županijsko državno odvjetništvo u Varaždinu</item>
      <item>Financijska agencija, OIB 85821130368, A. Cesarca 2,42000 Varaždin</item>
      <item>Zagrebačka banka d.d., Trg bana J. Jelačića 10,10000 Zagreb</item>
      <item>Raiffeisenbanka Austria d.d., Magazinska cesta 69,10000 Zagreb</item>
      <item>Policijska uprava Varaždin, A. Cesarca 18,42000 Varaždin</item>
      <item>Porezna uprava - Područni ured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74606393416</item>
      <item>, OIB 16229851319</item>
      <item>, OIB 18683136487</item>
      <item>, OIB null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74606393416</item>
      <item>, OIB 16229851319</item>
      <item>, OIB 18683136487</item>
      <item>, OIB null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B3EB94-8BD3-4240-A31A-54E9D6B2E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2548</properties:Characters>
  <properties:Lines>85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2018-12-20T08:59:00Z</dcterms:created>
  <dc:creator>Mirjana Mlinarić</dc:creator>
  <cp:lastModifiedBy>Nevenka Vuković</cp:lastModifiedBy>
  <cp:lastPrinted>2018-10-19T11:06:00Z</cp:lastPrinted>
  <dcterms:modified xmlns:xsi="http://www.w3.org/2001/XMLSchema-instance" xsi:type="dcterms:W3CDTF">2018-12-20T09:09:00Z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(St-468-18-2 Rješenje pokreće se prethodni postupak - nakon obustave skraćenog-rh.docx)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