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3ae00" w14:paraId="cc3ae00" w:rsidRDefault="00702487" w:rsidP="00702487" w:rsidR="00702487" w:rsidRPr="00B34D2C">
      <w:pPr>
        <w:jc w:val="center"/>
        <w15:collapsed w:val="false"/>
        <w:rPr>
          <w:rFonts w:hAnsi="Times New Roman" w:ascii="Times New Roman"/>
        </w:rPr>
      </w:pPr>
      <w:bookmarkStart w:name="_GoBack" w:id="0"/>
      <w:bookmarkEnd w:id="0"/>
      <w:r w:rsidRPr="00B34D2C">
        <w:rPr>
          <w:rFonts w:hAnsi="Times New Roman" w:ascii="Times New Roman"/>
        </w:rPr>
        <w:t>Obrazac 19.</w:t>
      </w:r>
    </w:p>
    <w:p w:rsidRDefault="00CA1F73" w:rsidP="00702487" w:rsidR="00702487" w:rsidRPr="00B34D2C">
      <w:pPr>
        <w:jc w:val="both"/>
        <w:rPr>
          <w:rFonts w:hAnsi="Times New Roman" w:ascii="Times New Roman"/>
        </w:rPr>
      </w:pPr>
      <w:r w:rsidRPr="00B34D2C">
        <w:rPr>
          <w:rFonts w:hAnsi="Times New Roman" w:ascii="Times New Roman"/>
        </w:rPr>
        <w:t>TRGOVAČKI SUD U ZAGREBU</w:t>
      </w:r>
    </w:p>
    <w:p w:rsidRDefault="00CC1687" w:rsidP="00CA1F73" w:rsidR="00CA1F73" w:rsidRPr="00B34D2C">
      <w:pPr>
        <w:jc w:val="both"/>
        <w:rPr>
          <w:rFonts w:hAnsi="Times New Roman" w:ascii="Times New Roman"/>
          <w:lang w:val="pl-PL"/>
        </w:rPr>
      </w:pPr>
      <w:r w:rsidRPr="00CC1687">
        <w:rPr>
          <w:rFonts w:hAnsi="Times New Roman" w:ascii="Times New Roman"/>
        </w:rPr>
        <w:t>St-4370/16</w:t>
      </w:r>
    </w:p>
    <w:p w:rsidRDefault="00CC1687" w:rsidP="00CC1687" w:rsidR="00CC1687" w:rsidRPr="00CC1687">
      <w:pPr>
        <w:jc w:val="both"/>
        <w:rPr>
          <w:rFonts w:hAnsi="Times New Roman" w:ascii="Times New Roman"/>
          <w:sz w:val="24"/>
        </w:rPr>
      </w:pPr>
      <w:r w:rsidRPr="00CC1687">
        <w:rPr>
          <w:rFonts w:hAnsi="Times New Roman" w:ascii="Times New Roman"/>
          <w:sz w:val="24"/>
        </w:rPr>
        <w:t>ŠKRLEC I SINOVI d.o.o. u stečaju</w:t>
      </w:r>
    </w:p>
    <w:p w:rsidRDefault="00CC1687" w:rsidP="00CC1687" w:rsidR="00CC1687" w:rsidRPr="00CC1687">
      <w:pPr>
        <w:jc w:val="both"/>
        <w:rPr>
          <w:rFonts w:hAnsi="Times New Roman" w:ascii="Times New Roman"/>
          <w:sz w:val="24"/>
        </w:rPr>
      </w:pPr>
      <w:r w:rsidRPr="00CC1687">
        <w:rPr>
          <w:rFonts w:hAnsi="Times New Roman" w:ascii="Times New Roman"/>
          <w:sz w:val="24"/>
        </w:rPr>
        <w:t xml:space="preserve"> Sveti Ivan Zelina, Donje Psarjevo 8</w:t>
      </w:r>
    </w:p>
    <w:p w:rsidRDefault="00CC1687" w:rsidP="0072095A" w:rsidR="00702487" w:rsidRPr="00B34D2C">
      <w:pPr>
        <w:jc w:val="both"/>
        <w:rPr>
          <w:rFonts w:hAnsi="Times New Roman" w:ascii="Times New Roman"/>
          <w:b/>
        </w:rPr>
      </w:pPr>
      <w:r w:rsidRPr="00CC1687">
        <w:rPr>
          <w:rFonts w:hAnsi="Times New Roman" w:ascii="Times New Roman"/>
          <w:sz w:val="24"/>
        </w:rPr>
        <w:t xml:space="preserve"> OIB: </w:t>
      </w:r>
      <w:r w:rsidRPr="00CC1687">
        <w:rPr>
          <w:rFonts w:hAnsi="Times New Roman" w:ascii="Times New Roman"/>
          <w:bCs/>
          <w:sz w:val="24"/>
        </w:rPr>
        <w:t>68812819488</w:t>
      </w:r>
      <w:r w:rsidR="0072095A">
        <w:rPr>
          <w:rFonts w:hAnsi="Times New Roman" w:ascii="Times New Roman"/>
          <w:bCs/>
          <w:sz w:val="24"/>
        </w:rPr>
        <w:t xml:space="preserve"> </w:t>
      </w:r>
      <w:r w:rsidR="0072095A">
        <w:rPr>
          <w:rFonts w:hAnsi="Times New Roman" w:ascii="Times New Roman"/>
          <w:bCs/>
          <w:sz w:val="24"/>
        </w:rPr>
        <w:tab/>
      </w:r>
      <w:r w:rsidR="0072095A">
        <w:rPr>
          <w:rFonts w:hAnsi="Times New Roman" w:ascii="Times New Roman"/>
          <w:bCs/>
          <w:sz w:val="24"/>
        </w:rPr>
        <w:tab/>
      </w:r>
      <w:r w:rsidR="0072095A">
        <w:rPr>
          <w:rFonts w:hAnsi="Times New Roman" w:ascii="Times New Roman"/>
          <w:bCs/>
          <w:sz w:val="24"/>
        </w:rPr>
        <w:tab/>
      </w:r>
      <w:r w:rsidR="0072095A">
        <w:rPr>
          <w:rFonts w:hAnsi="Times New Roman" w:ascii="Times New Roman"/>
          <w:bCs/>
          <w:sz w:val="24"/>
        </w:rPr>
        <w:tab/>
      </w:r>
      <w:r w:rsidR="0072095A">
        <w:rPr>
          <w:rFonts w:hAnsi="Times New Roman" w:ascii="Times New Roman"/>
          <w:bCs/>
          <w:sz w:val="24"/>
        </w:rPr>
        <w:tab/>
      </w:r>
      <w:r w:rsidR="00702487" w:rsidRPr="00B34D2C">
        <w:rPr>
          <w:rFonts w:hAnsi="Times New Roman" w:ascii="Times New Roman"/>
          <w:b/>
        </w:rPr>
        <w:t>TABLICA PRIJAVLJENIH TRAŽBINA</w:t>
      </w:r>
    </w:p>
    <w:p w:rsidRDefault="00AD0EC0" w:rsidP="00B34D2C" w:rsidR="00AD0EC0" w:rsidRPr="00AD0EC0">
      <w:pPr>
        <w:pStyle w:val="Bezproreda"/>
        <w:spacing w:after="0"/>
        <w:ind w:left="6372"/>
        <w:rPr>
          <w:rFonts w:hAnsi="Times New Roman" w:ascii="Times New Roman"/>
          <w:b/>
          <w:sz w:val="24"/>
          <w:szCs w:val="24"/>
          <w:u w:val="single"/>
        </w:rPr>
      </w:pPr>
      <w:r w:rsidRPr="00AD0EC0">
        <w:rPr>
          <w:rFonts w:hAnsi="Times New Roman" w:ascii="Times New Roman"/>
          <w:b/>
          <w:sz w:val="24"/>
          <w:szCs w:val="24"/>
          <w:u w:val="single"/>
        </w:rPr>
        <w:t>I viši isplatni red</w:t>
      </w:r>
    </w:p>
    <w:p w:rsidRDefault="00702487" w:rsidP="00B34D2C" w:rsidR="00702487" w:rsidRPr="00B40BEB">
      <w:pPr>
        <w:pStyle w:val="Bezproreda"/>
        <w:spacing w:after="0"/>
        <w:ind w:left="1080"/>
        <w:rPr>
          <w:rFonts w:hAnsi="Times New Roman" w:ascii="Times New Roman"/>
          <w:b/>
          <w:sz w:val="24"/>
          <w:szCs w:val="24"/>
        </w:rPr>
      </w:pPr>
    </w:p>
    <w:tbl>
      <w:tblPr>
        <w:tblpPr w:tblpY="1" w:tblpXSpec="center" w:vertAnchor="text" w:rightFromText="180" w:leftFromText="180"/>
        <w:tblOverlap w:val="never"/>
        <w:tblW w:type="pct" w:w="4889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327"/>
        <w:gridCol w:w="2002"/>
        <w:gridCol w:w="754"/>
        <w:gridCol w:w="1185"/>
        <w:gridCol w:w="1794"/>
        <w:gridCol w:w="1560"/>
        <w:gridCol w:w="1983"/>
        <w:gridCol w:w="1702"/>
        <w:gridCol w:w="567"/>
        <w:gridCol w:w="567"/>
        <w:gridCol w:w="1463"/>
      </w:tblGrid>
      <w:tr w:rsidTr="003E17CC" w:rsidR="00B34D2C" w:rsidRPr="00B40BEB">
        <w:trPr>
          <w:trHeight w:val="1266"/>
          <w:jc w:val="center"/>
        </w:trPr>
        <w:tc>
          <w:tcPr>
            <w:tcW w:type="pct" w:w="118"/>
            <w:vAlign w:val="center"/>
          </w:tcPr>
          <w:p w:rsidRDefault="00736883" w:rsidP="00B34D2C" w:rsidR="00736883" w:rsidRPr="00B40BEB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br</w:t>
            </w:r>
          </w:p>
        </w:tc>
        <w:tc>
          <w:tcPr>
            <w:tcW w:type="pct" w:w="720"/>
            <w:vAlign w:val="center"/>
          </w:tcPr>
          <w:p w:rsidRDefault="00736883" w:rsidP="0072095A" w:rsidR="00736883" w:rsidRPr="00B34D2C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Ime i prezime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tvrtka 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ili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naziv vjerovnika</w:t>
            </w:r>
          </w:p>
        </w:tc>
        <w:tc>
          <w:tcPr>
            <w:tcW w:type="pct" w:w="271"/>
            <w:vAlign w:val="center"/>
          </w:tcPr>
          <w:p w:rsidRDefault="00736883" w:rsidP="00B34D2C" w:rsidR="00736883" w:rsidRPr="00B40BEB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OIB vjerovnika</w:t>
            </w:r>
          </w:p>
        </w:tc>
        <w:tc>
          <w:tcPr>
            <w:tcW w:type="pct" w:w="426"/>
            <w:vAlign w:val="center"/>
          </w:tcPr>
          <w:p w:rsidRDefault="00736883" w:rsidP="003C3D9C" w:rsidR="00736883" w:rsidRPr="00B40BEB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Adresa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sjedište vjerovn</w:t>
            </w:r>
          </w:p>
        </w:tc>
        <w:tc>
          <w:tcPr>
            <w:tcW w:type="pct" w:w="645"/>
            <w:vAlign w:val="center"/>
          </w:tcPr>
          <w:p w:rsidRDefault="00736883" w:rsidP="00B34D2C" w:rsidR="00736883" w:rsidRPr="00B40BEB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prijavljene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tražbine</w:t>
            </w:r>
          </w:p>
        </w:tc>
        <w:tc>
          <w:tcPr>
            <w:tcW w:type="pct" w:w="561"/>
            <w:vAlign w:val="center"/>
          </w:tcPr>
          <w:p w:rsidRDefault="00736883" w:rsidP="00B34D2C" w:rsidR="00736883" w:rsidRPr="00B40BEB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Pravna osnova prijavljene tražbine</w:t>
            </w:r>
          </w:p>
        </w:tc>
        <w:tc>
          <w:tcPr>
            <w:tcW w:type="pct" w:w="713"/>
            <w:vAlign w:val="center"/>
          </w:tcPr>
          <w:p w:rsidRDefault="00736883" w:rsidP="00B34D2C" w:rsidR="00736883" w:rsidRPr="00B40BEB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priznate tražbine</w:t>
            </w:r>
          </w:p>
          <w:p w:rsidRDefault="00736883" w:rsidP="00B34D2C" w:rsidR="00736883" w:rsidRPr="00B40BEB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(kn)</w:t>
            </w:r>
          </w:p>
        </w:tc>
        <w:tc>
          <w:tcPr>
            <w:tcW w:type="pct" w:w="612"/>
            <w:vAlign w:val="center"/>
          </w:tcPr>
          <w:p w:rsidRDefault="00736883" w:rsidP="00B34D2C" w:rsidR="0022347E" w:rsidRPr="00B40BEB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Pravna osnova priznate tražbine</w:t>
            </w:r>
          </w:p>
        </w:tc>
        <w:tc>
          <w:tcPr>
            <w:tcW w:type="pct" w:w="204"/>
          </w:tcPr>
          <w:p w:rsidRDefault="00116996" w:rsidP="00B34D2C" w:rsidR="00736883" w:rsidRPr="00B40BEB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Izn osp tražb.</w:t>
            </w:r>
          </w:p>
          <w:p w:rsidRDefault="00736883" w:rsidP="00116996" w:rsidR="00736883" w:rsidRPr="00B40BEB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204"/>
          </w:tcPr>
          <w:p w:rsidRDefault="0022347E" w:rsidP="003C3D9C" w:rsidR="00736883" w:rsidRPr="00B40BEB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Razl</w:t>
            </w:r>
            <w:r w:rsidR="003C3D9C"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="00926E29">
              <w:rPr>
                <w:rFonts w:hAnsi="Times New Roman" w:ascii="Times New Roman"/>
                <w:sz w:val="24"/>
                <w:szCs w:val="24"/>
              </w:rPr>
              <w:t>ospt</w:t>
            </w:r>
            <w:r w:rsidR="00736883" w:rsidRPr="00B40BEB">
              <w:rPr>
                <w:rFonts w:hAnsi="Times New Roman" w:ascii="Times New Roman"/>
                <w:sz w:val="24"/>
                <w:szCs w:val="24"/>
              </w:rPr>
              <w:t>r</w:t>
            </w:r>
          </w:p>
        </w:tc>
        <w:tc>
          <w:tcPr>
            <w:tcW w:type="pct" w:w="526"/>
          </w:tcPr>
          <w:p w:rsidRDefault="00926E29" w:rsidP="00116996" w:rsidR="00736883" w:rsidRPr="00B40BEB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     </w:t>
            </w:r>
            <w:r w:rsidR="00736883" w:rsidRPr="00B40BEB">
              <w:rPr>
                <w:rFonts w:hAnsi="Times New Roman" w:ascii="Times New Roman"/>
                <w:sz w:val="24"/>
                <w:szCs w:val="24"/>
              </w:rPr>
              <w:t>Oznak</w:t>
            </w:r>
            <w:r w:rsidR="00116996">
              <w:rPr>
                <w:rFonts w:hAnsi="Times New Roman" w:ascii="Times New Roman"/>
                <w:sz w:val="24"/>
                <w:szCs w:val="24"/>
              </w:rPr>
              <w:t>a ovr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ispr ako se tražb</w:t>
            </w:r>
            <w:r w:rsidR="003C3D9C">
              <w:rPr>
                <w:rFonts w:hAnsi="Times New Roman" w:ascii="Times New Roman"/>
                <w:sz w:val="24"/>
                <w:szCs w:val="24"/>
              </w:rPr>
              <w:t xml:space="preserve"> zasn na ovr </w:t>
            </w:r>
            <w:r w:rsidR="00736883" w:rsidRPr="00B40BEB">
              <w:rPr>
                <w:rFonts w:hAnsi="Times New Roman" w:ascii="Times New Roman"/>
                <w:sz w:val="24"/>
                <w:szCs w:val="24"/>
              </w:rPr>
              <w:t>isp</w:t>
            </w:r>
            <w:r w:rsidR="003C3D9C">
              <w:rPr>
                <w:rFonts w:hAnsi="Times New Roman" w:ascii="Times New Roman"/>
                <w:sz w:val="24"/>
                <w:szCs w:val="24"/>
              </w:rPr>
              <w:t>r</w:t>
            </w:r>
          </w:p>
        </w:tc>
      </w:tr>
      <w:tr w:rsidTr="003E17CC" w:rsidR="00B34D2C" w:rsidRPr="00B40BEB">
        <w:trPr>
          <w:trHeight w:val="1510"/>
          <w:jc w:val="center"/>
        </w:trPr>
        <w:tc>
          <w:tcPr>
            <w:tcW w:type="pct" w:w="118"/>
          </w:tcPr>
          <w:p w:rsidRDefault="0000472F" w:rsidP="00B34D2C" w:rsidR="0000472F" w:rsidRPr="00B40BEB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720"/>
          </w:tcPr>
          <w:p w:rsidRDefault="00D1293C" w:rsidP="00D1293C" w:rsidR="0000472F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 w:rsidRPr="00D1293C">
              <w:rPr>
                <w:rFonts w:hAnsi="Times New Roman" w:ascii="Times New Roman"/>
                <w:sz w:val="24"/>
                <w:szCs w:val="24"/>
              </w:rPr>
              <w:t xml:space="preserve">Vladimir Škrlec, </w:t>
            </w:r>
          </w:p>
          <w:p w:rsidRDefault="00D1293C" w:rsidP="00D1293C" w:rsidR="00D1293C" w:rsidRPr="00B40BEB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IBAN:HR362340093218383824 PBZ d.d.</w:t>
            </w:r>
          </w:p>
        </w:tc>
        <w:tc>
          <w:tcPr>
            <w:tcW w:type="pct" w:w="271"/>
          </w:tcPr>
          <w:p w:rsidRDefault="00D1293C" w:rsidP="00B34D2C" w:rsidR="0000472F" w:rsidRPr="00B40BEB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 w:rsidRPr="00D1293C">
              <w:rPr>
                <w:rFonts w:hAnsi="Times New Roman" w:ascii="Times New Roman"/>
                <w:sz w:val="24"/>
                <w:szCs w:val="24"/>
              </w:rPr>
              <w:t>40788704377</w:t>
            </w:r>
          </w:p>
        </w:tc>
        <w:tc>
          <w:tcPr>
            <w:tcW w:type="pct" w:w="426"/>
          </w:tcPr>
          <w:p w:rsidRDefault="00D1293C" w:rsidP="00B34D2C" w:rsidR="0000472F" w:rsidRPr="00B40BEB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 w:rsidRPr="00D1293C">
              <w:rPr>
                <w:rFonts w:hAnsi="Times New Roman" w:ascii="Times New Roman"/>
                <w:sz w:val="24"/>
                <w:szCs w:val="24"/>
              </w:rPr>
              <w:t>Donje Psarjevo 8, Donje Psarjevo</w:t>
            </w:r>
          </w:p>
        </w:tc>
        <w:tc>
          <w:tcPr>
            <w:tcW w:type="pct" w:w="645"/>
          </w:tcPr>
          <w:p w:rsidRDefault="00D1293C" w:rsidP="00B34D2C" w:rsidR="00D1293C">
            <w:pPr>
              <w:pStyle w:val="Bezproreda"/>
              <w:spacing w:after="0"/>
              <w:rPr>
                <w:rFonts w:hAnsi="Times New Roman" w:ascii="Times New Roman"/>
              </w:rPr>
            </w:pPr>
          </w:p>
          <w:p w:rsidRDefault="002D3A9D" w:rsidP="002D3A9D" w:rsidR="002D3A9D">
            <w:pPr>
              <w:pStyle w:val="Bezproreda"/>
              <w:spacing w:after="0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Neto:   89.246,75</w:t>
            </w:r>
          </w:p>
          <w:p w:rsidRDefault="002D3A9D" w:rsidP="002D3A9D" w:rsidR="002D3A9D" w:rsidRPr="00D1293C">
            <w:pPr>
              <w:pStyle w:val="Bezproreda"/>
              <w:spacing w:after="0"/>
              <w:rPr>
                <w:rFonts w:hAnsi="Times New Roman" w:ascii="Times New Roman"/>
              </w:rPr>
            </w:pPr>
            <w:r>
              <w:rPr>
                <w:rFonts w:cs="Arial" w:hAnsi="Arial" w:ascii="Arial"/>
                <w:sz w:val="20"/>
                <w:szCs w:val="20"/>
              </w:rPr>
              <w:t>Bruto:</w:t>
            </w:r>
            <w:r w:rsidRPr="00D1293C">
              <w:rPr>
                <w:rFonts w:hAnsi="Times New Roman" w:ascii="Times New Roman"/>
              </w:rPr>
              <w:t>117.219,84</w:t>
            </w:r>
          </w:p>
        </w:tc>
        <w:tc>
          <w:tcPr>
            <w:tcW w:type="pct" w:w="561"/>
            <w:vAlign w:val="center"/>
          </w:tcPr>
          <w:p w:rsidRDefault="00D1293C" w:rsidP="00D1293C" w:rsidR="0000472F">
            <w:pPr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Izvod iz posl.knj.-analit.kart.</w:t>
            </w:r>
          </w:p>
          <w:p w:rsidRDefault="002D3A9D" w:rsidP="00D1293C" w:rsidR="002D3A9D" w:rsidRPr="00D1293C">
            <w:pPr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Porezi i dopr.</w:t>
            </w:r>
          </w:p>
        </w:tc>
        <w:tc>
          <w:tcPr>
            <w:tcW w:type="pct" w:w="713"/>
            <w:vAlign w:val="center"/>
          </w:tcPr>
          <w:p w:rsidRDefault="00D1293C" w:rsidP="00B34D2C" w:rsidR="0000472F">
            <w:pPr>
              <w:pStyle w:val="Bezproreda"/>
              <w:spacing w:after="0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Neto:</w:t>
            </w:r>
            <w:r w:rsidR="00CA4BE3">
              <w:rPr>
                <w:rFonts w:cs="Arial" w:hAnsi="Arial" w:ascii="Arial"/>
                <w:sz w:val="20"/>
                <w:szCs w:val="20"/>
              </w:rPr>
              <w:t xml:space="preserve">   </w:t>
            </w:r>
            <w:r w:rsidR="00312698">
              <w:rPr>
                <w:rFonts w:cs="Arial" w:hAnsi="Arial" w:ascii="Arial"/>
                <w:sz w:val="20"/>
                <w:szCs w:val="20"/>
              </w:rPr>
              <w:t>89</w:t>
            </w:r>
            <w:r>
              <w:rPr>
                <w:rFonts w:cs="Arial" w:hAnsi="Arial" w:ascii="Arial"/>
                <w:sz w:val="20"/>
                <w:szCs w:val="20"/>
              </w:rPr>
              <w:t>.</w:t>
            </w:r>
            <w:r w:rsidR="00CA4BE3">
              <w:rPr>
                <w:rFonts w:cs="Arial" w:hAnsi="Arial" w:ascii="Arial"/>
                <w:sz w:val="20"/>
                <w:szCs w:val="20"/>
              </w:rPr>
              <w:t>246,75</w:t>
            </w:r>
          </w:p>
          <w:p w:rsidRDefault="00CA4BE3" w:rsidP="00B34D2C" w:rsidR="00CA4BE3" w:rsidRPr="00B83F8C">
            <w:pPr>
              <w:pStyle w:val="Bezproreda"/>
              <w:spacing w:after="0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Bruto:</w:t>
            </w:r>
            <w:r w:rsidRPr="00D1293C">
              <w:rPr>
                <w:rFonts w:hAnsi="Times New Roman" w:ascii="Times New Roman"/>
              </w:rPr>
              <w:t>117.219,84</w:t>
            </w:r>
          </w:p>
        </w:tc>
        <w:tc>
          <w:tcPr>
            <w:tcW w:type="pct" w:w="612"/>
            <w:vAlign w:val="center"/>
          </w:tcPr>
          <w:p w:rsidRDefault="00CA4BE3" w:rsidP="0072095A" w:rsidR="002D3A9D" w:rsidRPr="00DF14E1">
            <w:pPr>
              <w:pStyle w:val="Bezproreda"/>
              <w:spacing w:after="0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Izvod iz posl.knj.analit.kart.</w:t>
            </w:r>
            <w:r w:rsidR="0072095A">
              <w:rPr>
                <w:rFonts w:hAnsi="Times New Roman" w:ascii="Times New Roman"/>
                <w:sz w:val="24"/>
                <w:szCs w:val="24"/>
              </w:rPr>
              <w:t>Por.</w:t>
            </w:r>
            <w:r w:rsidR="002D3A9D">
              <w:rPr>
                <w:rFonts w:hAnsi="Times New Roman" w:ascii="Times New Roman"/>
                <w:sz w:val="24"/>
                <w:szCs w:val="24"/>
              </w:rPr>
              <w:t>i dopr.</w:t>
            </w:r>
          </w:p>
        </w:tc>
        <w:tc>
          <w:tcPr>
            <w:tcW w:type="pct" w:w="204"/>
            <w:vAlign w:val="center"/>
          </w:tcPr>
          <w:p w:rsidRDefault="003E17CC" w:rsidP="00B34D2C" w:rsidR="0000472F" w:rsidRPr="00DF14E1">
            <w:pPr>
              <w:pStyle w:val="Bezproreda"/>
              <w:spacing w:after="0"/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-</w:t>
            </w:r>
          </w:p>
        </w:tc>
        <w:tc>
          <w:tcPr>
            <w:tcW w:type="pct" w:w="204"/>
          </w:tcPr>
          <w:p w:rsidRDefault="0000472F" w:rsidP="00B34D2C" w:rsidR="0000472F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</w:p>
          <w:p w:rsidRDefault="003E17CC" w:rsidP="00B34D2C" w:rsidR="003E17CC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</w:p>
          <w:p w:rsidRDefault="003E17CC" w:rsidP="00B34D2C" w:rsidR="003E17CC" w:rsidRPr="00B40BEB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 -</w:t>
            </w:r>
          </w:p>
        </w:tc>
        <w:tc>
          <w:tcPr>
            <w:tcW w:type="pct" w:w="526"/>
          </w:tcPr>
          <w:p w:rsidRDefault="00116996" w:rsidP="00B34D2C" w:rsidR="0000472F" w:rsidRPr="00B40BEB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Analit. kart. </w:t>
            </w:r>
            <w:r w:rsidR="0072095A">
              <w:rPr>
                <w:rFonts w:hAnsi="Times New Roman" w:ascii="Times New Roman"/>
                <w:sz w:val="24"/>
                <w:szCs w:val="24"/>
              </w:rPr>
              <w:t>P</w:t>
            </w:r>
            <w:r>
              <w:rPr>
                <w:rFonts w:hAnsi="Times New Roman" w:ascii="Times New Roman"/>
                <w:sz w:val="24"/>
                <w:szCs w:val="24"/>
              </w:rPr>
              <w:t>laće</w:t>
            </w:r>
          </w:p>
        </w:tc>
      </w:tr>
      <w:tr w:rsidTr="003E17CC" w:rsidR="002139C4" w:rsidRPr="00B40BEB">
        <w:trPr>
          <w:trHeight w:val="1510"/>
          <w:jc w:val="center"/>
        </w:trPr>
        <w:tc>
          <w:tcPr>
            <w:tcW w:type="pct" w:w="118"/>
          </w:tcPr>
          <w:p w:rsidRDefault="002139C4" w:rsidP="002139C4" w:rsidR="002139C4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720"/>
          </w:tcPr>
          <w:p w:rsidRDefault="002139C4" w:rsidP="002139C4" w:rsidR="002139C4" w:rsidRPr="0041368C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  <w:lang w:val="pl-PL"/>
              </w:rPr>
            </w:pPr>
            <w:r w:rsidRPr="002139C4">
              <w:rPr>
                <w:rFonts w:hAnsi="Times New Roman" w:ascii="Times New Roman"/>
                <w:sz w:val="24"/>
                <w:szCs w:val="24"/>
              </w:rPr>
              <w:t>Damir Škrlec</w:t>
            </w:r>
          </w:p>
        </w:tc>
        <w:tc>
          <w:tcPr>
            <w:tcW w:type="pct" w:w="271"/>
          </w:tcPr>
          <w:p w:rsidRDefault="002139C4" w:rsidP="002139C4" w:rsidR="002139C4" w:rsidRPr="008E3B5D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  <w:lang w:val="pl-PL"/>
              </w:rPr>
            </w:pPr>
            <w:r w:rsidRPr="002139C4">
              <w:rPr>
                <w:rFonts w:hAnsi="Times New Roman" w:ascii="Times New Roman"/>
                <w:sz w:val="24"/>
                <w:szCs w:val="24"/>
              </w:rPr>
              <w:t>40580184541</w:t>
            </w:r>
          </w:p>
        </w:tc>
        <w:tc>
          <w:tcPr>
            <w:tcW w:type="pct" w:w="426"/>
          </w:tcPr>
          <w:p w:rsidRDefault="000A725F" w:rsidP="000A725F" w:rsidR="002139C4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Bukovec Zelinsk66</w:t>
            </w:r>
            <w:r w:rsidR="002139C4" w:rsidRPr="002139C4">
              <w:rPr>
                <w:rFonts w:hAnsi="Times New Roman" w:ascii="Times New Roman"/>
                <w:sz w:val="24"/>
                <w:szCs w:val="24"/>
              </w:rPr>
              <w:t>Bukovec Zelinski</w:t>
            </w:r>
          </w:p>
        </w:tc>
        <w:tc>
          <w:tcPr>
            <w:tcW w:type="pct" w:w="645"/>
          </w:tcPr>
          <w:p w:rsidRDefault="000A725F" w:rsidP="00116996" w:rsidR="000A725F">
            <w:pPr>
              <w:pStyle w:val="Bezproreda"/>
              <w:spacing w:after="0"/>
              <w:rPr>
                <w:rFonts w:cs="Arial" w:hAnsi="Arial" w:ascii="Arial"/>
                <w:sz w:val="20"/>
                <w:szCs w:val="20"/>
              </w:rPr>
            </w:pPr>
          </w:p>
          <w:p w:rsidRDefault="00116996" w:rsidP="00116996" w:rsidR="00116996">
            <w:pPr>
              <w:pStyle w:val="Bezproreda"/>
              <w:spacing w:after="0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Neto:   95.936,27</w:t>
            </w:r>
          </w:p>
          <w:p w:rsidRDefault="00116996" w:rsidP="00116996" w:rsidR="002139C4">
            <w:pPr>
              <w:pStyle w:val="Bezproreda"/>
              <w:spacing w:after="0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Bruto:137.759,42</w:t>
            </w:r>
          </w:p>
        </w:tc>
        <w:tc>
          <w:tcPr>
            <w:tcW w:type="pct" w:w="561"/>
            <w:vAlign w:val="center"/>
          </w:tcPr>
          <w:p w:rsidRDefault="002139C4" w:rsidP="002139C4" w:rsidR="002139C4" w:rsidRPr="00D1293C">
            <w:pPr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Izvod iz posl.knj.-analit.kart.</w:t>
            </w:r>
          </w:p>
        </w:tc>
        <w:tc>
          <w:tcPr>
            <w:tcW w:type="pct" w:w="713"/>
            <w:vAlign w:val="center"/>
          </w:tcPr>
          <w:p w:rsidRDefault="002139C4" w:rsidP="002139C4" w:rsidR="002139C4">
            <w:pPr>
              <w:pStyle w:val="Bezproreda"/>
              <w:spacing w:after="0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Neto:   95.936,27</w:t>
            </w:r>
          </w:p>
          <w:p w:rsidRDefault="002139C4" w:rsidP="002D3A9D" w:rsidR="002139C4" w:rsidRPr="00B83F8C">
            <w:pPr>
              <w:pStyle w:val="Bezproreda"/>
              <w:spacing w:after="0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Bruto:13</w:t>
            </w:r>
            <w:r w:rsidR="002D3A9D">
              <w:rPr>
                <w:rFonts w:cs="Arial" w:hAnsi="Arial" w:ascii="Arial"/>
                <w:sz w:val="20"/>
                <w:szCs w:val="20"/>
              </w:rPr>
              <w:t>7</w:t>
            </w:r>
            <w:r>
              <w:rPr>
                <w:rFonts w:cs="Arial" w:hAnsi="Arial" w:ascii="Arial"/>
                <w:sz w:val="20"/>
                <w:szCs w:val="20"/>
              </w:rPr>
              <w:t>.</w:t>
            </w:r>
            <w:r w:rsidR="002D3A9D">
              <w:rPr>
                <w:rFonts w:cs="Arial" w:hAnsi="Arial" w:ascii="Arial"/>
                <w:sz w:val="20"/>
                <w:szCs w:val="20"/>
              </w:rPr>
              <w:t>759,42</w:t>
            </w:r>
          </w:p>
        </w:tc>
        <w:tc>
          <w:tcPr>
            <w:tcW w:type="pct" w:w="612"/>
            <w:vAlign w:val="center"/>
          </w:tcPr>
          <w:p w:rsidRDefault="002139C4" w:rsidP="002139C4" w:rsidR="002139C4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Izvod iz posl.knj.-analit.kart.</w:t>
            </w:r>
          </w:p>
          <w:p w:rsidRDefault="002D3A9D" w:rsidP="002139C4" w:rsidR="002D3A9D" w:rsidRPr="00DF14E1">
            <w:pPr>
              <w:pStyle w:val="Bezproreda"/>
              <w:spacing w:after="0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Porezi i dopr.</w:t>
            </w:r>
          </w:p>
        </w:tc>
        <w:tc>
          <w:tcPr>
            <w:tcW w:type="pct" w:w="204"/>
            <w:vAlign w:val="center"/>
          </w:tcPr>
          <w:p w:rsidRDefault="003E17CC" w:rsidP="000A725F" w:rsidR="002139C4">
            <w:pPr>
              <w:pStyle w:val="Bezproreda"/>
              <w:spacing w:after="0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-</w:t>
            </w:r>
          </w:p>
        </w:tc>
        <w:tc>
          <w:tcPr>
            <w:tcW w:type="pct" w:w="204"/>
          </w:tcPr>
          <w:p w:rsidRDefault="002139C4" w:rsidP="002139C4" w:rsidR="002139C4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</w:p>
          <w:p w:rsidRDefault="003E17CC" w:rsidP="002139C4" w:rsidR="003E17CC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</w:p>
          <w:p w:rsidRDefault="003E17CC" w:rsidP="002139C4" w:rsidR="003E17CC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526"/>
          </w:tcPr>
          <w:p w:rsidRDefault="00116996" w:rsidP="002139C4" w:rsidR="002139C4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Analit. kart. </w:t>
            </w:r>
            <w:r w:rsidR="0072095A">
              <w:rPr>
                <w:rFonts w:hAnsi="Times New Roman" w:ascii="Times New Roman"/>
                <w:sz w:val="24"/>
                <w:szCs w:val="24"/>
              </w:rPr>
              <w:t>P</w:t>
            </w:r>
            <w:r>
              <w:rPr>
                <w:rFonts w:hAnsi="Times New Roman" w:ascii="Times New Roman"/>
                <w:sz w:val="24"/>
                <w:szCs w:val="24"/>
              </w:rPr>
              <w:t>laće</w:t>
            </w:r>
          </w:p>
        </w:tc>
      </w:tr>
      <w:tr w:rsidTr="003E17CC" w:rsidR="002139C4" w:rsidRPr="00B40BEB">
        <w:trPr>
          <w:trHeight w:val="339"/>
          <w:jc w:val="center"/>
        </w:trPr>
        <w:tc>
          <w:tcPr>
            <w:tcW w:type="pct" w:w="118"/>
          </w:tcPr>
          <w:p w:rsidRDefault="002139C4" w:rsidP="002139C4" w:rsidR="002139C4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720"/>
          </w:tcPr>
          <w:p w:rsidRDefault="002139C4" w:rsidP="002139C4" w:rsidR="002139C4" w:rsidRPr="00B54D83">
            <w:pPr>
              <w:pStyle w:val="Bezproreda"/>
              <w:spacing w:after="0"/>
              <w:rPr>
                <w:rFonts w:hAnsi="Times New Roman" w:ascii="Times New Roman"/>
                <w:b/>
                <w:sz w:val="24"/>
                <w:szCs w:val="24"/>
                <w:lang w:val="pl-PL"/>
              </w:rPr>
            </w:pPr>
            <w:r w:rsidRPr="00B54D83">
              <w:rPr>
                <w:rFonts w:hAnsi="Times New Roman" w:ascii="Times New Roman"/>
                <w:b/>
                <w:sz w:val="24"/>
                <w:szCs w:val="24"/>
                <w:lang w:val="pl-PL"/>
              </w:rPr>
              <w:t xml:space="preserve">     U K U P N O :</w:t>
            </w:r>
          </w:p>
        </w:tc>
        <w:tc>
          <w:tcPr>
            <w:tcW w:type="pct" w:w="271"/>
          </w:tcPr>
          <w:p w:rsidRDefault="002139C4" w:rsidP="002139C4" w:rsidR="002139C4" w:rsidRPr="00B54D83">
            <w:pPr>
              <w:pStyle w:val="Bezproreda"/>
              <w:spacing w:after="0"/>
              <w:rPr>
                <w:rFonts w:hAnsi="Times New Roman" w:ascii="Times New Roman"/>
                <w:b/>
                <w:sz w:val="24"/>
                <w:szCs w:val="24"/>
                <w:lang w:val="pl-PL"/>
              </w:rPr>
            </w:pPr>
          </w:p>
        </w:tc>
        <w:tc>
          <w:tcPr>
            <w:tcW w:type="pct" w:w="426"/>
          </w:tcPr>
          <w:p w:rsidRDefault="002139C4" w:rsidP="002139C4" w:rsidR="002139C4" w:rsidRPr="00B54D83">
            <w:pPr>
              <w:pStyle w:val="Bezproreda"/>
              <w:spacing w:after="0"/>
              <w:rPr>
                <w:rFonts w:hAnsi="Times New Roman" w:ascii="Times New Roman"/>
                <w:b/>
                <w:sz w:val="24"/>
                <w:szCs w:val="24"/>
              </w:rPr>
            </w:pPr>
          </w:p>
        </w:tc>
        <w:tc>
          <w:tcPr>
            <w:tcW w:type="pct" w:w="645"/>
          </w:tcPr>
          <w:p w:rsidRDefault="00116996" w:rsidP="002139C4" w:rsidR="002139C4" w:rsidRPr="00B54D83">
            <w:pPr>
              <w:pStyle w:val="Bezproreda"/>
              <w:spacing w:after="0"/>
              <w:rPr>
                <w:rFonts w:cs="Arial" w:hAnsi="Arial" w:ascii="Arial"/>
                <w:b/>
                <w:sz w:val="20"/>
                <w:szCs w:val="20"/>
              </w:rPr>
            </w:pPr>
            <w:r w:rsidRPr="00B54D83">
              <w:rPr>
                <w:rFonts w:cs="Arial" w:hAnsi="Arial" w:ascii="Arial"/>
                <w:b/>
                <w:sz w:val="24"/>
                <w:szCs w:val="24"/>
              </w:rPr>
              <w:t>254.979,26</w:t>
            </w:r>
          </w:p>
        </w:tc>
        <w:tc>
          <w:tcPr>
            <w:tcW w:type="pct" w:w="561"/>
            <w:vAlign w:val="center"/>
          </w:tcPr>
          <w:p w:rsidRDefault="002139C4" w:rsidP="002139C4" w:rsidR="002139C4" w:rsidRPr="00B54D83">
            <w:pPr>
              <w:spacing w:after="0"/>
              <w:jc w:val="center"/>
              <w:rPr>
                <w:rFonts w:cs="Arial" w:hAnsi="Arial" w:ascii="Arial"/>
                <w:b/>
                <w:sz w:val="20"/>
                <w:szCs w:val="20"/>
              </w:rPr>
            </w:pPr>
          </w:p>
        </w:tc>
        <w:tc>
          <w:tcPr>
            <w:tcW w:type="pct" w:w="713"/>
            <w:vAlign w:val="center"/>
          </w:tcPr>
          <w:p w:rsidRDefault="00116996" w:rsidP="002139C4" w:rsidR="002139C4" w:rsidRPr="00B54D83">
            <w:pPr>
              <w:pStyle w:val="Bezproreda"/>
              <w:spacing w:after="0"/>
              <w:rPr>
                <w:rFonts w:cs="Arial" w:hAnsi="Arial" w:ascii="Arial"/>
                <w:b/>
                <w:sz w:val="24"/>
                <w:szCs w:val="24"/>
              </w:rPr>
            </w:pPr>
            <w:r w:rsidRPr="00B54D83">
              <w:rPr>
                <w:rFonts w:cs="Arial" w:hAnsi="Arial" w:ascii="Arial"/>
                <w:b/>
                <w:sz w:val="24"/>
                <w:szCs w:val="24"/>
              </w:rPr>
              <w:t>254.979,26</w:t>
            </w:r>
          </w:p>
        </w:tc>
        <w:tc>
          <w:tcPr>
            <w:tcW w:type="pct" w:w="612"/>
            <w:vAlign w:val="center"/>
          </w:tcPr>
          <w:p w:rsidRDefault="002139C4" w:rsidP="002139C4" w:rsidR="002139C4">
            <w:pPr>
              <w:spacing w:after="0"/>
              <w:jc w:val="center"/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pct" w:w="204"/>
            <w:vAlign w:val="center"/>
          </w:tcPr>
          <w:p w:rsidRDefault="002139C4" w:rsidP="002139C4" w:rsidR="002139C4">
            <w:pPr>
              <w:pStyle w:val="Bezproreda"/>
              <w:spacing w:after="0"/>
              <w:jc w:val="center"/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pct" w:w="204"/>
          </w:tcPr>
          <w:p w:rsidRDefault="002139C4" w:rsidP="002139C4" w:rsidR="002139C4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526"/>
          </w:tcPr>
          <w:p w:rsidRDefault="002139C4" w:rsidP="002139C4" w:rsidR="002139C4" w:rsidRPr="00B40BEB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:rsidRDefault="0022347E" w:rsidP="00B34D2C" w:rsidR="00B34D2C">
      <w:pPr>
        <w:pStyle w:val="Bezproreda"/>
        <w:spacing w:after="0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</w:p>
    <w:p w:rsidRDefault="00B34D2C" w:rsidP="00B34D2C" w:rsidR="003C3D9C">
      <w:pPr>
        <w:pStyle w:val="Bezproreda"/>
        <w:spacing w:after="0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             </w:t>
      </w:r>
      <w:r w:rsidR="0072095A" w:rsidRPr="0072095A">
        <w:rPr>
          <w:rFonts w:hAnsi="Times New Roman" w:ascii="Times New Roman"/>
          <w:sz w:val="24"/>
        </w:rPr>
        <w:t>Prijava tražbina vjer</w:t>
      </w:r>
      <w:r w:rsidR="0072095A">
        <w:rPr>
          <w:rFonts w:hAnsi="Times New Roman" w:ascii="Times New Roman"/>
          <w:sz w:val="24"/>
        </w:rPr>
        <w:t>ovnika RH, MF</w:t>
      </w:r>
      <w:r w:rsidR="0072095A" w:rsidRPr="0072095A">
        <w:rPr>
          <w:rFonts w:hAnsi="Times New Roman" w:ascii="Times New Roman"/>
          <w:sz w:val="24"/>
        </w:rPr>
        <w:t xml:space="preserve"> po kontima - k.1880  por. doh.nesam (</w:t>
      </w:r>
      <w:r w:rsidR="00270A98">
        <w:rPr>
          <w:rFonts w:hAnsi="Times New Roman" w:ascii="Times New Roman"/>
          <w:sz w:val="24"/>
        </w:rPr>
        <w:t>959</w:t>
      </w:r>
      <w:r w:rsidR="0072095A" w:rsidRPr="0072095A">
        <w:rPr>
          <w:rFonts w:hAnsi="Times New Roman" w:ascii="Times New Roman"/>
          <w:sz w:val="24"/>
        </w:rPr>
        <w:t>,8</w:t>
      </w:r>
      <w:r w:rsidR="00270A98">
        <w:rPr>
          <w:rFonts w:hAnsi="Times New Roman" w:ascii="Times New Roman"/>
          <w:sz w:val="24"/>
        </w:rPr>
        <w:t>4</w:t>
      </w:r>
      <w:r w:rsidR="0072095A" w:rsidRPr="0072095A">
        <w:rPr>
          <w:rFonts w:hAnsi="Times New Roman" w:ascii="Times New Roman"/>
          <w:sz w:val="24"/>
        </w:rPr>
        <w:t xml:space="preserve"> kn)., k.2283 MO-II-rad.odn. (</w:t>
      </w:r>
      <w:r w:rsidR="00270A98">
        <w:rPr>
          <w:rFonts w:hAnsi="Times New Roman" w:ascii="Times New Roman"/>
          <w:sz w:val="24"/>
        </w:rPr>
        <w:t>8</w:t>
      </w:r>
      <w:r w:rsidR="0072095A" w:rsidRPr="0072095A">
        <w:rPr>
          <w:rFonts w:hAnsi="Times New Roman" w:ascii="Times New Roman"/>
          <w:sz w:val="24"/>
        </w:rPr>
        <w:t>.</w:t>
      </w:r>
      <w:r w:rsidR="00270A98">
        <w:rPr>
          <w:rFonts w:hAnsi="Times New Roman" w:ascii="Times New Roman"/>
          <w:sz w:val="24"/>
        </w:rPr>
        <w:t>574</w:t>
      </w:r>
      <w:r w:rsidR="0072095A" w:rsidRPr="0072095A">
        <w:rPr>
          <w:rFonts w:hAnsi="Times New Roman" w:ascii="Times New Roman"/>
          <w:sz w:val="24"/>
        </w:rPr>
        <w:t>,</w:t>
      </w:r>
      <w:r w:rsidR="00270A98">
        <w:rPr>
          <w:rFonts w:hAnsi="Times New Roman" w:ascii="Times New Roman"/>
          <w:sz w:val="24"/>
        </w:rPr>
        <w:t>45</w:t>
      </w:r>
      <w:r w:rsidR="0072095A" w:rsidRPr="0072095A">
        <w:rPr>
          <w:rFonts w:hAnsi="Times New Roman" w:ascii="Times New Roman"/>
          <w:sz w:val="24"/>
        </w:rPr>
        <w:t xml:space="preserve"> kn), k.8168 MO-gen.rad.od. (</w:t>
      </w:r>
      <w:r w:rsidR="00270A98">
        <w:rPr>
          <w:rFonts w:hAnsi="Times New Roman" w:ascii="Times New Roman"/>
          <w:sz w:val="24"/>
        </w:rPr>
        <w:t>2</w:t>
      </w:r>
      <w:r w:rsidR="0072095A" w:rsidRPr="0072095A">
        <w:rPr>
          <w:rFonts w:hAnsi="Times New Roman" w:ascii="Times New Roman"/>
          <w:sz w:val="24"/>
        </w:rPr>
        <w:t>5.</w:t>
      </w:r>
      <w:r w:rsidR="00270A98">
        <w:rPr>
          <w:rFonts w:hAnsi="Times New Roman" w:ascii="Times New Roman"/>
          <w:sz w:val="24"/>
        </w:rPr>
        <w:t>739</w:t>
      </w:r>
      <w:r w:rsidR="0072095A" w:rsidRPr="0072095A">
        <w:rPr>
          <w:rFonts w:hAnsi="Times New Roman" w:ascii="Times New Roman"/>
          <w:sz w:val="24"/>
        </w:rPr>
        <w:t>,</w:t>
      </w:r>
      <w:r w:rsidR="00270A98">
        <w:rPr>
          <w:rFonts w:hAnsi="Times New Roman" w:ascii="Times New Roman"/>
          <w:sz w:val="24"/>
        </w:rPr>
        <w:t>8</w:t>
      </w:r>
      <w:r w:rsidR="0072095A" w:rsidRPr="0072095A">
        <w:rPr>
          <w:rFonts w:hAnsi="Times New Roman" w:ascii="Times New Roman"/>
          <w:sz w:val="24"/>
        </w:rPr>
        <w:t>6 kn), k.8486 ZO-radni odnos (</w:t>
      </w:r>
      <w:r w:rsidR="00270A98">
        <w:rPr>
          <w:rFonts w:hAnsi="Times New Roman" w:ascii="Times New Roman"/>
          <w:sz w:val="24"/>
        </w:rPr>
        <w:t>30</w:t>
      </w:r>
      <w:r w:rsidR="0072095A" w:rsidRPr="0072095A">
        <w:rPr>
          <w:rFonts w:hAnsi="Times New Roman" w:ascii="Times New Roman"/>
          <w:sz w:val="24"/>
        </w:rPr>
        <w:t>.1</w:t>
      </w:r>
      <w:r w:rsidR="00270A98">
        <w:rPr>
          <w:rFonts w:hAnsi="Times New Roman" w:ascii="Times New Roman"/>
          <w:sz w:val="24"/>
        </w:rPr>
        <w:t>06</w:t>
      </w:r>
      <w:r w:rsidR="0072095A" w:rsidRPr="0072095A">
        <w:rPr>
          <w:rFonts w:hAnsi="Times New Roman" w:ascii="Times New Roman"/>
          <w:sz w:val="24"/>
        </w:rPr>
        <w:t>,4</w:t>
      </w:r>
      <w:r w:rsidR="00270A98">
        <w:rPr>
          <w:rFonts w:hAnsi="Times New Roman" w:ascii="Times New Roman"/>
          <w:sz w:val="24"/>
        </w:rPr>
        <w:t>0</w:t>
      </w:r>
      <w:r w:rsidR="0072095A" w:rsidRPr="0072095A">
        <w:rPr>
          <w:rFonts w:hAnsi="Times New Roman" w:ascii="Times New Roman"/>
          <w:sz w:val="24"/>
        </w:rPr>
        <w:t xml:space="preserve"> kn), k.8630 ZO-zašt.</w:t>
      </w:r>
      <w:r w:rsidR="00270A98">
        <w:rPr>
          <w:rFonts w:hAnsi="Times New Roman" w:ascii="Times New Roman"/>
          <w:sz w:val="24"/>
        </w:rPr>
        <w:t>zd</w:t>
      </w:r>
      <w:r w:rsidR="0072095A" w:rsidRPr="0072095A">
        <w:rPr>
          <w:rFonts w:hAnsi="Times New Roman" w:ascii="Times New Roman"/>
          <w:sz w:val="24"/>
        </w:rPr>
        <w:t>ra</w:t>
      </w:r>
      <w:r w:rsidR="00270A98">
        <w:rPr>
          <w:rFonts w:hAnsi="Times New Roman" w:ascii="Times New Roman"/>
          <w:sz w:val="24"/>
        </w:rPr>
        <w:t>v.(1.003,59 kn), k.8753 dopr.zapoš (3.</w:t>
      </w:r>
      <w:r w:rsidR="0072095A" w:rsidRPr="0072095A">
        <w:rPr>
          <w:rFonts w:hAnsi="Times New Roman" w:ascii="Times New Roman"/>
          <w:sz w:val="24"/>
        </w:rPr>
        <w:t>4</w:t>
      </w:r>
      <w:r w:rsidR="00270A98">
        <w:rPr>
          <w:rFonts w:hAnsi="Times New Roman" w:ascii="Times New Roman"/>
          <w:sz w:val="24"/>
        </w:rPr>
        <w:t>12</w:t>
      </w:r>
      <w:r w:rsidR="0072095A" w:rsidRPr="0072095A">
        <w:rPr>
          <w:rFonts w:hAnsi="Times New Roman" w:ascii="Times New Roman"/>
          <w:sz w:val="24"/>
        </w:rPr>
        <w:t>,</w:t>
      </w:r>
      <w:r w:rsidR="00270A98">
        <w:rPr>
          <w:rFonts w:hAnsi="Times New Roman" w:ascii="Times New Roman"/>
          <w:sz w:val="24"/>
        </w:rPr>
        <w:t>10</w:t>
      </w:r>
      <w:r w:rsidR="0072095A" w:rsidRPr="0072095A">
        <w:rPr>
          <w:rFonts w:hAnsi="Times New Roman" w:ascii="Times New Roman"/>
          <w:sz w:val="24"/>
        </w:rPr>
        <w:t xml:space="preserve"> kn) u ukupnom izosu </w:t>
      </w:r>
      <w:r w:rsidR="00270A98">
        <w:rPr>
          <w:rFonts w:hAnsi="Times New Roman" w:ascii="Times New Roman"/>
          <w:sz w:val="24"/>
        </w:rPr>
        <w:t>6</w:t>
      </w:r>
      <w:r w:rsidR="0072095A" w:rsidRPr="0072095A">
        <w:rPr>
          <w:rFonts w:hAnsi="Times New Roman" w:ascii="Times New Roman"/>
          <w:sz w:val="24"/>
        </w:rPr>
        <w:t>9.</w:t>
      </w:r>
      <w:r w:rsidR="00270A98">
        <w:rPr>
          <w:rFonts w:hAnsi="Times New Roman" w:ascii="Times New Roman"/>
          <w:sz w:val="24"/>
        </w:rPr>
        <w:t>796</w:t>
      </w:r>
      <w:r w:rsidR="0072095A" w:rsidRPr="0072095A">
        <w:rPr>
          <w:rFonts w:hAnsi="Times New Roman" w:ascii="Times New Roman"/>
          <w:sz w:val="24"/>
        </w:rPr>
        <w:t>,</w:t>
      </w:r>
      <w:r w:rsidR="00270A98">
        <w:rPr>
          <w:rFonts w:hAnsi="Times New Roman" w:ascii="Times New Roman"/>
          <w:sz w:val="24"/>
        </w:rPr>
        <w:t>24</w:t>
      </w:r>
      <w:r w:rsidR="0072095A" w:rsidRPr="0072095A">
        <w:rPr>
          <w:rFonts w:hAnsi="Times New Roman" w:ascii="Times New Roman"/>
          <w:sz w:val="24"/>
        </w:rPr>
        <w:t xml:space="preserve"> kn priznata je u I VIR-u kroz bruto tražbine radnika.</w:t>
      </w:r>
      <w:r>
        <w:rPr>
          <w:rFonts w:hAnsi="Times New Roman" w:ascii="Times New Roman"/>
          <w:sz w:val="24"/>
        </w:rPr>
        <w:t xml:space="preserve">                                                                                                                                                  </w:t>
      </w:r>
    </w:p>
    <w:p w:rsidRDefault="00B34D2C" w:rsidP="003C3D9C" w:rsidR="0022347E" w:rsidRPr="00B34D2C">
      <w:pPr>
        <w:pStyle w:val="Bezproreda"/>
        <w:spacing w:lineRule="auto" w:line="276" w:after="0"/>
        <w:ind w:firstLine="708" w:left="9204"/>
        <w:rPr>
          <w:rFonts w:hAnsi="Times New Roman" w:ascii="Times New Roman"/>
        </w:rPr>
      </w:pPr>
      <w:r>
        <w:rPr>
          <w:rFonts w:hAnsi="Times New Roman" w:ascii="Times New Roman"/>
          <w:sz w:val="24"/>
        </w:rPr>
        <w:t xml:space="preserve">     </w:t>
      </w:r>
      <w:r w:rsidR="0022347E" w:rsidRPr="00B34D2C">
        <w:rPr>
          <w:rFonts w:hAnsi="Times New Roman" w:ascii="Times New Roman"/>
        </w:rPr>
        <w:t>Stečajni upravitelj:</w:t>
      </w:r>
    </w:p>
    <w:p w:rsidRDefault="00926E29" w:rsidP="003C3D9C" w:rsidR="00B34D2C" w:rsidRPr="00B34D2C">
      <w:pPr>
        <w:pStyle w:val="Bezproreda"/>
        <w:spacing w:lineRule="auto" w:line="276"/>
        <w:rPr>
          <w:rFonts w:hAnsi="Times New Roman" w:ascii="Times New Roman"/>
        </w:rPr>
      </w:pPr>
      <w:r w:rsidRPr="00B34D2C">
        <w:rPr>
          <w:rFonts w:hAnsi="Times New Roman" w:ascii="Times New Roman"/>
        </w:rPr>
        <w:t>Zagreb, 1</w:t>
      </w:r>
      <w:r w:rsidR="005C29F8">
        <w:rPr>
          <w:rFonts w:hAnsi="Times New Roman" w:ascii="Times New Roman"/>
        </w:rPr>
        <w:t>7</w:t>
      </w:r>
      <w:r w:rsidRPr="00B34D2C">
        <w:rPr>
          <w:rFonts w:hAnsi="Times New Roman" w:ascii="Times New Roman"/>
        </w:rPr>
        <w:t>.</w:t>
      </w:r>
      <w:r w:rsidR="005C29F8">
        <w:rPr>
          <w:rFonts w:hAnsi="Times New Roman" w:ascii="Times New Roman"/>
        </w:rPr>
        <w:t>rujn</w:t>
      </w:r>
      <w:r w:rsidRPr="00B34D2C">
        <w:rPr>
          <w:rFonts w:hAnsi="Times New Roman" w:ascii="Times New Roman"/>
        </w:rPr>
        <w:t>a 201</w:t>
      </w:r>
      <w:r w:rsidR="005C29F8">
        <w:rPr>
          <w:rFonts w:hAnsi="Times New Roman" w:ascii="Times New Roman"/>
        </w:rPr>
        <w:t>8</w:t>
      </w:r>
      <w:r w:rsidR="0022347E" w:rsidRPr="00B34D2C">
        <w:rPr>
          <w:rFonts w:hAnsi="Times New Roman" w:ascii="Times New Roman"/>
        </w:rPr>
        <w:tab/>
      </w:r>
      <w:r w:rsidR="0022347E" w:rsidRPr="00B34D2C">
        <w:rPr>
          <w:rFonts w:hAnsi="Times New Roman" w:ascii="Times New Roman"/>
        </w:rPr>
        <w:tab/>
      </w:r>
      <w:r w:rsidR="0022347E" w:rsidRPr="00B34D2C">
        <w:rPr>
          <w:rFonts w:hAnsi="Times New Roman" w:ascii="Times New Roman"/>
        </w:rPr>
        <w:tab/>
      </w:r>
      <w:r w:rsidR="0022347E" w:rsidRPr="00B34D2C">
        <w:rPr>
          <w:rFonts w:hAnsi="Times New Roman" w:ascii="Times New Roman"/>
        </w:rPr>
        <w:tab/>
      </w:r>
      <w:r w:rsidR="0022347E" w:rsidRPr="00B34D2C">
        <w:rPr>
          <w:rFonts w:hAnsi="Times New Roman" w:ascii="Times New Roman"/>
        </w:rPr>
        <w:tab/>
      </w:r>
      <w:r w:rsidR="0022347E" w:rsidRPr="00B34D2C">
        <w:rPr>
          <w:rFonts w:hAnsi="Times New Roman" w:ascii="Times New Roman"/>
        </w:rPr>
        <w:tab/>
      </w:r>
      <w:r w:rsidR="0022347E" w:rsidRPr="00B34D2C">
        <w:rPr>
          <w:rFonts w:hAnsi="Times New Roman" w:ascii="Times New Roman"/>
        </w:rPr>
        <w:tab/>
      </w:r>
      <w:r w:rsidR="0022347E" w:rsidRPr="00B34D2C">
        <w:rPr>
          <w:rFonts w:hAnsi="Times New Roman" w:ascii="Times New Roman"/>
        </w:rPr>
        <w:tab/>
      </w:r>
      <w:r w:rsidR="0022347E" w:rsidRPr="00B34D2C">
        <w:rPr>
          <w:rFonts w:hAnsi="Times New Roman" w:ascii="Times New Roman"/>
        </w:rPr>
        <w:tab/>
      </w:r>
      <w:r w:rsidR="0022347E" w:rsidRPr="00B34D2C">
        <w:rPr>
          <w:rFonts w:hAnsi="Times New Roman" w:ascii="Times New Roman"/>
        </w:rPr>
        <w:tab/>
      </w:r>
      <w:r w:rsidR="0022347E" w:rsidRPr="00B34D2C">
        <w:rPr>
          <w:rFonts w:hAnsi="Times New Roman" w:ascii="Times New Roman"/>
        </w:rPr>
        <w:tab/>
      </w:r>
      <w:r w:rsidR="00B34D2C">
        <w:rPr>
          <w:rFonts w:hAnsi="Times New Roman" w:ascii="Times New Roman"/>
        </w:rPr>
        <w:t xml:space="preserve">       </w:t>
      </w:r>
      <w:r w:rsidR="003C3D9C">
        <w:rPr>
          <w:rFonts w:hAnsi="Times New Roman" w:ascii="Times New Roman"/>
        </w:rPr>
        <w:t xml:space="preserve">      </w:t>
      </w:r>
      <w:r w:rsidR="00B34D2C">
        <w:rPr>
          <w:rFonts w:hAnsi="Times New Roman" w:ascii="Times New Roman"/>
        </w:rPr>
        <w:t xml:space="preserve">     </w:t>
      </w:r>
      <w:r w:rsidR="0022347E" w:rsidRPr="00B34D2C">
        <w:rPr>
          <w:rFonts w:hAnsi="Times New Roman" w:ascii="Times New Roman"/>
        </w:rPr>
        <w:t>Matko Ljuban</w:t>
      </w:r>
    </w:p>
    <w:p w:rsidRDefault="0022347E" w:rsidP="0022347E" w:rsidR="0022347E" w:rsidRPr="00926E29">
      <w:pPr>
        <w:jc w:val="center"/>
        <w:rPr>
          <w:rFonts w:hAnsi="Times New Roman" w:ascii="Times New Roman"/>
          <w:sz w:val="20"/>
          <w:szCs w:val="20"/>
        </w:rPr>
      </w:pPr>
      <w:r w:rsidRPr="00926E29">
        <w:rPr>
          <w:rFonts w:hAnsi="Times New Roman" w:ascii="Times New Roman"/>
          <w:sz w:val="20"/>
          <w:szCs w:val="20"/>
        </w:rPr>
        <w:lastRenderedPageBreak/>
        <w:t>Obrazac 19.</w:t>
      </w:r>
    </w:p>
    <w:p w:rsidRDefault="0022347E" w:rsidP="0022347E" w:rsidR="0022347E">
      <w:pPr>
        <w:jc w:val="both"/>
        <w:rPr>
          <w:rFonts w:hAnsi="Times New Roman" w:ascii="Times New Roman"/>
          <w:sz w:val="24"/>
        </w:rPr>
      </w:pPr>
      <w:r w:rsidRPr="00CA1F73">
        <w:rPr>
          <w:rFonts w:hAnsi="Times New Roman" w:ascii="Times New Roman"/>
          <w:sz w:val="24"/>
        </w:rPr>
        <w:t>TRGOVAČKI SUD U ZAGREBU</w:t>
      </w:r>
    </w:p>
    <w:p w:rsidRDefault="005C29F8" w:rsidP="005C29F8" w:rsidR="005C29F8" w:rsidRPr="00B34D2C">
      <w:pPr>
        <w:jc w:val="both"/>
        <w:rPr>
          <w:rFonts w:hAnsi="Times New Roman" w:ascii="Times New Roman"/>
          <w:lang w:val="pl-PL"/>
        </w:rPr>
      </w:pPr>
      <w:r w:rsidRPr="00CC1687">
        <w:rPr>
          <w:rFonts w:hAnsi="Times New Roman" w:ascii="Times New Roman"/>
        </w:rPr>
        <w:t>St-4370/16</w:t>
      </w:r>
    </w:p>
    <w:p w:rsidRDefault="005C29F8" w:rsidP="005C29F8" w:rsidR="005C29F8" w:rsidRPr="00CC1687">
      <w:pPr>
        <w:jc w:val="both"/>
        <w:rPr>
          <w:rFonts w:hAnsi="Times New Roman" w:ascii="Times New Roman"/>
          <w:sz w:val="24"/>
        </w:rPr>
      </w:pPr>
      <w:r w:rsidRPr="00CC1687">
        <w:rPr>
          <w:rFonts w:hAnsi="Times New Roman" w:ascii="Times New Roman"/>
          <w:sz w:val="24"/>
        </w:rPr>
        <w:t>ŠKRLEC I SINOVI d.o.o. u stečaju</w:t>
      </w:r>
    </w:p>
    <w:p w:rsidRDefault="005C29F8" w:rsidP="005C29F8" w:rsidR="005C29F8" w:rsidRPr="00CC1687">
      <w:pPr>
        <w:jc w:val="both"/>
        <w:rPr>
          <w:rFonts w:hAnsi="Times New Roman" w:ascii="Times New Roman"/>
          <w:sz w:val="24"/>
        </w:rPr>
      </w:pPr>
      <w:r w:rsidRPr="00CC1687">
        <w:rPr>
          <w:rFonts w:hAnsi="Times New Roman" w:ascii="Times New Roman"/>
          <w:sz w:val="24"/>
        </w:rPr>
        <w:t xml:space="preserve"> Sveti Ivan Zelina, Donje Psarjevo 8</w:t>
      </w:r>
    </w:p>
    <w:p w:rsidRDefault="005C29F8" w:rsidP="007354DE" w:rsidR="0022347E" w:rsidRPr="00AD0EC0">
      <w:pPr>
        <w:jc w:val="both"/>
        <w:rPr>
          <w:rFonts w:hAnsi="Times New Roman" w:ascii="Times New Roman"/>
          <w:b/>
          <w:sz w:val="24"/>
          <w:szCs w:val="24"/>
          <w:u w:val="single"/>
        </w:rPr>
      </w:pPr>
      <w:r w:rsidRPr="00CC1687">
        <w:rPr>
          <w:rFonts w:hAnsi="Times New Roman" w:ascii="Times New Roman"/>
          <w:sz w:val="24"/>
        </w:rPr>
        <w:t xml:space="preserve"> OIB: </w:t>
      </w:r>
      <w:r w:rsidRPr="00CC1687">
        <w:rPr>
          <w:rFonts w:hAnsi="Times New Roman" w:ascii="Times New Roman"/>
          <w:bCs/>
          <w:sz w:val="24"/>
        </w:rPr>
        <w:t>68812819488</w:t>
      </w:r>
      <w:r w:rsidR="007354DE">
        <w:rPr>
          <w:rFonts w:hAnsi="Times New Roman" w:ascii="Times New Roman"/>
          <w:bCs/>
          <w:sz w:val="24"/>
        </w:rPr>
        <w:tab/>
      </w:r>
      <w:r w:rsidR="007354DE">
        <w:rPr>
          <w:rFonts w:hAnsi="Times New Roman" w:ascii="Times New Roman"/>
          <w:bCs/>
          <w:sz w:val="24"/>
        </w:rPr>
        <w:tab/>
      </w:r>
      <w:r w:rsidR="007354DE">
        <w:rPr>
          <w:rFonts w:hAnsi="Times New Roman" w:ascii="Times New Roman"/>
          <w:bCs/>
          <w:sz w:val="24"/>
        </w:rPr>
        <w:tab/>
      </w:r>
      <w:r w:rsidR="007354DE">
        <w:rPr>
          <w:rFonts w:hAnsi="Times New Roman" w:ascii="Times New Roman"/>
          <w:bCs/>
          <w:sz w:val="24"/>
        </w:rPr>
        <w:tab/>
      </w:r>
      <w:r w:rsidR="007354DE">
        <w:rPr>
          <w:rFonts w:hAnsi="Times New Roman" w:ascii="Times New Roman"/>
          <w:bCs/>
          <w:sz w:val="24"/>
        </w:rPr>
        <w:tab/>
      </w:r>
      <w:r w:rsidR="007354DE">
        <w:rPr>
          <w:rFonts w:hAnsi="Times New Roman" w:ascii="Times New Roman"/>
          <w:bCs/>
          <w:sz w:val="24"/>
        </w:rPr>
        <w:tab/>
      </w:r>
      <w:r w:rsidR="0022347E" w:rsidRPr="00AD0EC0">
        <w:rPr>
          <w:rFonts w:hAnsi="Times New Roman" w:ascii="Times New Roman"/>
          <w:b/>
          <w:sz w:val="24"/>
          <w:szCs w:val="24"/>
          <w:u w:val="single"/>
        </w:rPr>
        <w:t>I</w:t>
      </w:r>
      <w:r w:rsidR="0022347E">
        <w:rPr>
          <w:rFonts w:hAnsi="Times New Roman" w:ascii="Times New Roman"/>
          <w:b/>
          <w:sz w:val="24"/>
          <w:szCs w:val="24"/>
          <w:u w:val="single"/>
        </w:rPr>
        <w:t>I</w:t>
      </w:r>
      <w:r w:rsidR="0022347E" w:rsidRPr="00AD0EC0">
        <w:rPr>
          <w:rFonts w:hAnsi="Times New Roman" w:ascii="Times New Roman"/>
          <w:b/>
          <w:sz w:val="24"/>
          <w:szCs w:val="24"/>
          <w:u w:val="single"/>
        </w:rPr>
        <w:t xml:space="preserve"> viši isplatni red</w:t>
      </w:r>
    </w:p>
    <w:p w:rsidRDefault="0022347E" w:rsidP="0022347E" w:rsidR="0022347E" w:rsidRPr="00B40BEB">
      <w:pPr>
        <w:pStyle w:val="Bezproreda"/>
        <w:ind w:left="1080"/>
        <w:rPr>
          <w:rFonts w:hAnsi="Times New Roman" w:ascii="Times New Roman"/>
          <w:b/>
          <w:sz w:val="24"/>
          <w:szCs w:val="24"/>
        </w:rPr>
      </w:pPr>
    </w:p>
    <w:tbl>
      <w:tblPr>
        <w:tblpPr w:tblpY="1" w:tblpXSpec="center" w:vertAnchor="text" w:rightFromText="180" w:leftFromText="180"/>
        <w:tblOverlap w:val="never"/>
        <w:tblW w:type="pct" w:w="5000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333"/>
        <w:gridCol w:w="2611"/>
        <w:gridCol w:w="850"/>
        <w:gridCol w:w="1419"/>
        <w:gridCol w:w="1277"/>
        <w:gridCol w:w="1985"/>
        <w:gridCol w:w="1274"/>
        <w:gridCol w:w="1704"/>
        <w:gridCol w:w="711"/>
        <w:gridCol w:w="705"/>
        <w:gridCol w:w="1351"/>
      </w:tblGrid>
      <w:tr w:rsidTr="007D11FD" w:rsidR="00B54D83" w:rsidRPr="00B40BEB">
        <w:trPr>
          <w:trHeight w:val="1414"/>
          <w:jc w:val="center"/>
        </w:trPr>
        <w:tc>
          <w:tcPr>
            <w:tcW w:type="pct" w:w="117"/>
            <w:vAlign w:val="center"/>
          </w:tcPr>
          <w:p w:rsidRDefault="0022347E" w:rsidP="00FA6E5C" w:rsidR="0022347E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br</w:t>
            </w:r>
          </w:p>
        </w:tc>
        <w:tc>
          <w:tcPr>
            <w:tcW w:type="pct" w:w="918"/>
            <w:vAlign w:val="center"/>
          </w:tcPr>
          <w:p w:rsidRDefault="0022347E" w:rsidP="00FA6E5C" w:rsidR="0022347E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Ime i prezime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tvrtka 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ili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naziv vjerovnika</w:t>
            </w:r>
          </w:p>
        </w:tc>
        <w:tc>
          <w:tcPr>
            <w:tcW w:type="pct" w:w="299"/>
            <w:vAlign w:val="center"/>
          </w:tcPr>
          <w:p w:rsidRDefault="0022347E" w:rsidP="00FA6E5C" w:rsidR="0022347E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OIB vjerovnika</w:t>
            </w:r>
          </w:p>
        </w:tc>
        <w:tc>
          <w:tcPr>
            <w:tcW w:type="pct" w:w="499"/>
            <w:vAlign w:val="center"/>
          </w:tcPr>
          <w:p w:rsidRDefault="0022347E" w:rsidP="00FA6E5C" w:rsidR="0022347E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Adresa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sjedište vjerovnika</w:t>
            </w:r>
          </w:p>
        </w:tc>
        <w:tc>
          <w:tcPr>
            <w:tcW w:type="pct" w:w="449"/>
            <w:vAlign w:val="center"/>
          </w:tcPr>
          <w:p w:rsidRDefault="0022347E" w:rsidP="00FA6E5C" w:rsidR="0022347E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prijavljene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tražbine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(kn</w:t>
            </w:r>
            <w:r>
              <w:rPr>
                <w:rFonts w:hAnsi="Times New Roman" w:ascii="Times New Roman"/>
                <w:sz w:val="24"/>
                <w:szCs w:val="24"/>
              </w:rPr>
              <w:t>)</w:t>
            </w:r>
          </w:p>
        </w:tc>
        <w:tc>
          <w:tcPr>
            <w:tcW w:type="pct" w:w="698"/>
            <w:vAlign w:val="center"/>
          </w:tcPr>
          <w:p w:rsidRDefault="0022347E" w:rsidP="00FA6E5C" w:rsidR="0022347E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Pravna osnova prijavljene tražbine</w:t>
            </w:r>
          </w:p>
        </w:tc>
        <w:tc>
          <w:tcPr>
            <w:tcW w:type="pct" w:w="448"/>
            <w:vAlign w:val="center"/>
          </w:tcPr>
          <w:p w:rsidRDefault="0022347E" w:rsidP="00FA6E5C" w:rsidR="0022347E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priznate tražbine</w:t>
            </w:r>
          </w:p>
          <w:p w:rsidRDefault="0022347E" w:rsidP="00FA6E5C" w:rsidR="0022347E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(kn)</w:t>
            </w:r>
          </w:p>
        </w:tc>
        <w:tc>
          <w:tcPr>
            <w:tcW w:type="pct" w:w="599"/>
            <w:vAlign w:val="center"/>
          </w:tcPr>
          <w:p w:rsidRDefault="0022347E" w:rsidP="00FA6E5C" w:rsidR="0022347E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Pravna osnova priznate tražbine</w:t>
            </w:r>
          </w:p>
        </w:tc>
        <w:tc>
          <w:tcPr>
            <w:tcW w:type="pct" w:w="250"/>
          </w:tcPr>
          <w:p w:rsidRDefault="0022347E" w:rsidP="00FA6E5C" w:rsidR="0022347E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Izno</w:t>
            </w:r>
            <w:r w:rsidR="00E57140">
              <w:rPr>
                <w:rFonts w:hAnsi="Times New Roman" w:ascii="Times New Roman"/>
                <w:sz w:val="24"/>
                <w:szCs w:val="24"/>
              </w:rPr>
              <w:t xml:space="preserve"> osp. tražb</w:t>
            </w:r>
          </w:p>
          <w:p w:rsidRDefault="0022347E" w:rsidP="00FA6E5C" w:rsidR="0022347E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248"/>
          </w:tcPr>
          <w:p w:rsidRDefault="0022347E" w:rsidP="00FA6E5C" w:rsidR="0022347E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Razlogosp.t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raž</w:t>
            </w:r>
            <w:r>
              <w:rPr>
                <w:rFonts w:hAnsi="Times New Roman" w:ascii="Times New Roman"/>
                <w:sz w:val="24"/>
                <w:szCs w:val="24"/>
              </w:rPr>
              <w:t>b</w:t>
            </w:r>
          </w:p>
        </w:tc>
        <w:tc>
          <w:tcPr>
            <w:tcW w:type="pct" w:w="475"/>
          </w:tcPr>
          <w:p w:rsidRDefault="0022347E" w:rsidP="00FA6E5C" w:rsidR="0022347E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    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Oznak</w:t>
            </w:r>
            <w:r w:rsidR="00E57140">
              <w:rPr>
                <w:rFonts w:hAnsi="Times New Roman" w:ascii="Times New Roman"/>
                <w:sz w:val="24"/>
                <w:szCs w:val="24"/>
              </w:rPr>
              <w:t>a ovr isprave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ako se tražb zasniva na ovrš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ispr</w:t>
            </w:r>
          </w:p>
        </w:tc>
      </w:tr>
      <w:tr w:rsidTr="007D11FD" w:rsidR="00B54D83" w:rsidRPr="00B40BEB">
        <w:trPr>
          <w:jc w:val="center"/>
        </w:trPr>
        <w:tc>
          <w:tcPr>
            <w:tcW w:type="pct" w:w="117"/>
          </w:tcPr>
          <w:p w:rsidRDefault="00A343C6" w:rsidP="00A343C6" w:rsidR="00A343C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A343C6" w:rsidP="00A343C6" w:rsidR="00A343C6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</w:t>
            </w:r>
          </w:p>
        </w:tc>
        <w:tc>
          <w:tcPr>
            <w:tcW w:type="pct" w:w="918"/>
          </w:tcPr>
          <w:p w:rsidRDefault="00A343C6" w:rsidP="00B54D83" w:rsidR="00A343C6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41368C">
              <w:rPr>
                <w:rFonts w:hAnsi="Times New Roman" w:ascii="Times New Roman"/>
                <w:sz w:val="24"/>
                <w:szCs w:val="24"/>
                <w:lang w:val="pl-PL"/>
              </w:rPr>
              <w:t xml:space="preserve">RH, MF, </w:t>
            </w:r>
            <w:r w:rsidR="00B54D83">
              <w:rPr>
                <w:rFonts w:hAnsi="Times New Roman" w:ascii="Times New Roman"/>
                <w:sz w:val="24"/>
                <w:szCs w:val="24"/>
                <w:lang w:val="pl-PL"/>
              </w:rPr>
              <w:t>Por.</w:t>
            </w:r>
            <w:r>
              <w:rPr>
                <w:rFonts w:hAnsi="Times New Roman" w:ascii="Times New Roman"/>
                <w:sz w:val="24"/>
                <w:szCs w:val="24"/>
                <w:lang w:val="pl-PL"/>
              </w:rPr>
              <w:t xml:space="preserve"> </w:t>
            </w:r>
            <w:r w:rsidRPr="0041368C">
              <w:rPr>
                <w:rFonts w:hAnsi="Times New Roman" w:ascii="Times New Roman"/>
                <w:sz w:val="24"/>
                <w:szCs w:val="24"/>
                <w:lang w:val="pl-PL"/>
              </w:rPr>
              <w:t>upr</w:t>
            </w:r>
            <w:r w:rsidR="00B54D83">
              <w:rPr>
                <w:rFonts w:hAnsi="Times New Roman" w:ascii="Times New Roman"/>
                <w:sz w:val="24"/>
                <w:szCs w:val="24"/>
                <w:lang w:val="pl-PL"/>
              </w:rPr>
              <w:t>., Podr</w:t>
            </w:r>
            <w:r>
              <w:rPr>
                <w:rFonts w:hAnsi="Times New Roman" w:ascii="Times New Roman"/>
                <w:sz w:val="24"/>
                <w:szCs w:val="24"/>
                <w:lang w:val="pl-PL"/>
              </w:rPr>
              <w:t xml:space="preserve"> ured Zagr</w:t>
            </w:r>
            <w:r w:rsidRPr="0041368C">
              <w:rPr>
                <w:rFonts w:hAnsi="Times New Roman" w:ascii="Times New Roman"/>
                <w:sz w:val="24"/>
                <w:szCs w:val="24"/>
                <w:lang w:val="pl-PL"/>
              </w:rPr>
              <w:t>e</w:t>
            </w:r>
            <w:r>
              <w:rPr>
                <w:rFonts w:hAnsi="Times New Roman" w:ascii="Times New Roman"/>
                <w:sz w:val="24"/>
                <w:szCs w:val="24"/>
                <w:lang w:val="pl-PL"/>
              </w:rPr>
              <w:t>b, zast.</w:t>
            </w:r>
            <w:r w:rsidRPr="0041368C">
              <w:rPr>
                <w:rFonts w:hAnsi="Times New Roman" w:ascii="Times New Roman"/>
                <w:sz w:val="24"/>
                <w:szCs w:val="24"/>
                <w:lang w:val="pl-PL"/>
              </w:rPr>
              <w:t xml:space="preserve"> po ŽDO u</w:t>
            </w:r>
            <w:r w:rsidR="00B54D83">
              <w:rPr>
                <w:rFonts w:hAnsi="Times New Roman" w:ascii="Times New Roman"/>
                <w:sz w:val="24"/>
                <w:szCs w:val="24"/>
                <w:lang w:val="pl-PL"/>
              </w:rPr>
              <w:t xml:space="preserve"> V</w:t>
            </w:r>
            <w:r>
              <w:rPr>
                <w:rFonts w:hAnsi="Times New Roman" w:ascii="Times New Roman"/>
                <w:sz w:val="24"/>
                <w:szCs w:val="24"/>
                <w:lang w:val="pl-PL"/>
              </w:rPr>
              <w:t>.</w:t>
            </w:r>
            <w:r w:rsidR="00B54D83">
              <w:rPr>
                <w:rFonts w:hAnsi="Times New Roman" w:ascii="Times New Roman"/>
                <w:sz w:val="24"/>
                <w:szCs w:val="24"/>
                <w:lang w:val="pl-PL"/>
              </w:rPr>
              <w:t xml:space="preserve"> </w:t>
            </w:r>
            <w:r>
              <w:rPr>
                <w:rFonts w:hAnsi="Times New Roman" w:ascii="Times New Roman"/>
                <w:sz w:val="24"/>
                <w:szCs w:val="24"/>
                <w:lang w:val="pl-PL"/>
              </w:rPr>
              <w:t>Gorici</w:t>
            </w:r>
          </w:p>
        </w:tc>
        <w:tc>
          <w:tcPr>
            <w:tcW w:type="pct" w:w="299"/>
          </w:tcPr>
          <w:p w:rsidRDefault="00A343C6" w:rsidP="00A343C6" w:rsidR="00A343C6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8E3B5D">
              <w:rPr>
                <w:rFonts w:hAnsi="Times New Roman" w:ascii="Times New Roman"/>
                <w:sz w:val="24"/>
                <w:szCs w:val="24"/>
                <w:lang w:val="pl-PL"/>
              </w:rPr>
              <w:t>18683136487</w:t>
            </w:r>
          </w:p>
        </w:tc>
        <w:tc>
          <w:tcPr>
            <w:tcW w:type="pct" w:w="499"/>
          </w:tcPr>
          <w:p w:rsidRDefault="00A343C6" w:rsidP="00A343C6" w:rsidR="00A343C6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Zagreb, Savska c.41</w:t>
            </w:r>
          </w:p>
        </w:tc>
        <w:tc>
          <w:tcPr>
            <w:tcW w:type="pct" w:w="449"/>
            <w:vAlign w:val="center"/>
          </w:tcPr>
          <w:p w:rsidRDefault="00A343C6" w:rsidP="00A343C6" w:rsidR="00A343C6" w:rsidRPr="002A6D5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34.400,40</w:t>
            </w:r>
          </w:p>
        </w:tc>
        <w:tc>
          <w:tcPr>
            <w:tcW w:type="pct" w:w="698"/>
            <w:vAlign w:val="center"/>
          </w:tcPr>
          <w:p w:rsidRDefault="00A343C6" w:rsidP="00A343C6" w:rsidR="00A343C6">
            <w:pPr>
              <w:spacing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Por.na dobit</w:t>
            </w:r>
          </w:p>
          <w:p w:rsidRDefault="00A343C6" w:rsidP="00A343C6" w:rsidR="00A343C6" w:rsidRPr="00D948A2">
            <w:pPr>
              <w:spacing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HGK članar.</w:t>
            </w:r>
          </w:p>
        </w:tc>
        <w:tc>
          <w:tcPr>
            <w:tcW w:type="pct" w:w="448"/>
            <w:vAlign w:val="center"/>
          </w:tcPr>
          <w:p w:rsidRDefault="00A343C6" w:rsidP="00A343C6" w:rsidR="00A343C6" w:rsidRPr="002A6D5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34.400,40</w:t>
            </w:r>
          </w:p>
        </w:tc>
        <w:tc>
          <w:tcPr>
            <w:tcW w:type="pct" w:w="599"/>
            <w:vAlign w:val="center"/>
          </w:tcPr>
          <w:p w:rsidRDefault="00A343C6" w:rsidP="00A343C6" w:rsidR="00A343C6">
            <w:pPr>
              <w:spacing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Por.na dobit</w:t>
            </w:r>
          </w:p>
          <w:p w:rsidRDefault="00A343C6" w:rsidP="00A343C6" w:rsidR="00A343C6" w:rsidRPr="00D948A2">
            <w:pPr>
              <w:spacing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HGK članar.</w:t>
            </w:r>
          </w:p>
        </w:tc>
        <w:tc>
          <w:tcPr>
            <w:tcW w:type="pct" w:w="250"/>
            <w:vAlign w:val="center"/>
          </w:tcPr>
          <w:p w:rsidRDefault="00A343C6" w:rsidP="00A343C6" w:rsidR="00A343C6" w:rsidRPr="00DF14E1">
            <w:pPr>
              <w:pStyle w:val="Bezproreda"/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-</w:t>
            </w:r>
          </w:p>
        </w:tc>
        <w:tc>
          <w:tcPr>
            <w:tcW w:type="pct" w:w="248"/>
          </w:tcPr>
          <w:p w:rsidRDefault="00A343C6" w:rsidP="00A343C6" w:rsidR="00A343C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7D11FD" w:rsidP="00A343C6" w:rsidR="007D11F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A343C6" w:rsidP="00A343C6" w:rsidR="00A343C6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475"/>
          </w:tcPr>
          <w:p w:rsidRDefault="00A343C6" w:rsidP="00A343C6" w:rsidR="00A343C6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Prij.por.na dobit</w:t>
            </w:r>
          </w:p>
          <w:p w:rsidRDefault="00A343C6" w:rsidP="00A343C6" w:rsidR="00A343C6" w:rsidRPr="00155F4D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33.367,70</w:t>
            </w:r>
          </w:p>
        </w:tc>
      </w:tr>
      <w:tr w:rsidTr="007D11FD" w:rsidR="00B54D83" w:rsidRPr="00B40BEB">
        <w:trPr>
          <w:jc w:val="center"/>
        </w:trPr>
        <w:tc>
          <w:tcPr>
            <w:tcW w:type="pct" w:w="117"/>
          </w:tcPr>
          <w:p w:rsidRDefault="008166C1" w:rsidP="008166C1" w:rsidR="008166C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8166C1" w:rsidP="008166C1" w:rsidR="008166C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</w:t>
            </w:r>
          </w:p>
        </w:tc>
        <w:tc>
          <w:tcPr>
            <w:tcW w:type="pct" w:w="918"/>
            <w:vAlign w:val="center"/>
          </w:tcPr>
          <w:p w:rsidRDefault="008166C1" w:rsidP="008166C1" w:rsidR="008166C1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HRVATSKE ŠUME d.o.o.</w:t>
            </w:r>
          </w:p>
          <w:p w:rsidRDefault="008166C1" w:rsidP="008166C1" w:rsidR="008166C1" w:rsidRPr="00F57A4E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HR8823400091500010040</w:t>
            </w:r>
          </w:p>
        </w:tc>
        <w:tc>
          <w:tcPr>
            <w:tcW w:type="pct" w:w="299"/>
            <w:vAlign w:val="center"/>
          </w:tcPr>
          <w:p w:rsidRDefault="008166C1" w:rsidP="008166C1" w:rsidR="008166C1" w:rsidRPr="00F57A4E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69693144506</w:t>
            </w:r>
          </w:p>
        </w:tc>
        <w:tc>
          <w:tcPr>
            <w:tcW w:type="pct" w:w="499"/>
          </w:tcPr>
          <w:p w:rsidRDefault="008166C1" w:rsidP="008166C1" w:rsidR="008166C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Zagreb, Ul.knez Branimira 1</w:t>
            </w:r>
          </w:p>
        </w:tc>
        <w:tc>
          <w:tcPr>
            <w:tcW w:type="pct" w:w="449"/>
          </w:tcPr>
          <w:p w:rsidRDefault="008166C1" w:rsidP="008166C1" w:rsidR="008166C1">
            <w:pPr>
              <w:pStyle w:val="Bezproreda"/>
              <w:rPr>
                <w:rFonts w:cs="Arial" w:hAnsi="Arial" w:ascii="Arial"/>
                <w:sz w:val="20"/>
                <w:szCs w:val="20"/>
              </w:rPr>
            </w:pPr>
          </w:p>
          <w:p w:rsidRDefault="008166C1" w:rsidP="008166C1" w:rsidR="008166C1">
            <w:pPr>
              <w:pStyle w:val="Bezproreda"/>
              <w:rPr>
                <w:rFonts w:cs="Arial" w:hAnsi="Arial" w:ascii="Arial"/>
                <w:sz w:val="20"/>
                <w:szCs w:val="20"/>
              </w:rPr>
            </w:pPr>
          </w:p>
          <w:p w:rsidRDefault="008166C1" w:rsidP="008166C1" w:rsidR="008166C1">
            <w:pPr>
              <w:pStyle w:val="Bezproreda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 xml:space="preserve">    904,27</w:t>
            </w:r>
          </w:p>
        </w:tc>
        <w:tc>
          <w:tcPr>
            <w:tcW w:type="pct" w:w="698"/>
            <w:vAlign w:val="center"/>
          </w:tcPr>
          <w:p w:rsidRDefault="008166C1" w:rsidP="008166C1" w:rsidR="008166C1">
            <w:pPr>
              <w:spacing w:after="0"/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Naknada za korišt.općekor.funkc.šuma</w:t>
            </w:r>
          </w:p>
        </w:tc>
        <w:tc>
          <w:tcPr>
            <w:tcW w:type="pct" w:w="448"/>
          </w:tcPr>
          <w:p w:rsidRDefault="008166C1" w:rsidP="008166C1" w:rsidR="008166C1">
            <w:pPr>
              <w:pStyle w:val="Bezproreda"/>
              <w:rPr>
                <w:rFonts w:cs="Arial" w:hAnsi="Arial" w:ascii="Arial"/>
                <w:sz w:val="20"/>
                <w:szCs w:val="20"/>
              </w:rPr>
            </w:pPr>
          </w:p>
          <w:p w:rsidRDefault="008166C1" w:rsidP="008166C1" w:rsidR="008166C1">
            <w:pPr>
              <w:pStyle w:val="Bezproreda"/>
              <w:rPr>
                <w:rFonts w:cs="Arial" w:hAnsi="Arial" w:ascii="Arial"/>
                <w:sz w:val="20"/>
                <w:szCs w:val="20"/>
              </w:rPr>
            </w:pPr>
          </w:p>
          <w:p w:rsidRDefault="008166C1" w:rsidP="008166C1" w:rsidR="008166C1">
            <w:pPr>
              <w:pStyle w:val="Bezproreda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 xml:space="preserve">    904,27</w:t>
            </w:r>
          </w:p>
        </w:tc>
        <w:tc>
          <w:tcPr>
            <w:tcW w:type="pct" w:w="599"/>
            <w:vAlign w:val="center"/>
          </w:tcPr>
          <w:p w:rsidRDefault="008166C1" w:rsidP="008166C1" w:rsidR="008166C1">
            <w:pPr>
              <w:spacing w:after="0"/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Naknada za korišt.općekor.funkc.šuma</w:t>
            </w:r>
          </w:p>
        </w:tc>
        <w:tc>
          <w:tcPr>
            <w:tcW w:type="pct" w:w="250"/>
            <w:vAlign w:val="center"/>
          </w:tcPr>
          <w:p w:rsidRDefault="008166C1" w:rsidP="008166C1" w:rsidR="008166C1">
            <w:pPr>
              <w:pStyle w:val="Bezproreda"/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-</w:t>
            </w:r>
          </w:p>
        </w:tc>
        <w:tc>
          <w:tcPr>
            <w:tcW w:type="pct" w:w="248"/>
          </w:tcPr>
          <w:p w:rsidRDefault="008166C1" w:rsidP="008166C1" w:rsidR="008166C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8166C1" w:rsidP="008166C1" w:rsidR="008166C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475"/>
          </w:tcPr>
          <w:p w:rsidRDefault="008166C1" w:rsidP="008166C1" w:rsidR="008166C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8166C1" w:rsidP="008166C1" w:rsidR="008166C1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       -</w:t>
            </w:r>
          </w:p>
        </w:tc>
      </w:tr>
      <w:tr w:rsidTr="007D11FD" w:rsidR="00B54D83" w:rsidRPr="00B40BEB">
        <w:trPr>
          <w:jc w:val="center"/>
        </w:trPr>
        <w:tc>
          <w:tcPr>
            <w:tcW w:type="pct" w:w="117"/>
          </w:tcPr>
          <w:p w:rsidRDefault="002C42F1" w:rsidP="002C42F1" w:rsidR="002C42F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2C42F1" w:rsidP="002C42F1" w:rsidR="002C42F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2C42F1" w:rsidP="002C42F1" w:rsidR="002C42F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2C42F1" w:rsidP="002C42F1" w:rsidR="002C42F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</w:t>
            </w:r>
          </w:p>
        </w:tc>
        <w:tc>
          <w:tcPr>
            <w:tcW w:type="pct" w:w="918"/>
            <w:vAlign w:val="center"/>
          </w:tcPr>
          <w:p w:rsidRDefault="002C42F1" w:rsidP="002C42F1" w:rsidR="002C42F1" w:rsidRPr="00F57A4E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HRVATSKI ZAVOD ZA ZAPOŠLJAVANJE</w:t>
            </w:r>
          </w:p>
        </w:tc>
        <w:tc>
          <w:tcPr>
            <w:tcW w:type="pct" w:w="299"/>
            <w:vAlign w:val="center"/>
          </w:tcPr>
          <w:p w:rsidRDefault="002C42F1" w:rsidP="002C42F1" w:rsidR="002C42F1" w:rsidRPr="00F57A4E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91547293790</w:t>
            </w:r>
          </w:p>
        </w:tc>
        <w:tc>
          <w:tcPr>
            <w:tcW w:type="pct" w:w="499"/>
          </w:tcPr>
          <w:p w:rsidRDefault="002C42F1" w:rsidP="002C42F1" w:rsidR="002C42F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Zagreb, Radnička c.1</w:t>
            </w:r>
          </w:p>
        </w:tc>
        <w:tc>
          <w:tcPr>
            <w:tcW w:type="pct" w:w="449"/>
          </w:tcPr>
          <w:p w:rsidRDefault="002C42F1" w:rsidP="002C42F1" w:rsidR="002C42F1">
            <w:pPr>
              <w:pStyle w:val="Bezproreda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31.657,95</w:t>
            </w:r>
          </w:p>
        </w:tc>
        <w:tc>
          <w:tcPr>
            <w:tcW w:type="pct" w:w="698"/>
            <w:vAlign w:val="center"/>
          </w:tcPr>
          <w:p w:rsidRDefault="002C42F1" w:rsidP="002C42F1" w:rsidR="002C42F1">
            <w:pPr>
              <w:spacing w:after="0"/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Ugovor o sufinanc.zapošlj.dugotr.nezaposl.os.</w:t>
            </w:r>
          </w:p>
          <w:p w:rsidRDefault="002C42F1" w:rsidP="002C42F1" w:rsidR="002C42F1">
            <w:pPr>
              <w:spacing w:after="0"/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Ugovor o sufinanc.zapošlj.os bez rad.staža</w:t>
            </w:r>
          </w:p>
        </w:tc>
        <w:tc>
          <w:tcPr>
            <w:tcW w:type="pct" w:w="448"/>
          </w:tcPr>
          <w:p w:rsidRDefault="002C42F1" w:rsidP="002C42F1" w:rsidR="002C42F1">
            <w:pPr>
              <w:pStyle w:val="Bezproreda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31.657,95</w:t>
            </w:r>
          </w:p>
        </w:tc>
        <w:tc>
          <w:tcPr>
            <w:tcW w:type="pct" w:w="599"/>
            <w:vAlign w:val="center"/>
          </w:tcPr>
          <w:p w:rsidRDefault="002C42F1" w:rsidP="002C42F1" w:rsidR="002C42F1">
            <w:pPr>
              <w:spacing w:after="0"/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 xml:space="preserve">Ugovor o </w:t>
            </w:r>
            <w:r w:rsidR="007D11FD">
              <w:rPr>
                <w:rFonts w:cs="Arial" w:hAnsi="Arial" w:ascii="Arial"/>
                <w:sz w:val="20"/>
                <w:szCs w:val="20"/>
              </w:rPr>
              <w:t>sufinanc.zapošlj.dugotr.nezap.os</w:t>
            </w:r>
          </w:p>
          <w:p w:rsidRDefault="002C42F1" w:rsidP="002C42F1" w:rsidR="002C42F1">
            <w:pPr>
              <w:spacing w:after="0"/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Ugovor o sufinanc.zapošlj.os bez rad.staža</w:t>
            </w:r>
          </w:p>
        </w:tc>
        <w:tc>
          <w:tcPr>
            <w:tcW w:type="pct" w:w="250"/>
            <w:vAlign w:val="center"/>
          </w:tcPr>
          <w:p w:rsidRDefault="002C42F1" w:rsidP="002C42F1" w:rsidR="002C42F1">
            <w:pPr>
              <w:pStyle w:val="Bezproreda"/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-</w:t>
            </w:r>
          </w:p>
        </w:tc>
        <w:tc>
          <w:tcPr>
            <w:tcW w:type="pct" w:w="248"/>
          </w:tcPr>
          <w:p w:rsidRDefault="002C42F1" w:rsidP="002C42F1" w:rsidR="002C42F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2C42F1" w:rsidP="002C42F1" w:rsidR="002C42F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2C42F1" w:rsidP="002C42F1" w:rsidR="002C42F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475"/>
          </w:tcPr>
          <w:p w:rsidRDefault="002C42F1" w:rsidP="002C42F1" w:rsidR="002C42F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Bjanko </w:t>
            </w:r>
            <w:r w:rsidR="00B54D83">
              <w:rPr>
                <w:rFonts w:hAnsi="Times New Roman" w:ascii="Times New Roman"/>
                <w:sz w:val="24"/>
                <w:szCs w:val="24"/>
              </w:rPr>
              <w:t xml:space="preserve">zad </w:t>
            </w:r>
            <w:r>
              <w:rPr>
                <w:rFonts w:hAnsi="Times New Roman" w:ascii="Times New Roman"/>
                <w:sz w:val="24"/>
                <w:szCs w:val="24"/>
              </w:rPr>
              <w:t>Ov1403/15</w:t>
            </w:r>
          </w:p>
          <w:p w:rsidRDefault="002C42F1" w:rsidP="002C42F1" w:rsidR="002C42F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Bjanko </w:t>
            </w:r>
            <w:r w:rsidR="00B54D83">
              <w:rPr>
                <w:rFonts w:hAnsi="Times New Roman" w:ascii="Times New Roman"/>
                <w:sz w:val="24"/>
                <w:szCs w:val="24"/>
              </w:rPr>
              <w:t xml:space="preserve">zad </w:t>
            </w:r>
            <w:r>
              <w:rPr>
                <w:rFonts w:hAnsi="Times New Roman" w:ascii="Times New Roman"/>
                <w:sz w:val="24"/>
                <w:szCs w:val="24"/>
              </w:rPr>
              <w:t>Ov1404/15</w:t>
            </w:r>
          </w:p>
          <w:p w:rsidRDefault="002C42F1" w:rsidP="002C42F1" w:rsidR="002C42F1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cs="Arial" w:hAnsi="Arial" w:ascii="Arial"/>
                <w:sz w:val="20"/>
                <w:szCs w:val="20"/>
              </w:rPr>
              <w:t>31.657,95</w:t>
            </w:r>
          </w:p>
        </w:tc>
      </w:tr>
      <w:tr w:rsidTr="007D11FD" w:rsidR="00B54D83" w:rsidRPr="00B40BEB">
        <w:trPr>
          <w:jc w:val="center"/>
        </w:trPr>
        <w:tc>
          <w:tcPr>
            <w:tcW w:type="pct" w:w="117"/>
          </w:tcPr>
          <w:p w:rsidRDefault="001626C0" w:rsidP="001626C0" w:rsidR="001626C0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4</w:t>
            </w:r>
          </w:p>
        </w:tc>
        <w:tc>
          <w:tcPr>
            <w:tcW w:type="pct" w:w="918"/>
            <w:vAlign w:val="center"/>
          </w:tcPr>
          <w:p w:rsidRDefault="001626C0" w:rsidP="001626C0" w:rsidR="001626C0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GRAD SVETI IVAN ZELINA</w:t>
            </w:r>
          </w:p>
          <w:p w:rsidRDefault="00BA70BF" w:rsidP="001626C0" w:rsidR="00BA70BF" w:rsidRPr="00F57A4E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IBAN:HR9023600001842900004 Zaba</w:t>
            </w:r>
          </w:p>
        </w:tc>
        <w:tc>
          <w:tcPr>
            <w:tcW w:type="pct" w:w="299"/>
            <w:vAlign w:val="center"/>
          </w:tcPr>
          <w:p w:rsidRDefault="001626C0" w:rsidP="001626C0" w:rsidR="001626C0" w:rsidRPr="00F57A4E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49654336134</w:t>
            </w:r>
          </w:p>
        </w:tc>
        <w:tc>
          <w:tcPr>
            <w:tcW w:type="pct" w:w="499"/>
          </w:tcPr>
          <w:p w:rsidRDefault="007D11FD" w:rsidP="007D11FD" w:rsidR="001626C0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Sv.I.Zelina, Trg A.Starčev</w:t>
            </w:r>
            <w:r w:rsidR="001626C0">
              <w:rPr>
                <w:rFonts w:hAnsi="Times New Roman" w:ascii="Times New Roman"/>
                <w:sz w:val="24"/>
                <w:szCs w:val="24"/>
              </w:rPr>
              <w:t>12</w:t>
            </w:r>
          </w:p>
        </w:tc>
        <w:tc>
          <w:tcPr>
            <w:tcW w:type="pct" w:w="449"/>
          </w:tcPr>
          <w:p w:rsidRDefault="001626C0" w:rsidP="001626C0" w:rsidR="001626C0">
            <w:pPr>
              <w:pStyle w:val="Bezproreda"/>
              <w:rPr>
                <w:rFonts w:cs="Arial" w:hAnsi="Arial" w:ascii="Arial"/>
                <w:sz w:val="20"/>
                <w:szCs w:val="20"/>
              </w:rPr>
            </w:pPr>
          </w:p>
          <w:p w:rsidRDefault="006D42F7" w:rsidP="001626C0" w:rsidR="001626C0">
            <w:pPr>
              <w:pStyle w:val="Bezproreda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 xml:space="preserve"> </w:t>
            </w:r>
            <w:r w:rsidR="001626C0">
              <w:rPr>
                <w:rFonts w:cs="Arial" w:hAnsi="Arial" w:ascii="Arial"/>
                <w:sz w:val="20"/>
                <w:szCs w:val="20"/>
              </w:rPr>
              <w:t xml:space="preserve">78.068,11 </w:t>
            </w:r>
          </w:p>
        </w:tc>
        <w:tc>
          <w:tcPr>
            <w:tcW w:type="pct" w:w="698"/>
            <w:vAlign w:val="center"/>
          </w:tcPr>
          <w:p w:rsidRDefault="001626C0" w:rsidP="001626C0" w:rsidR="001626C0">
            <w:pPr>
              <w:spacing w:after="0"/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komun.nakn.</w:t>
            </w:r>
          </w:p>
          <w:p w:rsidRDefault="001626C0" w:rsidP="001626C0" w:rsidR="001626C0">
            <w:pPr>
              <w:spacing w:after="0"/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nak.za ur.voda</w:t>
            </w:r>
          </w:p>
        </w:tc>
        <w:tc>
          <w:tcPr>
            <w:tcW w:type="pct" w:w="448"/>
          </w:tcPr>
          <w:p w:rsidRDefault="001626C0" w:rsidP="001626C0" w:rsidR="001626C0">
            <w:pPr>
              <w:pStyle w:val="Bezproreda"/>
              <w:rPr>
                <w:rFonts w:cs="Arial" w:hAnsi="Arial" w:ascii="Arial"/>
                <w:sz w:val="20"/>
                <w:szCs w:val="20"/>
              </w:rPr>
            </w:pPr>
          </w:p>
          <w:p w:rsidRDefault="006D42F7" w:rsidP="001626C0" w:rsidR="001626C0">
            <w:pPr>
              <w:pStyle w:val="Bezproreda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 xml:space="preserve">  </w:t>
            </w:r>
            <w:r w:rsidR="001626C0">
              <w:rPr>
                <w:rFonts w:cs="Arial" w:hAnsi="Arial" w:ascii="Arial"/>
                <w:sz w:val="20"/>
                <w:szCs w:val="20"/>
              </w:rPr>
              <w:t xml:space="preserve">78.068,11 </w:t>
            </w:r>
          </w:p>
        </w:tc>
        <w:tc>
          <w:tcPr>
            <w:tcW w:type="pct" w:w="599"/>
            <w:vAlign w:val="center"/>
          </w:tcPr>
          <w:p w:rsidRDefault="001626C0" w:rsidP="001626C0" w:rsidR="001626C0">
            <w:pPr>
              <w:spacing w:after="0"/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komun.nakn.</w:t>
            </w:r>
          </w:p>
          <w:p w:rsidRDefault="001626C0" w:rsidP="001626C0" w:rsidR="001626C0">
            <w:pPr>
              <w:spacing w:after="0"/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nak.za ur.voda</w:t>
            </w:r>
          </w:p>
        </w:tc>
        <w:tc>
          <w:tcPr>
            <w:tcW w:type="pct" w:w="250"/>
            <w:vAlign w:val="center"/>
          </w:tcPr>
          <w:p w:rsidRDefault="001626C0" w:rsidP="001626C0" w:rsidR="001626C0" w:rsidRPr="00494F95">
            <w:pPr>
              <w:pStyle w:val="Bezproreda"/>
              <w:rPr>
                <w:rFonts w:cs="Arial" w:hAnsi="Arial" w:ascii="Arial"/>
                <w:sz w:val="24"/>
                <w:szCs w:val="24"/>
              </w:rPr>
            </w:pPr>
            <w:r>
              <w:rPr>
                <w:rFonts w:cs="Arial" w:hAnsi="Arial" w:ascii="Arial"/>
                <w:sz w:val="24"/>
                <w:szCs w:val="24"/>
              </w:rPr>
              <w:t>-</w:t>
            </w:r>
          </w:p>
        </w:tc>
        <w:tc>
          <w:tcPr>
            <w:tcW w:type="pct" w:w="248"/>
          </w:tcPr>
          <w:p w:rsidRDefault="001626C0" w:rsidP="001626C0" w:rsidR="001626C0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1626C0" w:rsidP="001626C0" w:rsidR="001626C0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475"/>
          </w:tcPr>
          <w:p w:rsidRDefault="001626C0" w:rsidP="001626C0" w:rsidR="001626C0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Rješenja</w:t>
            </w:r>
          </w:p>
          <w:p w:rsidRDefault="001626C0" w:rsidP="001626C0" w:rsidR="001626C0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cs="Arial" w:hAnsi="Arial" w:ascii="Arial"/>
                <w:sz w:val="20"/>
                <w:szCs w:val="20"/>
              </w:rPr>
              <w:t>78.068,11</w:t>
            </w:r>
          </w:p>
        </w:tc>
      </w:tr>
      <w:tr w:rsidTr="007D11FD" w:rsidR="00B54D83" w:rsidRPr="00B40BEB">
        <w:trPr>
          <w:jc w:val="center"/>
        </w:trPr>
        <w:tc>
          <w:tcPr>
            <w:tcW w:type="pct" w:w="117"/>
          </w:tcPr>
          <w:p w:rsidRDefault="00BA70BF" w:rsidP="00BA70BF" w:rsidR="00BA70B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type="pct" w:w="918"/>
            <w:vAlign w:val="center"/>
          </w:tcPr>
          <w:p w:rsidRDefault="00BA70BF" w:rsidP="00BA70BF" w:rsidR="00BA70BF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HEP ELEKTRA</w:t>
            </w:r>
          </w:p>
          <w:p w:rsidRDefault="00BA70BF" w:rsidP="00BA70BF" w:rsidR="00BA70BF" w:rsidRPr="00F57A4E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IBAN:HR6523900011500128048</w:t>
            </w:r>
          </w:p>
        </w:tc>
        <w:tc>
          <w:tcPr>
            <w:tcW w:type="pct" w:w="299"/>
            <w:vAlign w:val="center"/>
          </w:tcPr>
          <w:p w:rsidRDefault="00BA70BF" w:rsidP="00BA70BF" w:rsidR="00BA70BF" w:rsidRPr="00F57A4E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43965974818</w:t>
            </w:r>
          </w:p>
        </w:tc>
        <w:tc>
          <w:tcPr>
            <w:tcW w:type="pct" w:w="499"/>
          </w:tcPr>
          <w:p w:rsidRDefault="00BA70BF" w:rsidP="00BA70BF" w:rsidR="00BA70B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Zagreb, Ul. Gr.Vukovara 37</w:t>
            </w:r>
          </w:p>
        </w:tc>
        <w:tc>
          <w:tcPr>
            <w:tcW w:type="pct" w:w="449"/>
          </w:tcPr>
          <w:p w:rsidRDefault="00BA70BF" w:rsidP="00BA70BF" w:rsidR="00BA70BF">
            <w:pPr>
              <w:pStyle w:val="Bezproreda"/>
              <w:rPr>
                <w:rFonts w:cs="Arial" w:hAnsi="Arial" w:ascii="Arial"/>
                <w:sz w:val="20"/>
                <w:szCs w:val="20"/>
              </w:rPr>
            </w:pPr>
          </w:p>
          <w:p w:rsidRDefault="006D42F7" w:rsidP="00BA70BF" w:rsidR="00BA70BF">
            <w:pPr>
              <w:pStyle w:val="Bezproreda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 xml:space="preserve">    </w:t>
            </w:r>
            <w:r w:rsidR="00BA70BF">
              <w:rPr>
                <w:rFonts w:cs="Arial" w:hAnsi="Arial" w:ascii="Arial"/>
                <w:sz w:val="20"/>
                <w:szCs w:val="20"/>
              </w:rPr>
              <w:t>5.717,90</w:t>
            </w:r>
          </w:p>
        </w:tc>
        <w:tc>
          <w:tcPr>
            <w:tcW w:type="pct" w:w="698"/>
            <w:vAlign w:val="center"/>
          </w:tcPr>
          <w:p w:rsidRDefault="00BA70BF" w:rsidP="00BA70BF" w:rsidR="00BA70BF" w:rsidRPr="00D57333">
            <w:pPr>
              <w:spacing w:after="0"/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Rn, analit.kart.</w:t>
            </w:r>
          </w:p>
        </w:tc>
        <w:tc>
          <w:tcPr>
            <w:tcW w:type="pct" w:w="448"/>
          </w:tcPr>
          <w:p w:rsidRDefault="00BA70BF" w:rsidP="00BA70BF" w:rsidR="00BA70BF">
            <w:pPr>
              <w:pStyle w:val="Bezproreda"/>
              <w:rPr>
                <w:rFonts w:cs="Arial" w:hAnsi="Arial" w:ascii="Arial"/>
                <w:sz w:val="20"/>
                <w:szCs w:val="20"/>
              </w:rPr>
            </w:pPr>
          </w:p>
          <w:p w:rsidRDefault="006D42F7" w:rsidP="00BA70BF" w:rsidR="00BA70BF">
            <w:pPr>
              <w:pStyle w:val="Bezproreda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 xml:space="preserve">    </w:t>
            </w:r>
            <w:r w:rsidR="00BA70BF">
              <w:rPr>
                <w:rFonts w:cs="Arial" w:hAnsi="Arial" w:ascii="Arial"/>
                <w:sz w:val="20"/>
                <w:szCs w:val="20"/>
              </w:rPr>
              <w:t>5.717,90</w:t>
            </w:r>
          </w:p>
        </w:tc>
        <w:tc>
          <w:tcPr>
            <w:tcW w:type="pct" w:w="599"/>
            <w:vAlign w:val="center"/>
          </w:tcPr>
          <w:p w:rsidRDefault="00BA70BF" w:rsidP="00BA70BF" w:rsidR="00BA70BF" w:rsidRPr="00D57333">
            <w:pPr>
              <w:spacing w:after="0"/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Rn, analit.kart.</w:t>
            </w:r>
          </w:p>
        </w:tc>
        <w:tc>
          <w:tcPr>
            <w:tcW w:type="pct" w:w="250"/>
            <w:vAlign w:val="center"/>
          </w:tcPr>
          <w:p w:rsidRDefault="00BA70BF" w:rsidP="00BA70BF" w:rsidR="00BA70BF" w:rsidRPr="00D57333">
            <w:pPr>
              <w:pStyle w:val="Bezproreda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 xml:space="preserve">  -</w:t>
            </w:r>
          </w:p>
        </w:tc>
        <w:tc>
          <w:tcPr>
            <w:tcW w:type="pct" w:w="248"/>
          </w:tcPr>
          <w:p w:rsidRDefault="00BA70BF" w:rsidP="00BA70BF" w:rsidR="00BA70B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BA70BF" w:rsidP="00BA70BF" w:rsidR="00BA70B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BA70BF" w:rsidP="00BA70BF" w:rsidR="00BA70B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475"/>
          </w:tcPr>
          <w:p w:rsidRDefault="00BA70BF" w:rsidP="00BA70BF" w:rsidR="00BA70B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BA70BF" w:rsidP="00BA70BF" w:rsidR="00BA70B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BA70BF" w:rsidP="00BA70BF" w:rsidR="00BA70BF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         -</w:t>
            </w:r>
          </w:p>
        </w:tc>
      </w:tr>
      <w:tr w:rsidTr="007D11FD" w:rsidR="00B54D83" w:rsidRPr="00B40BEB">
        <w:trPr>
          <w:jc w:val="center"/>
        </w:trPr>
        <w:tc>
          <w:tcPr>
            <w:tcW w:type="pct" w:w="117"/>
          </w:tcPr>
          <w:p w:rsidRDefault="006D42F7" w:rsidP="006D42F7" w:rsidR="006D42F7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6</w:t>
            </w:r>
          </w:p>
        </w:tc>
        <w:tc>
          <w:tcPr>
            <w:tcW w:type="pct" w:w="918"/>
            <w:vAlign w:val="center"/>
          </w:tcPr>
          <w:p w:rsidRDefault="007D11FD" w:rsidP="006D42F7" w:rsidR="006D42F7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VODOOPSKRBA I ODVODNJA ZAGREB. </w:t>
            </w:r>
            <w:r w:rsidR="006D42F7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ŽUPANIJE</w:t>
            </w:r>
          </w:p>
          <w:p w:rsidRDefault="00E57140" w:rsidP="006D42F7" w:rsidR="00E57140" w:rsidRPr="00F57A4E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IBAN:HR7223400091110307784 PBZd.d</w:t>
            </w:r>
          </w:p>
        </w:tc>
        <w:tc>
          <w:tcPr>
            <w:tcW w:type="pct" w:w="299"/>
            <w:vAlign w:val="center"/>
          </w:tcPr>
          <w:p w:rsidRDefault="006D42F7" w:rsidP="006D42F7" w:rsidR="006D42F7" w:rsidRPr="00F57A4E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54189804734</w:t>
            </w:r>
          </w:p>
        </w:tc>
        <w:tc>
          <w:tcPr>
            <w:tcW w:type="pct" w:w="499"/>
          </w:tcPr>
          <w:p w:rsidRDefault="006D42F7" w:rsidP="006D42F7" w:rsidR="006D42F7">
            <w:pPr>
              <w:pStyle w:val="Bezproreda"/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hAnsi="Times New Roman" w:ascii="Times New Roman"/>
                <w:sz w:val="24"/>
                <w:szCs w:val="24"/>
                <w:lang w:eastAsia="hr-HR"/>
              </w:rPr>
              <w:t>Zagreb, Koledovčina 1</w:t>
            </w:r>
          </w:p>
        </w:tc>
        <w:tc>
          <w:tcPr>
            <w:tcW w:type="pct" w:w="449"/>
          </w:tcPr>
          <w:p w:rsidRDefault="006D42F7" w:rsidP="006D42F7" w:rsidR="006D42F7">
            <w:pPr>
              <w:pStyle w:val="Bezproreda"/>
              <w:rPr>
                <w:rFonts w:cs="Arial" w:hAnsi="Arial" w:ascii="Arial"/>
                <w:sz w:val="20"/>
                <w:szCs w:val="20"/>
              </w:rPr>
            </w:pPr>
          </w:p>
          <w:p w:rsidRDefault="006D42F7" w:rsidP="006D42F7" w:rsidR="006D42F7">
            <w:pPr>
              <w:pStyle w:val="Bezproreda"/>
              <w:rPr>
                <w:rFonts w:cs="Arial" w:hAnsi="Arial" w:ascii="Arial"/>
                <w:sz w:val="20"/>
                <w:szCs w:val="20"/>
              </w:rPr>
            </w:pPr>
          </w:p>
          <w:p w:rsidRDefault="006D42F7" w:rsidP="006D42F7" w:rsidR="006D42F7">
            <w:pPr>
              <w:pStyle w:val="Bezproreda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 xml:space="preserve">    1.420,53</w:t>
            </w:r>
          </w:p>
        </w:tc>
        <w:tc>
          <w:tcPr>
            <w:tcW w:type="pct" w:w="698"/>
            <w:vAlign w:val="center"/>
          </w:tcPr>
          <w:p w:rsidRDefault="006D42F7" w:rsidP="006D42F7" w:rsidR="006D42F7" w:rsidRPr="00D57333">
            <w:pPr>
              <w:spacing w:after="0"/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Isporuka vodnih usl.</w:t>
            </w:r>
          </w:p>
        </w:tc>
        <w:tc>
          <w:tcPr>
            <w:tcW w:type="pct" w:w="448"/>
          </w:tcPr>
          <w:p w:rsidRDefault="006D42F7" w:rsidP="006D42F7" w:rsidR="006D42F7">
            <w:pPr>
              <w:pStyle w:val="Bezproreda"/>
              <w:rPr>
                <w:rFonts w:cs="Arial" w:hAnsi="Arial" w:ascii="Arial"/>
                <w:sz w:val="20"/>
                <w:szCs w:val="20"/>
              </w:rPr>
            </w:pPr>
          </w:p>
          <w:p w:rsidRDefault="006D42F7" w:rsidP="006D42F7" w:rsidR="006D42F7">
            <w:pPr>
              <w:pStyle w:val="Bezproreda"/>
              <w:rPr>
                <w:rFonts w:cs="Arial" w:hAnsi="Arial" w:ascii="Arial"/>
                <w:sz w:val="20"/>
                <w:szCs w:val="20"/>
              </w:rPr>
            </w:pPr>
          </w:p>
          <w:p w:rsidRDefault="006D42F7" w:rsidP="006D42F7" w:rsidR="006D42F7">
            <w:pPr>
              <w:pStyle w:val="Bezproreda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 xml:space="preserve">    1.420,53</w:t>
            </w:r>
          </w:p>
        </w:tc>
        <w:tc>
          <w:tcPr>
            <w:tcW w:type="pct" w:w="599"/>
            <w:vAlign w:val="center"/>
          </w:tcPr>
          <w:p w:rsidRDefault="006D42F7" w:rsidP="006D42F7" w:rsidR="006D42F7" w:rsidRPr="00D57333">
            <w:pPr>
              <w:spacing w:after="0"/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Isporuka vodnih usl.</w:t>
            </w:r>
          </w:p>
        </w:tc>
        <w:tc>
          <w:tcPr>
            <w:tcW w:type="pct" w:w="250"/>
            <w:vAlign w:val="center"/>
          </w:tcPr>
          <w:p w:rsidRDefault="006D42F7" w:rsidP="006D42F7" w:rsidR="006D42F7">
            <w:pPr>
              <w:pStyle w:val="Bezproreda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 xml:space="preserve">   -</w:t>
            </w:r>
          </w:p>
        </w:tc>
        <w:tc>
          <w:tcPr>
            <w:tcW w:type="pct" w:w="248"/>
          </w:tcPr>
          <w:p w:rsidRDefault="006D42F7" w:rsidP="006D42F7" w:rsidR="006D42F7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6D42F7" w:rsidP="006D42F7" w:rsidR="006D42F7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6D42F7" w:rsidP="006D42F7" w:rsidR="006D42F7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475"/>
          </w:tcPr>
          <w:p w:rsidRDefault="006D42F7" w:rsidP="006D42F7" w:rsidR="006D42F7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6D42F7" w:rsidP="006D42F7" w:rsidR="006D42F7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6D42F7" w:rsidP="006D42F7" w:rsidR="006D42F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      -</w:t>
            </w:r>
          </w:p>
        </w:tc>
      </w:tr>
      <w:tr w:rsidTr="007D11FD" w:rsidR="00B54D83" w:rsidRPr="00B40BEB">
        <w:trPr>
          <w:jc w:val="center"/>
        </w:trPr>
        <w:tc>
          <w:tcPr>
            <w:tcW w:type="pct" w:w="117"/>
          </w:tcPr>
          <w:p w:rsidRDefault="006D42F7" w:rsidP="006D42F7" w:rsidR="006D42F7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7</w:t>
            </w:r>
          </w:p>
        </w:tc>
        <w:tc>
          <w:tcPr>
            <w:tcW w:type="pct" w:w="918"/>
            <w:vAlign w:val="center"/>
          </w:tcPr>
          <w:p w:rsidRDefault="006D42F7" w:rsidP="006D42F7" w:rsidR="006D42F7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ZAGREBAČKI HOLDING d.o.o.</w:t>
            </w:r>
          </w:p>
          <w:p w:rsidRDefault="006D42F7" w:rsidP="006D42F7" w:rsidR="006D42F7" w:rsidRPr="00F57A4E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IBAN:HR6623600001101360753</w:t>
            </w:r>
          </w:p>
        </w:tc>
        <w:tc>
          <w:tcPr>
            <w:tcW w:type="pct" w:w="299"/>
            <w:vAlign w:val="center"/>
          </w:tcPr>
          <w:p w:rsidRDefault="006D42F7" w:rsidP="006D42F7" w:rsidR="006D42F7" w:rsidRPr="00F57A4E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F57A4E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85584865987</w:t>
            </w:r>
          </w:p>
        </w:tc>
        <w:tc>
          <w:tcPr>
            <w:tcW w:type="pct" w:w="499"/>
          </w:tcPr>
          <w:p w:rsidRDefault="006D42F7" w:rsidP="006D42F7" w:rsidR="006D42F7" w:rsidRPr="00F57A4E">
            <w:pPr>
              <w:pStyle w:val="Bezproreda"/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 w:rsidRPr="00F57A4E">
              <w:rPr>
                <w:rFonts w:hAnsi="Times New Roman" w:ascii="Times New Roman"/>
                <w:sz w:val="24"/>
                <w:szCs w:val="24"/>
                <w:lang w:eastAsia="hr-HR"/>
              </w:rPr>
              <w:t>Zagreb, Ul.Gr.Vukovara 41</w:t>
            </w:r>
          </w:p>
        </w:tc>
        <w:tc>
          <w:tcPr>
            <w:tcW w:type="pct" w:w="449"/>
          </w:tcPr>
          <w:p w:rsidRDefault="006D42F7" w:rsidP="006D42F7" w:rsidR="006D42F7">
            <w:pPr>
              <w:pStyle w:val="Bezproreda"/>
              <w:rPr>
                <w:rFonts w:cs="Arial" w:hAnsi="Arial" w:ascii="Arial"/>
                <w:sz w:val="20"/>
                <w:szCs w:val="20"/>
                <w:lang w:eastAsia="hr-HR"/>
              </w:rPr>
            </w:pPr>
          </w:p>
          <w:p w:rsidRDefault="006D42F7" w:rsidP="006D42F7" w:rsidR="006D42F7">
            <w:pPr>
              <w:pStyle w:val="Bezproreda"/>
              <w:rPr>
                <w:rFonts w:cs="Arial" w:hAnsi="Arial" w:ascii="Arial"/>
                <w:sz w:val="20"/>
                <w:szCs w:val="20"/>
                <w:lang w:eastAsia="hr-HR"/>
              </w:rPr>
            </w:pPr>
          </w:p>
          <w:p w:rsidRDefault="006D42F7" w:rsidP="006D42F7" w:rsidR="006D42F7">
            <w:pPr>
              <w:pStyle w:val="Bezproreda"/>
              <w:rPr>
                <w:rFonts w:cs="Arial" w:hAnsi="Arial" w:ascii="Arial"/>
                <w:sz w:val="20"/>
                <w:szCs w:val="20"/>
                <w:lang w:eastAsia="hr-HR"/>
              </w:rPr>
            </w:pPr>
            <w:r>
              <w:rPr>
                <w:rFonts w:cs="Arial" w:hAnsi="Arial" w:ascii="Arial"/>
                <w:sz w:val="20"/>
                <w:szCs w:val="20"/>
                <w:lang w:eastAsia="hr-HR"/>
              </w:rPr>
              <w:t xml:space="preserve">      449,50</w:t>
            </w:r>
          </w:p>
        </w:tc>
        <w:tc>
          <w:tcPr>
            <w:tcW w:type="pct" w:w="698"/>
            <w:vAlign w:val="center"/>
          </w:tcPr>
          <w:p w:rsidRDefault="006D42F7" w:rsidP="006D42F7" w:rsidR="006D42F7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-Podr.Zagrebparking, rješ.o ovr</w:t>
            </w:r>
          </w:p>
          <w:p w:rsidRDefault="006D42F7" w:rsidP="006D42F7" w:rsidR="006D42F7" w:rsidRPr="00F57A4E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pct" w:w="448"/>
          </w:tcPr>
          <w:p w:rsidRDefault="006D42F7" w:rsidP="006D42F7" w:rsidR="006D42F7">
            <w:pPr>
              <w:pStyle w:val="Bezproreda"/>
              <w:rPr>
                <w:rFonts w:cs="Arial" w:hAnsi="Arial" w:ascii="Arial"/>
                <w:sz w:val="20"/>
                <w:szCs w:val="20"/>
                <w:lang w:eastAsia="hr-HR"/>
              </w:rPr>
            </w:pPr>
          </w:p>
          <w:p w:rsidRDefault="006D42F7" w:rsidP="006D42F7" w:rsidR="006D42F7">
            <w:pPr>
              <w:pStyle w:val="Bezproreda"/>
              <w:rPr>
                <w:rFonts w:cs="Arial" w:hAnsi="Arial" w:ascii="Arial"/>
                <w:sz w:val="20"/>
                <w:szCs w:val="20"/>
                <w:lang w:eastAsia="hr-HR"/>
              </w:rPr>
            </w:pPr>
          </w:p>
          <w:p w:rsidRDefault="006D42F7" w:rsidP="006D42F7" w:rsidR="006D42F7">
            <w:pPr>
              <w:pStyle w:val="Bezproreda"/>
              <w:rPr>
                <w:rFonts w:cs="Arial" w:hAnsi="Arial" w:ascii="Arial"/>
                <w:sz w:val="20"/>
                <w:szCs w:val="20"/>
                <w:lang w:eastAsia="hr-HR"/>
              </w:rPr>
            </w:pPr>
            <w:r>
              <w:rPr>
                <w:rFonts w:cs="Arial" w:hAnsi="Arial" w:ascii="Arial"/>
                <w:sz w:val="20"/>
                <w:szCs w:val="20"/>
                <w:lang w:eastAsia="hr-HR"/>
              </w:rPr>
              <w:t xml:space="preserve">      449,50</w:t>
            </w:r>
          </w:p>
        </w:tc>
        <w:tc>
          <w:tcPr>
            <w:tcW w:type="pct" w:w="599"/>
            <w:vAlign w:val="center"/>
          </w:tcPr>
          <w:p w:rsidRDefault="006D42F7" w:rsidP="006D42F7" w:rsidR="006D42F7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-Podr.Zagrebparking, rješ.o ovr</w:t>
            </w:r>
          </w:p>
          <w:p w:rsidRDefault="006D42F7" w:rsidP="006D42F7" w:rsidR="006D42F7" w:rsidRPr="00F57A4E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pct" w:w="250"/>
            <w:vAlign w:val="center"/>
          </w:tcPr>
          <w:p w:rsidRDefault="006D42F7" w:rsidP="006D42F7" w:rsidR="006D42F7" w:rsidRPr="00704FDD">
            <w:pPr>
              <w:spacing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_</w:t>
            </w:r>
          </w:p>
        </w:tc>
        <w:tc>
          <w:tcPr>
            <w:tcW w:type="pct" w:w="248"/>
          </w:tcPr>
          <w:p w:rsidRDefault="006D42F7" w:rsidP="006D42F7" w:rsidR="006D42F7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6D42F7" w:rsidP="006D42F7" w:rsidR="006D42F7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 _</w:t>
            </w:r>
          </w:p>
        </w:tc>
        <w:tc>
          <w:tcPr>
            <w:tcW w:type="pct" w:w="475"/>
          </w:tcPr>
          <w:p w:rsidRDefault="006D42F7" w:rsidP="006D42F7" w:rsidR="006D42F7">
            <w:pPr>
              <w:pStyle w:val="Bezproreda"/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hAnsi="Times New Roman" w:ascii="Times New Roman"/>
                <w:sz w:val="24"/>
                <w:szCs w:val="24"/>
                <w:lang w:eastAsia="hr-HR"/>
              </w:rPr>
              <w:t>rješ.o ovrsi 449,50</w:t>
            </w:r>
          </w:p>
          <w:p w:rsidRDefault="006D42F7" w:rsidP="006D42F7" w:rsidR="006D42F7" w:rsidRPr="00B40BEB">
            <w:pPr>
              <w:pStyle w:val="Bezproreda"/>
              <w:rPr>
                <w:rFonts w:hAnsi="Times New Roman" w:ascii="Times New Roman"/>
                <w:sz w:val="24"/>
                <w:szCs w:val="24"/>
                <w:lang w:eastAsia="hr-HR"/>
              </w:rPr>
            </w:pPr>
          </w:p>
        </w:tc>
      </w:tr>
      <w:tr w:rsidTr="007D11FD" w:rsidR="00B54D83" w:rsidRPr="00B40BEB">
        <w:trPr>
          <w:jc w:val="center"/>
        </w:trPr>
        <w:tc>
          <w:tcPr>
            <w:tcW w:type="pct" w:w="117"/>
          </w:tcPr>
          <w:p w:rsidRDefault="006D42F7" w:rsidP="006D42F7" w:rsidR="006D42F7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918"/>
          </w:tcPr>
          <w:p w:rsidRDefault="006D42F7" w:rsidP="006D42F7" w:rsidR="006D42F7" w:rsidRPr="002240F2">
            <w:pPr>
              <w:pStyle w:val="Bezproreda"/>
              <w:rPr>
                <w:rFonts w:hAnsi="Times New Roman" w:ascii="Times New Roman"/>
                <w:b/>
                <w:sz w:val="24"/>
                <w:szCs w:val="24"/>
                <w:lang w:val="pl-PL"/>
              </w:rPr>
            </w:pPr>
            <w:r w:rsidRPr="002240F2">
              <w:rPr>
                <w:rFonts w:hAnsi="Times New Roman" w:ascii="Times New Roman"/>
                <w:b/>
                <w:sz w:val="24"/>
                <w:szCs w:val="24"/>
                <w:lang w:val="pl-PL"/>
              </w:rPr>
              <w:t>U K U P N O</w:t>
            </w:r>
            <w:r>
              <w:rPr>
                <w:rFonts w:hAnsi="Times New Roman" w:ascii="Times New Roman"/>
                <w:b/>
                <w:sz w:val="24"/>
                <w:szCs w:val="24"/>
                <w:lang w:val="pl-PL"/>
              </w:rPr>
              <w:t xml:space="preserve"> </w:t>
            </w:r>
          </w:p>
        </w:tc>
        <w:tc>
          <w:tcPr>
            <w:tcW w:type="pct" w:w="299"/>
          </w:tcPr>
          <w:p w:rsidRDefault="006D42F7" w:rsidP="006D42F7" w:rsidR="006D42F7" w:rsidRPr="002240F2">
            <w:pPr>
              <w:pStyle w:val="Bezproreda"/>
              <w:rPr>
                <w:rFonts w:hAnsi="Times New Roman" w:ascii="Times New Roman"/>
                <w:b/>
                <w:sz w:val="24"/>
                <w:szCs w:val="24"/>
                <w:lang w:val="pl-PL"/>
              </w:rPr>
            </w:pPr>
          </w:p>
        </w:tc>
        <w:tc>
          <w:tcPr>
            <w:tcW w:type="pct" w:w="499"/>
          </w:tcPr>
          <w:p w:rsidRDefault="006D42F7" w:rsidP="006D42F7" w:rsidR="006D42F7" w:rsidRPr="002240F2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</w:p>
        </w:tc>
        <w:tc>
          <w:tcPr>
            <w:tcW w:type="pct" w:w="449"/>
            <w:vAlign w:val="bottom"/>
          </w:tcPr>
          <w:p w:rsidRDefault="006D42F7" w:rsidP="00E57140" w:rsidR="006D42F7" w:rsidRPr="00494F95">
            <w:pPr>
              <w:rPr>
                <w:rFonts w:cs="Arial" w:hAnsi="Arial" w:ascii="Arial"/>
                <w:b/>
                <w:color w:val="000000"/>
                <w:sz w:val="24"/>
                <w:szCs w:val="24"/>
              </w:rPr>
            </w:pPr>
            <w:r w:rsidRPr="00494F95">
              <w:rPr>
                <w:rFonts w:cs="Arial" w:hAnsi="Arial" w:ascii="Arial"/>
                <w:b/>
                <w:color w:val="000000"/>
                <w:sz w:val="24"/>
                <w:szCs w:val="24"/>
              </w:rPr>
              <w:t>152.</w:t>
            </w:r>
            <w:r w:rsidR="00E57140">
              <w:rPr>
                <w:rFonts w:cs="Arial" w:hAnsi="Arial" w:ascii="Arial"/>
                <w:b/>
                <w:color w:val="000000"/>
                <w:sz w:val="24"/>
                <w:szCs w:val="24"/>
              </w:rPr>
              <w:t>6</w:t>
            </w:r>
            <w:r w:rsidRPr="00494F95">
              <w:rPr>
                <w:rFonts w:cs="Arial" w:hAnsi="Arial" w:ascii="Arial"/>
                <w:b/>
                <w:color w:val="000000"/>
                <w:sz w:val="24"/>
                <w:szCs w:val="24"/>
              </w:rPr>
              <w:t>1</w:t>
            </w:r>
            <w:r w:rsidR="00E57140">
              <w:rPr>
                <w:rFonts w:cs="Arial" w:hAnsi="Arial" w:ascii="Arial"/>
                <w:b/>
                <w:color w:val="000000"/>
                <w:sz w:val="24"/>
                <w:szCs w:val="24"/>
              </w:rPr>
              <w:t>8</w:t>
            </w:r>
            <w:r w:rsidRPr="00494F95">
              <w:rPr>
                <w:rFonts w:cs="Arial" w:hAnsi="Arial" w:ascii="Arial"/>
                <w:b/>
                <w:color w:val="000000"/>
                <w:sz w:val="24"/>
                <w:szCs w:val="24"/>
              </w:rPr>
              <w:t>,</w:t>
            </w:r>
            <w:r w:rsidR="00E57140">
              <w:rPr>
                <w:rFonts w:cs="Arial" w:hAnsi="Arial" w:ascii="Arial"/>
                <w:b/>
                <w:color w:val="000000"/>
                <w:sz w:val="24"/>
                <w:szCs w:val="24"/>
              </w:rPr>
              <w:t>66</w:t>
            </w:r>
          </w:p>
        </w:tc>
        <w:tc>
          <w:tcPr>
            <w:tcW w:type="pct" w:w="698"/>
            <w:vAlign w:val="bottom"/>
          </w:tcPr>
          <w:p w:rsidRDefault="006D42F7" w:rsidP="006D42F7" w:rsidR="006D42F7" w:rsidRPr="002240F2">
            <w:pPr>
              <w:jc w:val="right"/>
              <w:rPr>
                <w:rFonts w:cs="Arial" w:hAnsi="Arial" w:ascii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type="pct" w:w="448"/>
            <w:vAlign w:val="bottom"/>
          </w:tcPr>
          <w:p w:rsidRDefault="00E57140" w:rsidP="006D42F7" w:rsidR="006D42F7" w:rsidRPr="00494F95">
            <w:pPr>
              <w:rPr>
                <w:rFonts w:cs="Arial" w:hAnsi="Arial" w:ascii="Arial"/>
                <w:b/>
                <w:color w:val="000000"/>
                <w:sz w:val="24"/>
                <w:szCs w:val="24"/>
              </w:rPr>
            </w:pPr>
            <w:r w:rsidRPr="00494F95">
              <w:rPr>
                <w:rFonts w:cs="Arial" w:hAnsi="Arial" w:ascii="Arial"/>
                <w:b/>
                <w:color w:val="000000"/>
                <w:sz w:val="24"/>
                <w:szCs w:val="24"/>
              </w:rPr>
              <w:t>152.</w:t>
            </w:r>
            <w:r>
              <w:rPr>
                <w:rFonts w:cs="Arial" w:hAnsi="Arial" w:ascii="Arial"/>
                <w:b/>
                <w:color w:val="000000"/>
                <w:sz w:val="24"/>
                <w:szCs w:val="24"/>
              </w:rPr>
              <w:t>6</w:t>
            </w:r>
            <w:r w:rsidRPr="00494F95">
              <w:rPr>
                <w:rFonts w:cs="Arial" w:hAnsi="Arial" w:ascii="Arial"/>
                <w:b/>
                <w:color w:val="000000"/>
                <w:sz w:val="24"/>
                <w:szCs w:val="24"/>
              </w:rPr>
              <w:t>1</w:t>
            </w:r>
            <w:r>
              <w:rPr>
                <w:rFonts w:cs="Arial" w:hAnsi="Arial" w:ascii="Arial"/>
                <w:b/>
                <w:color w:val="000000"/>
                <w:sz w:val="24"/>
                <w:szCs w:val="24"/>
              </w:rPr>
              <w:t>8</w:t>
            </w:r>
            <w:r w:rsidRPr="00494F95">
              <w:rPr>
                <w:rFonts w:cs="Arial" w:hAnsi="Arial" w:ascii="Arial"/>
                <w:b/>
                <w:color w:val="000000"/>
                <w:sz w:val="24"/>
                <w:szCs w:val="24"/>
              </w:rPr>
              <w:t>,</w:t>
            </w:r>
            <w:r>
              <w:rPr>
                <w:rFonts w:cs="Arial" w:hAnsi="Arial" w:ascii="Arial"/>
                <w:b/>
                <w:color w:val="000000"/>
                <w:sz w:val="24"/>
                <w:szCs w:val="24"/>
              </w:rPr>
              <w:t>66</w:t>
            </w:r>
          </w:p>
        </w:tc>
        <w:tc>
          <w:tcPr>
            <w:tcW w:type="pct" w:w="599"/>
            <w:vAlign w:val="center"/>
          </w:tcPr>
          <w:p w:rsidRDefault="006D42F7" w:rsidP="006D42F7" w:rsidR="006D42F7" w:rsidRPr="002240F2">
            <w:pPr>
              <w:spacing w:after="0"/>
              <w:jc w:val="center"/>
              <w:rPr>
                <w:rFonts w:cs="Arial" w:hAnsi="Arial" w:ascii="Arial"/>
                <w:b/>
                <w:sz w:val="20"/>
                <w:szCs w:val="20"/>
              </w:rPr>
            </w:pPr>
          </w:p>
        </w:tc>
        <w:tc>
          <w:tcPr>
            <w:tcW w:type="pct" w:w="250"/>
            <w:vAlign w:val="center"/>
          </w:tcPr>
          <w:p w:rsidRDefault="006D42F7" w:rsidP="006D42F7" w:rsidR="006D42F7" w:rsidRPr="00494F95">
            <w:pPr>
              <w:pStyle w:val="Bezproreda"/>
              <w:jc w:val="center"/>
              <w:rPr>
                <w:rFonts w:cs="Arial" w:hAnsi="Arial" w:ascii="Arial"/>
                <w:b/>
                <w:sz w:val="24"/>
                <w:szCs w:val="24"/>
              </w:rPr>
            </w:pPr>
          </w:p>
        </w:tc>
        <w:tc>
          <w:tcPr>
            <w:tcW w:type="pct" w:w="248"/>
          </w:tcPr>
          <w:p w:rsidRDefault="006D42F7" w:rsidP="006D42F7" w:rsidR="006D42F7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475"/>
          </w:tcPr>
          <w:p w:rsidRDefault="006D42F7" w:rsidP="006D42F7" w:rsidR="006D42F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:rsidRDefault="0022347E" w:rsidP="008465DE" w:rsidR="008465DE">
      <w:pPr>
        <w:pStyle w:val="Bezproreda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3555"/>
        <w:gridCol w:w="3555"/>
        <w:gridCol w:w="3555"/>
        <w:gridCol w:w="3555"/>
      </w:tblGrid>
      <w:tr w:rsidTr="00BA17F1" w:rsidR="008465DE" w:rsidRPr="008465DE">
        <w:tc>
          <w:tcPr>
            <w:tcW w:type="dxa" w:w="14220"/>
            <w:gridSpan w:val="4"/>
          </w:tcPr>
          <w:p w:rsidRDefault="00106ADD" w:rsidP="008465DE" w:rsidR="008465DE" w:rsidRPr="008465DE">
            <w:pPr>
              <w:pStyle w:val="Bezproreda"/>
              <w:rPr>
                <w:rFonts w:hAnsi="Times New Roman" w:ascii="Times New Roman"/>
                <w:b/>
                <w:sz w:val="24"/>
              </w:rPr>
            </w:pPr>
            <w:r>
              <w:rPr>
                <w:rFonts w:hAnsi="Times New Roman" w:ascii="Times New Roman"/>
                <w:b/>
                <w:sz w:val="24"/>
              </w:rPr>
              <w:t xml:space="preserve">                                               </w:t>
            </w:r>
            <w:r w:rsidR="008465DE" w:rsidRPr="008465DE">
              <w:rPr>
                <w:rFonts w:hAnsi="Times New Roman" w:ascii="Times New Roman"/>
                <w:b/>
                <w:sz w:val="24"/>
              </w:rPr>
              <w:t>UKUPAN ZBROJ PRIJAVLJENIH, PRIZNATIH I OSPORENIH TRAŽBINA</w:t>
            </w:r>
          </w:p>
        </w:tc>
      </w:tr>
      <w:tr w:rsidTr="00BA17F1" w:rsidR="008465DE" w:rsidRPr="008465DE">
        <w:tc>
          <w:tcPr>
            <w:tcW w:type="dxa" w:w="3555"/>
          </w:tcPr>
          <w:p w:rsidRDefault="008465DE" w:rsidP="008465DE" w:rsidR="008465DE" w:rsidRPr="008465DE">
            <w:pPr>
              <w:pStyle w:val="Bezproreda"/>
              <w:rPr>
                <w:rFonts w:hAnsi="Times New Roman" w:ascii="Times New Roman"/>
                <w:sz w:val="24"/>
              </w:rPr>
            </w:pPr>
          </w:p>
        </w:tc>
        <w:tc>
          <w:tcPr>
            <w:tcW w:type="dxa" w:w="3555"/>
          </w:tcPr>
          <w:p w:rsidRDefault="008465DE" w:rsidP="008465DE" w:rsidR="008465DE" w:rsidRPr="00494F95">
            <w:pPr>
              <w:pStyle w:val="Bezproreda"/>
              <w:rPr>
                <w:rFonts w:hAnsi="Times New Roman" w:ascii="Times New Roman"/>
                <w:b/>
                <w:sz w:val="24"/>
              </w:rPr>
            </w:pPr>
            <w:r w:rsidRPr="00494F95">
              <w:rPr>
                <w:rFonts w:hAnsi="Times New Roman" w:ascii="Times New Roman"/>
                <w:b/>
                <w:sz w:val="24"/>
              </w:rPr>
              <w:t>Iznos prijavljene tražbine (kn)</w:t>
            </w:r>
          </w:p>
        </w:tc>
        <w:tc>
          <w:tcPr>
            <w:tcW w:type="dxa" w:w="3555"/>
          </w:tcPr>
          <w:p w:rsidRDefault="008465DE" w:rsidP="008465DE" w:rsidR="008465DE" w:rsidRPr="00494F95">
            <w:pPr>
              <w:pStyle w:val="Bezproreda"/>
              <w:rPr>
                <w:rFonts w:hAnsi="Times New Roman" w:ascii="Times New Roman"/>
                <w:b/>
                <w:sz w:val="24"/>
              </w:rPr>
            </w:pPr>
            <w:r w:rsidRPr="00494F95">
              <w:rPr>
                <w:rFonts w:hAnsi="Times New Roman" w:ascii="Times New Roman"/>
                <w:b/>
                <w:sz w:val="24"/>
              </w:rPr>
              <w:t>Iznos priznate tražbine (kn)</w:t>
            </w:r>
          </w:p>
        </w:tc>
        <w:tc>
          <w:tcPr>
            <w:tcW w:type="dxa" w:w="3555"/>
          </w:tcPr>
          <w:p w:rsidRDefault="008465DE" w:rsidP="008465DE" w:rsidR="008465DE" w:rsidRPr="00494F95">
            <w:pPr>
              <w:pStyle w:val="Bezproreda"/>
              <w:rPr>
                <w:rFonts w:hAnsi="Times New Roman" w:ascii="Times New Roman"/>
                <w:b/>
                <w:sz w:val="24"/>
              </w:rPr>
            </w:pPr>
            <w:r w:rsidRPr="00494F95">
              <w:rPr>
                <w:rFonts w:hAnsi="Times New Roman" w:ascii="Times New Roman"/>
                <w:b/>
                <w:sz w:val="24"/>
              </w:rPr>
              <w:t>Iznos osporene tražbine (kn)</w:t>
            </w:r>
          </w:p>
        </w:tc>
      </w:tr>
      <w:tr w:rsidTr="00BA17F1" w:rsidR="008465DE" w:rsidRPr="008465DE">
        <w:trPr>
          <w:trHeight w:val="562"/>
        </w:trPr>
        <w:tc>
          <w:tcPr>
            <w:tcW w:type="dxa" w:w="3555"/>
          </w:tcPr>
          <w:p w:rsidRDefault="008465DE" w:rsidP="008465DE" w:rsidR="008465DE" w:rsidRPr="008465DE">
            <w:pPr>
              <w:pStyle w:val="Bezproreda"/>
              <w:rPr>
                <w:rFonts w:hAnsi="Times New Roman" w:ascii="Times New Roman"/>
                <w:b/>
                <w:sz w:val="24"/>
              </w:rPr>
            </w:pPr>
            <w:r w:rsidRPr="008465DE">
              <w:rPr>
                <w:rFonts w:hAnsi="Times New Roman" w:ascii="Times New Roman"/>
                <w:b/>
                <w:sz w:val="24"/>
              </w:rPr>
              <w:t>I.VIŠI ISPLATNI RED</w:t>
            </w:r>
          </w:p>
        </w:tc>
        <w:tc>
          <w:tcPr>
            <w:tcW w:type="dxa" w:w="3555"/>
          </w:tcPr>
          <w:p w:rsidRDefault="00B54D83" w:rsidP="008465DE" w:rsidR="008465DE" w:rsidRPr="00494F95">
            <w:pPr>
              <w:pStyle w:val="Bezproreda"/>
              <w:rPr>
                <w:rFonts w:hAnsi="Times New Roman" w:ascii="Times New Roman"/>
                <w:b/>
                <w:sz w:val="24"/>
              </w:rPr>
            </w:pPr>
            <w:r>
              <w:rPr>
                <w:rFonts w:hAnsi="Times New Roman" w:ascii="Times New Roman"/>
                <w:b/>
                <w:sz w:val="24"/>
              </w:rPr>
              <w:t xml:space="preserve">       </w:t>
            </w:r>
            <w:r w:rsidRPr="00B54D83">
              <w:rPr>
                <w:rFonts w:cs="Arial" w:hAnsi="Arial" w:ascii="Arial"/>
                <w:b/>
                <w:sz w:val="24"/>
                <w:szCs w:val="24"/>
              </w:rPr>
              <w:t>254.979,26</w:t>
            </w:r>
          </w:p>
        </w:tc>
        <w:tc>
          <w:tcPr>
            <w:tcW w:type="dxa" w:w="3555"/>
          </w:tcPr>
          <w:p w:rsidRDefault="00B54D83" w:rsidP="008465DE" w:rsidR="008465DE" w:rsidRPr="00494F95">
            <w:pPr>
              <w:pStyle w:val="Bezproreda"/>
              <w:rPr>
                <w:rFonts w:hAnsi="Times New Roman" w:ascii="Times New Roman"/>
                <w:b/>
                <w:sz w:val="24"/>
              </w:rPr>
            </w:pPr>
            <w:r>
              <w:rPr>
                <w:rFonts w:hAnsi="Times New Roman" w:ascii="Times New Roman"/>
                <w:b/>
                <w:sz w:val="24"/>
              </w:rPr>
              <w:t xml:space="preserve">      </w:t>
            </w:r>
            <w:r w:rsidRPr="00B54D83">
              <w:rPr>
                <w:rFonts w:cs="Arial" w:hAnsi="Arial" w:ascii="Arial"/>
                <w:b/>
                <w:sz w:val="24"/>
                <w:szCs w:val="24"/>
              </w:rPr>
              <w:t>254.979,26</w:t>
            </w:r>
          </w:p>
        </w:tc>
        <w:tc>
          <w:tcPr>
            <w:tcW w:type="dxa" w:w="3555"/>
          </w:tcPr>
          <w:p w:rsidRDefault="00B54D83" w:rsidP="008465DE" w:rsidR="008465DE" w:rsidRPr="00494F95">
            <w:pPr>
              <w:pStyle w:val="Bezproreda"/>
              <w:rPr>
                <w:rFonts w:hAnsi="Times New Roman" w:ascii="Times New Roman"/>
                <w:b/>
                <w:sz w:val="24"/>
              </w:rPr>
            </w:pPr>
            <w:r>
              <w:rPr>
                <w:rFonts w:hAnsi="Times New Roman" w:ascii="Times New Roman"/>
                <w:b/>
                <w:sz w:val="24"/>
              </w:rPr>
              <w:t xml:space="preserve">              -</w:t>
            </w:r>
          </w:p>
        </w:tc>
      </w:tr>
      <w:tr w:rsidTr="00BA17F1" w:rsidR="008465DE" w:rsidRPr="008465DE">
        <w:trPr>
          <w:trHeight w:val="556"/>
        </w:trPr>
        <w:tc>
          <w:tcPr>
            <w:tcW w:type="dxa" w:w="3555"/>
          </w:tcPr>
          <w:p w:rsidRDefault="008465DE" w:rsidP="008465DE" w:rsidR="008465DE" w:rsidRPr="008465DE">
            <w:pPr>
              <w:pStyle w:val="Bezproreda"/>
              <w:rPr>
                <w:rFonts w:hAnsi="Times New Roman" w:ascii="Times New Roman"/>
                <w:b/>
                <w:sz w:val="24"/>
              </w:rPr>
            </w:pPr>
            <w:r w:rsidRPr="008465DE">
              <w:rPr>
                <w:rFonts w:hAnsi="Times New Roman" w:ascii="Times New Roman"/>
                <w:b/>
                <w:sz w:val="24"/>
              </w:rPr>
              <w:t>II. VIŠI ISPLATNI RED</w:t>
            </w:r>
          </w:p>
        </w:tc>
        <w:tc>
          <w:tcPr>
            <w:tcW w:type="dxa" w:w="3555"/>
          </w:tcPr>
          <w:p w:rsidRDefault="00B54D83" w:rsidP="008465DE" w:rsidR="008465DE" w:rsidRPr="00494F95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cs="Arial" w:hAnsi="Arial" w:ascii="Arial"/>
                <w:b/>
                <w:color w:val="000000"/>
                <w:sz w:val="24"/>
                <w:szCs w:val="24"/>
              </w:rPr>
              <w:t xml:space="preserve">      </w:t>
            </w:r>
            <w:r w:rsidRPr="00494F95">
              <w:rPr>
                <w:rFonts w:cs="Arial" w:hAnsi="Arial" w:ascii="Arial"/>
                <w:b/>
                <w:color w:val="000000"/>
                <w:sz w:val="24"/>
                <w:szCs w:val="24"/>
              </w:rPr>
              <w:t>152.</w:t>
            </w:r>
            <w:r>
              <w:rPr>
                <w:rFonts w:cs="Arial" w:hAnsi="Arial" w:ascii="Arial"/>
                <w:b/>
                <w:color w:val="000000"/>
                <w:sz w:val="24"/>
                <w:szCs w:val="24"/>
              </w:rPr>
              <w:t>6</w:t>
            </w:r>
            <w:r w:rsidRPr="00494F95">
              <w:rPr>
                <w:rFonts w:cs="Arial" w:hAnsi="Arial" w:ascii="Arial"/>
                <w:b/>
                <w:color w:val="000000"/>
                <w:sz w:val="24"/>
                <w:szCs w:val="24"/>
              </w:rPr>
              <w:t>1</w:t>
            </w:r>
            <w:r>
              <w:rPr>
                <w:rFonts w:cs="Arial" w:hAnsi="Arial" w:ascii="Arial"/>
                <w:b/>
                <w:color w:val="000000"/>
                <w:sz w:val="24"/>
                <w:szCs w:val="24"/>
              </w:rPr>
              <w:t>8</w:t>
            </w:r>
            <w:r w:rsidRPr="00494F95">
              <w:rPr>
                <w:rFonts w:cs="Arial" w:hAnsi="Arial" w:ascii="Arial"/>
                <w:b/>
                <w:color w:val="000000"/>
                <w:sz w:val="24"/>
                <w:szCs w:val="24"/>
              </w:rPr>
              <w:t>,</w:t>
            </w:r>
            <w:r>
              <w:rPr>
                <w:rFonts w:cs="Arial" w:hAnsi="Arial" w:ascii="Arial"/>
                <w:b/>
                <w:color w:val="000000"/>
                <w:sz w:val="24"/>
                <w:szCs w:val="24"/>
              </w:rPr>
              <w:t>66</w:t>
            </w:r>
          </w:p>
        </w:tc>
        <w:tc>
          <w:tcPr>
            <w:tcW w:type="dxa" w:w="3555"/>
          </w:tcPr>
          <w:p w:rsidRDefault="00B54D83" w:rsidP="008465DE" w:rsidR="008465DE" w:rsidRPr="00494F95">
            <w:pPr>
              <w:pStyle w:val="Bezproreda"/>
              <w:rPr>
                <w:rFonts w:hAnsi="Times New Roman" w:ascii="Times New Roman"/>
                <w:b/>
                <w:sz w:val="24"/>
              </w:rPr>
            </w:pPr>
            <w:r>
              <w:rPr>
                <w:rFonts w:cs="Arial" w:hAnsi="Arial" w:ascii="Arial"/>
                <w:b/>
                <w:color w:val="000000"/>
                <w:sz w:val="24"/>
                <w:szCs w:val="24"/>
              </w:rPr>
              <w:t xml:space="preserve">     </w:t>
            </w:r>
            <w:r w:rsidRPr="00494F95">
              <w:rPr>
                <w:rFonts w:cs="Arial" w:hAnsi="Arial" w:ascii="Arial"/>
                <w:b/>
                <w:color w:val="000000"/>
                <w:sz w:val="24"/>
                <w:szCs w:val="24"/>
              </w:rPr>
              <w:t>152.</w:t>
            </w:r>
            <w:r>
              <w:rPr>
                <w:rFonts w:cs="Arial" w:hAnsi="Arial" w:ascii="Arial"/>
                <w:b/>
                <w:color w:val="000000"/>
                <w:sz w:val="24"/>
                <w:szCs w:val="24"/>
              </w:rPr>
              <w:t>6</w:t>
            </w:r>
            <w:r w:rsidRPr="00494F95">
              <w:rPr>
                <w:rFonts w:cs="Arial" w:hAnsi="Arial" w:ascii="Arial"/>
                <w:b/>
                <w:color w:val="000000"/>
                <w:sz w:val="24"/>
                <w:szCs w:val="24"/>
              </w:rPr>
              <w:t>1</w:t>
            </w:r>
            <w:r>
              <w:rPr>
                <w:rFonts w:cs="Arial" w:hAnsi="Arial" w:ascii="Arial"/>
                <w:b/>
                <w:color w:val="000000"/>
                <w:sz w:val="24"/>
                <w:szCs w:val="24"/>
              </w:rPr>
              <w:t>8</w:t>
            </w:r>
            <w:r w:rsidRPr="00494F95">
              <w:rPr>
                <w:rFonts w:cs="Arial" w:hAnsi="Arial" w:ascii="Arial"/>
                <w:b/>
                <w:color w:val="000000"/>
                <w:sz w:val="24"/>
                <w:szCs w:val="24"/>
              </w:rPr>
              <w:t>,</w:t>
            </w:r>
            <w:r>
              <w:rPr>
                <w:rFonts w:cs="Arial" w:hAnsi="Arial" w:ascii="Arial"/>
                <w:b/>
                <w:color w:val="000000"/>
                <w:sz w:val="24"/>
                <w:szCs w:val="24"/>
              </w:rPr>
              <w:t>66</w:t>
            </w:r>
          </w:p>
        </w:tc>
        <w:tc>
          <w:tcPr>
            <w:tcW w:type="dxa" w:w="3555"/>
          </w:tcPr>
          <w:p w:rsidRDefault="00B54D83" w:rsidP="008465DE" w:rsidR="008465DE" w:rsidRPr="00494F95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 xml:space="preserve">              -</w:t>
            </w:r>
          </w:p>
        </w:tc>
      </w:tr>
      <w:tr w:rsidTr="00BA17F1" w:rsidR="008465DE" w:rsidRPr="008465DE">
        <w:trPr>
          <w:trHeight w:val="564"/>
        </w:trPr>
        <w:tc>
          <w:tcPr>
            <w:tcW w:type="dxa" w:w="3555"/>
          </w:tcPr>
          <w:p w:rsidRDefault="008465DE" w:rsidP="008465DE" w:rsidR="008465DE" w:rsidRPr="008465DE">
            <w:pPr>
              <w:pStyle w:val="Bezproreda"/>
              <w:rPr>
                <w:rFonts w:hAnsi="Times New Roman" w:ascii="Times New Roman"/>
                <w:b/>
                <w:sz w:val="24"/>
              </w:rPr>
            </w:pPr>
            <w:r w:rsidRPr="008465DE">
              <w:rPr>
                <w:rFonts w:hAnsi="Times New Roman" w:ascii="Times New Roman"/>
                <w:b/>
                <w:sz w:val="24"/>
              </w:rPr>
              <w:t>UKUPNO</w:t>
            </w:r>
          </w:p>
        </w:tc>
        <w:tc>
          <w:tcPr>
            <w:tcW w:type="dxa" w:w="3555"/>
          </w:tcPr>
          <w:p w:rsidRDefault="00B54D83" w:rsidP="008465DE" w:rsidR="008465DE" w:rsidRPr="00494F95">
            <w:pPr>
              <w:pStyle w:val="Bezproreda"/>
              <w:rPr>
                <w:rFonts w:cs="Arial" w:hAnsi="Arial" w:ascii="Arial"/>
                <w:b/>
                <w:sz w:val="24"/>
              </w:rPr>
            </w:pPr>
            <w:r>
              <w:rPr>
                <w:rFonts w:cs="Arial" w:hAnsi="Arial" w:ascii="Arial"/>
                <w:b/>
                <w:sz w:val="24"/>
              </w:rPr>
              <w:t xml:space="preserve">      407.597,92</w:t>
            </w:r>
          </w:p>
        </w:tc>
        <w:tc>
          <w:tcPr>
            <w:tcW w:type="dxa" w:w="3555"/>
          </w:tcPr>
          <w:p w:rsidRDefault="00B54D83" w:rsidP="008465DE" w:rsidR="008465DE" w:rsidRPr="00494F95">
            <w:pPr>
              <w:pStyle w:val="Bezproreda"/>
              <w:rPr>
                <w:rFonts w:cs="Arial" w:hAnsi="Arial" w:ascii="Arial"/>
                <w:b/>
                <w:sz w:val="24"/>
              </w:rPr>
            </w:pPr>
            <w:r>
              <w:rPr>
                <w:rFonts w:cs="Arial" w:hAnsi="Arial" w:ascii="Arial"/>
                <w:b/>
                <w:sz w:val="24"/>
              </w:rPr>
              <w:t xml:space="preserve">     407.597,92</w:t>
            </w:r>
          </w:p>
        </w:tc>
        <w:tc>
          <w:tcPr>
            <w:tcW w:type="dxa" w:w="3555"/>
          </w:tcPr>
          <w:p w:rsidRDefault="00B54D83" w:rsidP="008465DE" w:rsidR="008465DE" w:rsidRPr="00494F95">
            <w:pPr>
              <w:pStyle w:val="Bezproreda"/>
              <w:rPr>
                <w:rFonts w:hAnsi="Times New Roman" w:ascii="Times New Roman"/>
                <w:b/>
                <w:sz w:val="24"/>
              </w:rPr>
            </w:pPr>
            <w:r>
              <w:rPr>
                <w:rFonts w:hAnsi="Times New Roman" w:ascii="Times New Roman"/>
                <w:b/>
                <w:sz w:val="24"/>
              </w:rPr>
              <w:t xml:space="preserve">              -</w:t>
            </w:r>
          </w:p>
        </w:tc>
      </w:tr>
    </w:tbl>
    <w:p w:rsidRDefault="007D11FD" w:rsidP="0022347E" w:rsidR="007D11FD">
      <w:pPr>
        <w:pStyle w:val="Bezproreda"/>
        <w:ind w:firstLine="708" w:left="9204"/>
        <w:rPr>
          <w:rFonts w:hAnsi="Times New Roman" w:ascii="Times New Roman"/>
          <w:sz w:val="24"/>
        </w:rPr>
      </w:pPr>
    </w:p>
    <w:p w:rsidRDefault="0022347E" w:rsidP="0022347E" w:rsidR="0022347E">
      <w:pPr>
        <w:pStyle w:val="Bezproreda"/>
        <w:ind w:firstLine="708" w:left="9204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Stečajni upravitelj:</w:t>
      </w:r>
    </w:p>
    <w:p w:rsidRDefault="00CC1687" w:rsidP="0022347E" w:rsidR="0022347E" w:rsidRPr="001D7793">
      <w:pPr>
        <w:pStyle w:val="Bezproreda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Zagreb, 17.rujn</w:t>
      </w:r>
      <w:r w:rsidR="0022347E">
        <w:rPr>
          <w:rFonts w:hAnsi="Times New Roman" w:ascii="Times New Roman"/>
          <w:sz w:val="24"/>
        </w:rPr>
        <w:t>a 201</w:t>
      </w:r>
      <w:r>
        <w:rPr>
          <w:rFonts w:hAnsi="Times New Roman" w:ascii="Times New Roman"/>
          <w:sz w:val="24"/>
        </w:rPr>
        <w:t>8</w:t>
      </w:r>
      <w:r w:rsidR="0022347E">
        <w:rPr>
          <w:rFonts w:hAnsi="Times New Roman" w:ascii="Times New Roman"/>
          <w:sz w:val="24"/>
        </w:rPr>
        <w:tab/>
      </w:r>
      <w:r w:rsidR="0022347E">
        <w:rPr>
          <w:rFonts w:hAnsi="Times New Roman" w:ascii="Times New Roman"/>
          <w:sz w:val="24"/>
        </w:rPr>
        <w:tab/>
      </w:r>
      <w:r w:rsidR="0022347E">
        <w:rPr>
          <w:rFonts w:hAnsi="Times New Roman" w:ascii="Times New Roman"/>
          <w:sz w:val="24"/>
        </w:rPr>
        <w:tab/>
      </w:r>
      <w:r w:rsidR="0022347E">
        <w:rPr>
          <w:rFonts w:hAnsi="Times New Roman" w:ascii="Times New Roman"/>
          <w:sz w:val="24"/>
        </w:rPr>
        <w:tab/>
      </w:r>
      <w:r w:rsidR="0022347E">
        <w:rPr>
          <w:rFonts w:hAnsi="Times New Roman" w:ascii="Times New Roman"/>
          <w:sz w:val="24"/>
        </w:rPr>
        <w:tab/>
      </w:r>
      <w:r w:rsidR="0022347E">
        <w:rPr>
          <w:rFonts w:hAnsi="Times New Roman" w:ascii="Times New Roman"/>
          <w:sz w:val="24"/>
        </w:rPr>
        <w:tab/>
      </w:r>
      <w:r w:rsidR="0022347E">
        <w:rPr>
          <w:rFonts w:hAnsi="Times New Roman" w:ascii="Times New Roman"/>
          <w:sz w:val="24"/>
        </w:rPr>
        <w:tab/>
      </w:r>
      <w:r w:rsidR="0022347E">
        <w:rPr>
          <w:rFonts w:hAnsi="Times New Roman" w:ascii="Times New Roman"/>
          <w:sz w:val="24"/>
        </w:rPr>
        <w:tab/>
      </w:r>
      <w:r w:rsidR="0022347E">
        <w:rPr>
          <w:rFonts w:hAnsi="Times New Roman" w:ascii="Times New Roman"/>
          <w:sz w:val="24"/>
        </w:rPr>
        <w:tab/>
      </w:r>
      <w:r w:rsidR="0022347E">
        <w:rPr>
          <w:rFonts w:hAnsi="Times New Roman" w:ascii="Times New Roman"/>
          <w:sz w:val="24"/>
        </w:rPr>
        <w:tab/>
      </w:r>
      <w:r w:rsidR="0022347E">
        <w:rPr>
          <w:rFonts w:hAnsi="Times New Roman" w:ascii="Times New Roman"/>
          <w:sz w:val="24"/>
        </w:rPr>
        <w:tab/>
        <w:t>Matko Ljuban</w:t>
      </w:r>
    </w:p>
    <w:p w:rsidRDefault="007D11FD" w:rsidP="00702487" w:rsidR="007D11FD">
      <w:pPr>
        <w:jc w:val="center"/>
        <w:rPr>
          <w:rFonts w:hAnsi="Times New Roman" w:ascii="Times New Roman"/>
          <w:b/>
          <w:sz w:val="24"/>
        </w:rPr>
      </w:pPr>
    </w:p>
    <w:p w:rsidRDefault="007D11FD" w:rsidP="00702487" w:rsidR="007D11FD">
      <w:pPr>
        <w:jc w:val="center"/>
        <w:rPr>
          <w:rFonts w:hAnsi="Times New Roman" w:ascii="Times New Roman"/>
          <w:b/>
          <w:sz w:val="24"/>
        </w:rPr>
      </w:pPr>
    </w:p>
    <w:p w:rsidRDefault="007D11FD" w:rsidP="00702487" w:rsidR="007D11FD">
      <w:pPr>
        <w:jc w:val="center"/>
        <w:rPr>
          <w:rFonts w:hAnsi="Times New Roman" w:ascii="Times New Roman"/>
          <w:b/>
          <w:sz w:val="24"/>
        </w:rPr>
      </w:pPr>
    </w:p>
    <w:p w:rsidRDefault="00702487" w:rsidP="007D11FD" w:rsidR="00702487" w:rsidRPr="007D11FD">
      <w:pPr>
        <w:jc w:val="center"/>
        <w:rPr>
          <w:rFonts w:hAnsi="Times New Roman" w:ascii="Times New Roman"/>
          <w:b/>
          <w:sz w:val="24"/>
        </w:rPr>
      </w:pPr>
      <w:r>
        <w:rPr>
          <w:rFonts w:hAnsi="Times New Roman" w:ascii="Times New Roman"/>
          <w:b/>
          <w:sz w:val="24"/>
        </w:rPr>
        <w:t xml:space="preserve">II. TABLICA </w:t>
      </w:r>
      <w:r w:rsidRPr="00655B39">
        <w:rPr>
          <w:rFonts w:hAnsi="Times New Roman" w:ascii="Times New Roman"/>
          <w:b/>
          <w:sz w:val="24"/>
        </w:rPr>
        <w:t>RAZLUČNI</w:t>
      </w:r>
      <w:r w:rsidRPr="003726DD">
        <w:rPr>
          <w:rFonts w:hAnsi="Times New Roman" w:ascii="Times New Roman"/>
          <w:b/>
          <w:sz w:val="24"/>
        </w:rPr>
        <w:t>H PRAVA</w:t>
      </w:r>
    </w:p>
    <w:tbl>
      <w:tblPr>
        <w:tblpPr w:tblpY="1" w:tblpXSpec="center" w:vertAnchor="text" w:rightFromText="180" w:leftFromText="180"/>
        <w:tblOverlap w:val="never"/>
        <w:tblW w:type="pct" w:w="5520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393"/>
        <w:gridCol w:w="3761"/>
        <w:gridCol w:w="1535"/>
        <w:gridCol w:w="1243"/>
        <w:gridCol w:w="1225"/>
        <w:gridCol w:w="1334"/>
        <w:gridCol w:w="3316"/>
        <w:gridCol w:w="2892"/>
      </w:tblGrid>
      <w:tr w:rsidTr="00B95508" w:rsidR="00702487" w:rsidRPr="00B40BEB">
        <w:trPr>
          <w:jc w:val="center"/>
        </w:trPr>
        <w:tc>
          <w:tcPr>
            <w:tcW w:type="pct" w:w="125"/>
            <w:vAlign w:val="center"/>
          </w:tcPr>
          <w:p w:rsidRDefault="00B95508" w:rsidP="00FA6E5C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 br</w:t>
            </w:r>
          </w:p>
          <w:p w:rsidRDefault="00702487" w:rsidP="00FA6E5C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198"/>
            <w:vAlign w:val="center"/>
          </w:tcPr>
          <w:p w:rsidRDefault="00702487" w:rsidP="00FA6E5C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Ime i prezime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tvrtka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ili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naziv razlučnog vjerovnika</w:t>
            </w:r>
          </w:p>
        </w:tc>
        <w:tc>
          <w:tcPr>
            <w:tcW w:type="pct" w:w="489"/>
            <w:vAlign w:val="center"/>
          </w:tcPr>
          <w:p w:rsidRDefault="00702487" w:rsidP="00FA6E5C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OIB razlučnog vjerovnika </w:t>
            </w:r>
          </w:p>
        </w:tc>
        <w:tc>
          <w:tcPr>
            <w:tcW w:type="pct" w:w="396"/>
            <w:vAlign w:val="center"/>
          </w:tcPr>
          <w:p w:rsidRDefault="00702487" w:rsidP="00FA6E5C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Adresa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sjedište razlučnog vjerovnika</w:t>
            </w:r>
          </w:p>
        </w:tc>
        <w:tc>
          <w:tcPr>
            <w:tcW w:type="pct" w:w="390"/>
            <w:vAlign w:val="center"/>
          </w:tcPr>
          <w:p w:rsidRDefault="00B95508" w:rsidP="00FA6E5C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Javna knjiga u koju je razl pr</w:t>
            </w:r>
            <w:r w:rsidR="00702487" w:rsidRPr="00B40BEB">
              <w:rPr>
                <w:rFonts w:hAnsi="Times New Roman" w:ascii="Times New Roman"/>
                <w:sz w:val="24"/>
                <w:szCs w:val="24"/>
              </w:rPr>
              <w:t xml:space="preserve"> upisano</w:t>
            </w:r>
          </w:p>
        </w:tc>
        <w:tc>
          <w:tcPr>
            <w:tcW w:type="pct" w:w="425"/>
            <w:vAlign w:val="center"/>
          </w:tcPr>
          <w:p w:rsidRDefault="00B95508" w:rsidP="00B95508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Iznos tražb</w:t>
            </w:r>
            <w:r w:rsidR="00702487" w:rsidRPr="00B40BEB"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>
              <w:rPr>
                <w:rFonts w:hAnsi="Times New Roman" w:ascii="Times New Roman"/>
                <w:sz w:val="24"/>
                <w:szCs w:val="24"/>
              </w:rPr>
              <w:t>osig razl</w:t>
            </w:r>
            <w:r w:rsidR="00702487" w:rsidRPr="00B40BEB">
              <w:rPr>
                <w:rFonts w:hAnsi="Times New Roman" w:ascii="Times New Roman"/>
                <w:sz w:val="24"/>
                <w:szCs w:val="24"/>
              </w:rPr>
              <w:t xml:space="preserve"> pr</w:t>
            </w:r>
          </w:p>
        </w:tc>
        <w:tc>
          <w:tcPr>
            <w:tcW w:type="pct" w:w="1056"/>
            <w:vAlign w:val="center"/>
          </w:tcPr>
          <w:p w:rsidRDefault="00702487" w:rsidP="00FA6E5C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Pravnu osnovu tražbine osigurane razlučnim pravom</w:t>
            </w:r>
          </w:p>
        </w:tc>
        <w:tc>
          <w:tcPr>
            <w:tcW w:type="pct" w:w="921"/>
            <w:vAlign w:val="center"/>
          </w:tcPr>
          <w:p w:rsidRDefault="00702487" w:rsidP="00FA6E5C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Dio imovine na koji se odnosi razlučno pravo</w:t>
            </w:r>
          </w:p>
        </w:tc>
      </w:tr>
      <w:tr w:rsidTr="00B95508" w:rsidR="00B95508" w:rsidRPr="00B40BEB">
        <w:trPr>
          <w:jc w:val="center"/>
        </w:trPr>
        <w:tc>
          <w:tcPr>
            <w:tcW w:type="pct" w:w="125"/>
          </w:tcPr>
          <w:p w:rsidRDefault="00B95508" w:rsidP="00B95508" w:rsidR="00B95508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198"/>
          </w:tcPr>
          <w:p w:rsidRDefault="006E35D7" w:rsidP="006E35D7" w:rsidR="00B95508" w:rsidRPr="00B40BEB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489"/>
          </w:tcPr>
          <w:p w:rsidRDefault="006E35D7" w:rsidP="006E35D7" w:rsidR="00B95508" w:rsidRPr="00B40BEB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396"/>
          </w:tcPr>
          <w:p w:rsidRDefault="006E35D7" w:rsidP="006E35D7" w:rsidR="00B95508" w:rsidRPr="00B40BEB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390"/>
          </w:tcPr>
          <w:p w:rsidRDefault="006E35D7" w:rsidP="006E35D7" w:rsidR="00B95508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425"/>
          </w:tcPr>
          <w:p w:rsidRDefault="006E35D7" w:rsidP="006E35D7" w:rsidR="00B95508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1056"/>
          </w:tcPr>
          <w:p w:rsidRDefault="006E35D7" w:rsidP="006E35D7" w:rsidR="00B95508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921"/>
          </w:tcPr>
          <w:p w:rsidRDefault="006E35D7" w:rsidP="006E35D7" w:rsidR="00B95508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</w:tr>
    </w:tbl>
    <w:p w:rsidRDefault="005B4DA6" w:rsidP="00702487" w:rsidR="005B4DA6">
      <w:pPr>
        <w:jc w:val="center"/>
        <w:rPr>
          <w:rFonts w:hAnsi="Times New Roman" w:ascii="Times New Roman"/>
          <w:b/>
          <w:sz w:val="24"/>
        </w:rPr>
      </w:pPr>
    </w:p>
    <w:p w:rsidRDefault="002240F2" w:rsidP="002240F2" w:rsidR="002240F2">
      <w:pPr>
        <w:pStyle w:val="Bezproreda"/>
        <w:ind w:firstLine="708" w:left="9204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Stečajni upravitelj:</w:t>
      </w:r>
    </w:p>
    <w:p w:rsidRDefault="002240F2" w:rsidP="002240F2" w:rsidR="002240F2" w:rsidRPr="001D7793">
      <w:pPr>
        <w:pStyle w:val="Bezproreda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Zagreb, 1</w:t>
      </w:r>
      <w:r w:rsidR="00CC1687">
        <w:rPr>
          <w:rFonts w:hAnsi="Times New Roman" w:ascii="Times New Roman"/>
          <w:sz w:val="24"/>
        </w:rPr>
        <w:t>7</w:t>
      </w:r>
      <w:r>
        <w:rPr>
          <w:rFonts w:hAnsi="Times New Roman" w:ascii="Times New Roman"/>
          <w:sz w:val="24"/>
        </w:rPr>
        <w:t>.</w:t>
      </w:r>
      <w:r w:rsidR="00CC1687">
        <w:rPr>
          <w:rFonts w:hAnsi="Times New Roman" w:ascii="Times New Roman"/>
          <w:sz w:val="24"/>
        </w:rPr>
        <w:t>rujn</w:t>
      </w:r>
      <w:r>
        <w:rPr>
          <w:rFonts w:hAnsi="Times New Roman" w:ascii="Times New Roman"/>
          <w:sz w:val="24"/>
        </w:rPr>
        <w:t>a 201</w:t>
      </w:r>
      <w:r w:rsidR="00CC1687">
        <w:rPr>
          <w:rFonts w:hAnsi="Times New Roman" w:ascii="Times New Roman"/>
          <w:sz w:val="24"/>
        </w:rPr>
        <w:t>8</w:t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Matko Ljuban</w:t>
      </w:r>
    </w:p>
    <w:p w:rsidRDefault="002240F2" w:rsidP="002240F2" w:rsidR="002240F2">
      <w:pPr>
        <w:jc w:val="center"/>
        <w:rPr>
          <w:rFonts w:hAnsi="Times New Roman" w:ascii="Times New Roman"/>
          <w:b/>
          <w:sz w:val="24"/>
        </w:rPr>
      </w:pPr>
    </w:p>
    <w:p w:rsidRDefault="005B4DA6" w:rsidP="00702487" w:rsidR="005B4DA6">
      <w:pPr>
        <w:jc w:val="center"/>
        <w:rPr>
          <w:rFonts w:hAnsi="Times New Roman" w:ascii="Times New Roman"/>
          <w:b/>
          <w:sz w:val="24"/>
        </w:rPr>
      </w:pPr>
    </w:p>
    <w:p w:rsidRDefault="00B95508" w:rsidP="00702487" w:rsidR="00B95508">
      <w:pPr>
        <w:jc w:val="center"/>
        <w:rPr>
          <w:rFonts w:hAnsi="Times New Roman" w:ascii="Times New Roman"/>
          <w:b/>
          <w:sz w:val="24"/>
        </w:rPr>
      </w:pPr>
    </w:p>
    <w:p w:rsidRDefault="00702487" w:rsidP="00702487" w:rsidR="00702487" w:rsidRPr="003726DD">
      <w:pPr>
        <w:jc w:val="center"/>
        <w:rPr>
          <w:rFonts w:hAnsi="Times New Roman" w:ascii="Times New Roman"/>
          <w:b/>
          <w:sz w:val="24"/>
        </w:rPr>
      </w:pPr>
      <w:r>
        <w:rPr>
          <w:rFonts w:hAnsi="Times New Roman" w:ascii="Times New Roman"/>
          <w:b/>
          <w:sz w:val="24"/>
        </w:rPr>
        <w:t xml:space="preserve">III. TABLICA IZLUČNIH </w:t>
      </w:r>
      <w:r w:rsidRPr="00655B39">
        <w:rPr>
          <w:rFonts w:hAnsi="Times New Roman" w:ascii="Times New Roman"/>
          <w:b/>
          <w:sz w:val="24"/>
        </w:rPr>
        <w:t>PRAVA</w:t>
      </w:r>
    </w:p>
    <w:p w:rsidRDefault="00702487" w:rsidP="00702487" w:rsidR="00702487" w:rsidRPr="001D7793">
      <w:pPr>
        <w:jc w:val="center"/>
        <w:rPr>
          <w:rFonts w:hAnsi="Times New Roman" w:ascii="Times New Roman"/>
          <w:sz w:val="24"/>
        </w:rPr>
      </w:pPr>
    </w:p>
    <w:tbl>
      <w:tblPr>
        <w:tblpPr w:tblpY="1" w:tblpXSpec="center" w:vertAnchor="text" w:rightFromText="180" w:leftFromText="180"/>
        <w:tblOverlap w:val="never"/>
        <w:tblW w:type="pct" w:w="4984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391"/>
        <w:gridCol w:w="3544"/>
        <w:gridCol w:w="992"/>
        <w:gridCol w:w="1417"/>
        <w:gridCol w:w="3263"/>
        <w:gridCol w:w="4567"/>
      </w:tblGrid>
      <w:tr w:rsidTr="00B95508" w:rsidR="00702487" w:rsidRPr="007B4027">
        <w:trPr>
          <w:jc w:val="center"/>
        </w:trPr>
        <w:tc>
          <w:tcPr>
            <w:tcW w:type="pct" w:w="138"/>
            <w:vAlign w:val="center"/>
          </w:tcPr>
          <w:p w:rsidRDefault="00B95508" w:rsidP="00FA6E5C" w:rsidR="00702487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 b</w:t>
            </w:r>
            <w:r w:rsidR="00702487" w:rsidRPr="00325DE1">
              <w:rPr>
                <w:rFonts w:hAnsi="Times New Roman" w:ascii="Times New Roman"/>
                <w:sz w:val="24"/>
                <w:szCs w:val="24"/>
              </w:rPr>
              <w:t xml:space="preserve"> </w:t>
            </w:r>
          </w:p>
          <w:p w:rsidRDefault="00702487" w:rsidP="00FA6E5C" w:rsidR="00702487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250"/>
            <w:vAlign w:val="center"/>
          </w:tcPr>
          <w:p w:rsidRDefault="00702487" w:rsidP="00FA6E5C" w:rsidR="00702487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25DE1">
              <w:rPr>
                <w:rFonts w:hAnsi="Times New Roman" w:ascii="Times New Roman"/>
                <w:sz w:val="24"/>
                <w:szCs w:val="24"/>
              </w:rPr>
              <w:t>Ime i prezime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tvrtka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ili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>naziv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razlučnog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>vjerovnika</w:t>
            </w:r>
          </w:p>
        </w:tc>
        <w:tc>
          <w:tcPr>
            <w:tcW w:type="pct" w:w="350"/>
            <w:vAlign w:val="center"/>
          </w:tcPr>
          <w:p w:rsidRDefault="00702487" w:rsidP="00B95508" w:rsidR="00702487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25DE1">
              <w:rPr>
                <w:rFonts w:hAnsi="Times New Roman" w:ascii="Times New Roman"/>
                <w:sz w:val="24"/>
                <w:szCs w:val="24"/>
              </w:rPr>
              <w:t xml:space="preserve">OIB </w:t>
            </w:r>
            <w:r w:rsidR="00B95508">
              <w:rPr>
                <w:rFonts w:hAnsi="Times New Roman" w:ascii="Times New Roman"/>
                <w:sz w:val="24"/>
                <w:szCs w:val="24"/>
              </w:rPr>
              <w:t>izlučn vjerovn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 xml:space="preserve"> </w:t>
            </w:r>
          </w:p>
        </w:tc>
        <w:tc>
          <w:tcPr>
            <w:tcW w:type="pct" w:w="500"/>
            <w:vAlign w:val="center"/>
          </w:tcPr>
          <w:p w:rsidRDefault="00702487" w:rsidP="00B95508" w:rsidR="00702487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25DE1">
              <w:rPr>
                <w:rFonts w:hAnsi="Times New Roman" w:ascii="Times New Roman"/>
                <w:sz w:val="24"/>
                <w:szCs w:val="24"/>
              </w:rPr>
              <w:t>Adresa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 xml:space="preserve">sjedište </w:t>
            </w:r>
            <w:r w:rsidR="00B95508">
              <w:rPr>
                <w:rFonts w:hAnsi="Times New Roman" w:ascii="Times New Roman"/>
                <w:sz w:val="24"/>
                <w:szCs w:val="24"/>
              </w:rPr>
              <w:t>izluč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>vjerov</w:t>
            </w:r>
          </w:p>
        </w:tc>
        <w:tc>
          <w:tcPr>
            <w:tcW w:type="pct" w:w="1151"/>
            <w:vAlign w:val="center"/>
          </w:tcPr>
          <w:p w:rsidRDefault="00702487" w:rsidP="00FA6E5C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Pravna osnova izlučnog prava</w:t>
            </w:r>
          </w:p>
        </w:tc>
        <w:tc>
          <w:tcPr>
            <w:tcW w:type="pct" w:w="1611"/>
            <w:vAlign w:val="center"/>
          </w:tcPr>
          <w:p w:rsidRDefault="00702487" w:rsidP="00FA6E5C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Predmet izlučnog prava</w:t>
            </w:r>
          </w:p>
        </w:tc>
      </w:tr>
      <w:tr w:rsidTr="00B95508" w:rsidR="00B95508" w:rsidRPr="007B4027">
        <w:trPr>
          <w:jc w:val="center"/>
        </w:trPr>
        <w:tc>
          <w:tcPr>
            <w:tcW w:type="pct" w:w="138"/>
          </w:tcPr>
          <w:p w:rsidRDefault="00B95508" w:rsidP="00B95508" w:rsidR="00B95508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B95508" w:rsidP="00B95508" w:rsidR="00B95508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   1</w:t>
            </w:r>
          </w:p>
        </w:tc>
        <w:tc>
          <w:tcPr>
            <w:tcW w:type="pct" w:w="1250"/>
          </w:tcPr>
          <w:p w:rsidRDefault="00B95508" w:rsidP="00B95508" w:rsidR="00B95508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 w:rsidRPr="00D1293C">
              <w:rPr>
                <w:rFonts w:hAnsi="Times New Roman" w:ascii="Times New Roman"/>
                <w:sz w:val="24"/>
                <w:szCs w:val="24"/>
              </w:rPr>
              <w:t xml:space="preserve">Vladimir Škrlec, </w:t>
            </w:r>
          </w:p>
          <w:p w:rsidRDefault="00B95508" w:rsidP="00B95508" w:rsidR="00B95508" w:rsidRPr="00B40BEB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IBAN:HR362340093218383824 PBZ d.d.</w:t>
            </w:r>
          </w:p>
        </w:tc>
        <w:tc>
          <w:tcPr>
            <w:tcW w:type="pct" w:w="350"/>
          </w:tcPr>
          <w:p w:rsidRDefault="00B95508" w:rsidP="00B95508" w:rsidR="00B95508" w:rsidRPr="00B40BEB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 w:rsidRPr="00D1293C">
              <w:rPr>
                <w:rFonts w:hAnsi="Times New Roman" w:ascii="Times New Roman"/>
                <w:sz w:val="24"/>
                <w:szCs w:val="24"/>
              </w:rPr>
              <w:t>40788704377</w:t>
            </w:r>
          </w:p>
        </w:tc>
        <w:tc>
          <w:tcPr>
            <w:tcW w:type="pct" w:w="500"/>
          </w:tcPr>
          <w:p w:rsidRDefault="00B95508" w:rsidP="00B95508" w:rsidR="00B95508" w:rsidRPr="00B40BEB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 w:rsidRPr="00D1293C">
              <w:rPr>
                <w:rFonts w:hAnsi="Times New Roman" w:ascii="Times New Roman"/>
                <w:sz w:val="24"/>
                <w:szCs w:val="24"/>
              </w:rPr>
              <w:t>Donje Psarjevo 8, Donje Psarjevo</w:t>
            </w:r>
          </w:p>
        </w:tc>
        <w:tc>
          <w:tcPr>
            <w:tcW w:type="pct" w:w="1151"/>
          </w:tcPr>
          <w:p w:rsidRDefault="00B95508" w:rsidP="00B95508" w:rsidR="00B95508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 kupoprodajni ugovor</w:t>
            </w:r>
            <w:r w:rsidR="003E17CC">
              <w:rPr>
                <w:rFonts w:hAnsi="Times New Roman" w:ascii="Times New Roman"/>
                <w:sz w:val="24"/>
                <w:szCs w:val="24"/>
              </w:rPr>
              <w:t xml:space="preserve"> od 18.3.2009.</w:t>
            </w:r>
          </w:p>
          <w:p w:rsidRDefault="00B95508" w:rsidP="00B95508" w:rsidR="00B95508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611"/>
          </w:tcPr>
          <w:p w:rsidRDefault="003E17CC" w:rsidP="00B95508" w:rsidR="00B95508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 V</w:t>
            </w:r>
            <w:r w:rsidR="00B95508">
              <w:rPr>
                <w:rFonts w:hAnsi="Times New Roman" w:ascii="Times New Roman"/>
                <w:sz w:val="24"/>
                <w:szCs w:val="24"/>
              </w:rPr>
              <w:t>il</w:t>
            </w:r>
            <w:r>
              <w:rPr>
                <w:rFonts w:hAnsi="Times New Roman" w:ascii="Times New Roman"/>
                <w:sz w:val="24"/>
                <w:szCs w:val="24"/>
              </w:rPr>
              <w:t>ič</w:t>
            </w:r>
            <w:r w:rsidR="00B95508">
              <w:rPr>
                <w:rFonts w:hAnsi="Times New Roman" w:ascii="Times New Roman"/>
                <w:sz w:val="24"/>
                <w:szCs w:val="24"/>
              </w:rPr>
              <w:t>ar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Linde</w:t>
            </w:r>
            <w:r w:rsidR="00155F51">
              <w:rPr>
                <w:rFonts w:hAnsi="Times New Roman" w:ascii="Times New Roman"/>
                <w:sz w:val="24"/>
                <w:szCs w:val="24"/>
              </w:rPr>
              <w:t xml:space="preserve"> </w:t>
            </w:r>
          </w:p>
          <w:p w:rsidRDefault="00B95508" w:rsidP="00B95508" w:rsidR="00B95508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B95508" w:rsidR="00B95508" w:rsidRPr="007B4027">
        <w:trPr>
          <w:trHeight w:val="471"/>
          <w:jc w:val="center"/>
        </w:trPr>
        <w:tc>
          <w:tcPr>
            <w:tcW w:type="pct" w:w="138"/>
          </w:tcPr>
          <w:p w:rsidRDefault="00B95508" w:rsidP="007D11FD" w:rsidR="00B95508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_</w:t>
            </w:r>
          </w:p>
        </w:tc>
        <w:tc>
          <w:tcPr>
            <w:tcW w:type="pct" w:w="1250"/>
          </w:tcPr>
          <w:p w:rsidRDefault="00B95508" w:rsidP="00B95508" w:rsidR="00B95508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_</w:t>
            </w:r>
          </w:p>
        </w:tc>
        <w:tc>
          <w:tcPr>
            <w:tcW w:type="pct" w:w="350"/>
          </w:tcPr>
          <w:p w:rsidRDefault="00B95508" w:rsidP="00B95508" w:rsidR="00B95508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_</w:t>
            </w:r>
          </w:p>
        </w:tc>
        <w:tc>
          <w:tcPr>
            <w:tcW w:type="pct" w:w="500"/>
          </w:tcPr>
          <w:p w:rsidRDefault="00B95508" w:rsidP="00B95508" w:rsidR="00B95508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_</w:t>
            </w:r>
          </w:p>
        </w:tc>
        <w:tc>
          <w:tcPr>
            <w:tcW w:type="pct" w:w="1151"/>
          </w:tcPr>
          <w:p w:rsidRDefault="00B95508" w:rsidP="00B95508" w:rsidR="00B95508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_</w:t>
            </w:r>
          </w:p>
        </w:tc>
        <w:tc>
          <w:tcPr>
            <w:tcW w:type="pct" w:w="1611"/>
          </w:tcPr>
          <w:p w:rsidRDefault="00B95508" w:rsidP="00B95508" w:rsidR="00B95508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_</w:t>
            </w:r>
          </w:p>
        </w:tc>
      </w:tr>
    </w:tbl>
    <w:p w:rsidRDefault="00702487" w:rsidP="00702487" w:rsidR="00702487">
      <w:pPr>
        <w:jc w:val="center"/>
        <w:rPr>
          <w:rFonts w:hAnsi="Times New Roman" w:ascii="Times New Roman"/>
          <w:sz w:val="24"/>
        </w:rPr>
      </w:pPr>
    </w:p>
    <w:p w:rsidRDefault="002240F2" w:rsidP="002240F2" w:rsidR="002240F2">
      <w:pPr>
        <w:pStyle w:val="Bezproreda"/>
        <w:ind w:firstLine="708" w:left="9204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Stečajni upravitelj:</w:t>
      </w:r>
    </w:p>
    <w:p w:rsidRDefault="002240F2" w:rsidP="000A725F" w:rsidR="002240F2" w:rsidRPr="000A725F">
      <w:pPr>
        <w:pStyle w:val="Bezproreda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Zagreb, 1</w:t>
      </w:r>
      <w:r w:rsidR="00CC1687">
        <w:rPr>
          <w:rFonts w:hAnsi="Times New Roman" w:ascii="Times New Roman"/>
          <w:sz w:val="24"/>
        </w:rPr>
        <w:t>7</w:t>
      </w:r>
      <w:r>
        <w:rPr>
          <w:rFonts w:hAnsi="Times New Roman" w:ascii="Times New Roman"/>
          <w:sz w:val="24"/>
        </w:rPr>
        <w:t>.</w:t>
      </w:r>
      <w:r w:rsidR="00CC1687">
        <w:rPr>
          <w:rFonts w:hAnsi="Times New Roman" w:ascii="Times New Roman"/>
          <w:sz w:val="24"/>
        </w:rPr>
        <w:t>rujn</w:t>
      </w:r>
      <w:r>
        <w:rPr>
          <w:rFonts w:hAnsi="Times New Roman" w:ascii="Times New Roman"/>
          <w:sz w:val="24"/>
        </w:rPr>
        <w:t>a 201</w:t>
      </w:r>
      <w:r w:rsidR="00CC1687">
        <w:rPr>
          <w:rFonts w:hAnsi="Times New Roman" w:ascii="Times New Roman"/>
          <w:sz w:val="24"/>
        </w:rPr>
        <w:t>8</w:t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Matko Ljuban</w:t>
      </w:r>
    </w:p>
    <w:sectPr w:rsidSect="00CA1F73" w:rsidR="002240F2" w:rsidRPr="000A725F">
      <w:pgSz w:orient="landscape" w:h="11906" w:w="16838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85638" w:rsidP="00702487" w:rsidR="00485638">
      <w:pPr>
        <w:spacing w:after="0"/>
      </w:pPr>
      <w:r>
        <w:separator/>
      </w:r>
    </w:p>
  </w:endnote>
  <w:endnote w:id="0" w:type="continuationSeparator">
    <w:p w:rsidRDefault="00485638" w:rsidP="00702487" w:rsidR="00485638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85638" w:rsidP="00702487" w:rsidR="00485638">
      <w:pPr>
        <w:spacing w:after="0"/>
      </w:pPr>
      <w:r>
        <w:separator/>
      </w:r>
    </w:p>
  </w:footnote>
  <w:footnote w:id="0" w:type="continuationSeparator">
    <w:p w:rsidRDefault="00485638" w:rsidP="00702487" w:rsidR="00485638">
      <w:pPr>
        <w:spacing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C00E4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2487"/>
    <w:rsid w:val="0000472F"/>
    <w:rsid w:val="0005727B"/>
    <w:rsid w:val="00067A8D"/>
    <w:rsid w:val="00090D51"/>
    <w:rsid w:val="000A725F"/>
    <w:rsid w:val="000E040C"/>
    <w:rsid w:val="0010382D"/>
    <w:rsid w:val="00106ADD"/>
    <w:rsid w:val="00116996"/>
    <w:rsid w:val="0014150C"/>
    <w:rsid w:val="00155F4D"/>
    <w:rsid w:val="00155F51"/>
    <w:rsid w:val="001626C0"/>
    <w:rsid w:val="00195E24"/>
    <w:rsid w:val="001E7BDA"/>
    <w:rsid w:val="002139C4"/>
    <w:rsid w:val="0022347E"/>
    <w:rsid w:val="002240F2"/>
    <w:rsid w:val="00256B70"/>
    <w:rsid w:val="00270A98"/>
    <w:rsid w:val="002A6D50"/>
    <w:rsid w:val="002C42F1"/>
    <w:rsid w:val="002D3A9D"/>
    <w:rsid w:val="00312698"/>
    <w:rsid w:val="00316BFE"/>
    <w:rsid w:val="00391884"/>
    <w:rsid w:val="003C3D9C"/>
    <w:rsid w:val="003E17CC"/>
    <w:rsid w:val="004055F5"/>
    <w:rsid w:val="00451114"/>
    <w:rsid w:val="00485638"/>
    <w:rsid w:val="00494F95"/>
    <w:rsid w:val="004A5571"/>
    <w:rsid w:val="004F650B"/>
    <w:rsid w:val="005342BF"/>
    <w:rsid w:val="0057406D"/>
    <w:rsid w:val="005B4DA6"/>
    <w:rsid w:val="005C29F8"/>
    <w:rsid w:val="005C5E8C"/>
    <w:rsid w:val="005C728D"/>
    <w:rsid w:val="005E73BE"/>
    <w:rsid w:val="00636969"/>
    <w:rsid w:val="00677477"/>
    <w:rsid w:val="006D2F61"/>
    <w:rsid w:val="006D42F7"/>
    <w:rsid w:val="006E35D7"/>
    <w:rsid w:val="00702487"/>
    <w:rsid w:val="0072095A"/>
    <w:rsid w:val="007354DE"/>
    <w:rsid w:val="00736883"/>
    <w:rsid w:val="007443EC"/>
    <w:rsid w:val="00771723"/>
    <w:rsid w:val="00792521"/>
    <w:rsid w:val="007D11FD"/>
    <w:rsid w:val="007E23A2"/>
    <w:rsid w:val="007E3D16"/>
    <w:rsid w:val="008166C1"/>
    <w:rsid w:val="008316FC"/>
    <w:rsid w:val="008465DE"/>
    <w:rsid w:val="008512FB"/>
    <w:rsid w:val="00852A9E"/>
    <w:rsid w:val="008874FF"/>
    <w:rsid w:val="008908E9"/>
    <w:rsid w:val="00926E29"/>
    <w:rsid w:val="00A117D3"/>
    <w:rsid w:val="00A343C6"/>
    <w:rsid w:val="00A45058"/>
    <w:rsid w:val="00A651EC"/>
    <w:rsid w:val="00AD0EC0"/>
    <w:rsid w:val="00B34D2C"/>
    <w:rsid w:val="00B54D83"/>
    <w:rsid w:val="00B95508"/>
    <w:rsid w:val="00BA70BF"/>
    <w:rsid w:val="00BB310C"/>
    <w:rsid w:val="00C61F72"/>
    <w:rsid w:val="00CA1F73"/>
    <w:rsid w:val="00CA4BE3"/>
    <w:rsid w:val="00CC1687"/>
    <w:rsid w:val="00CF1C0D"/>
    <w:rsid w:val="00D01465"/>
    <w:rsid w:val="00D1293C"/>
    <w:rsid w:val="00D251AD"/>
    <w:rsid w:val="00D4170C"/>
    <w:rsid w:val="00D57333"/>
    <w:rsid w:val="00D72DAB"/>
    <w:rsid w:val="00D87FD8"/>
    <w:rsid w:val="00DB1053"/>
    <w:rsid w:val="00DE47B6"/>
    <w:rsid w:val="00E57140"/>
    <w:rsid w:val="00FA6E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02487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702487"/>
    <w:pPr>
      <w:spacing w:lineRule="auto" w:line="240" w:after="80"/>
    </w:pPr>
    <w:rPr>
      <w:rFonts w:cs="Times New Roman" w:eastAsia="Times New Roman" w:hAnsi="Calibri" w:asci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702487"/>
    <w:rPr>
      <w:rFonts w:cs="Times New Roman" w:eastAsia="Calibri" w:hAnsi="Calibri" w:asci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  <w:style w:styleId="Odlomakpopisa" w:type="paragraph">
    <w:name w:val="List Paragraph"/>
    <w:basedOn w:val="Normal"/>
    <w:uiPriority w:val="34"/>
    <w:qFormat/>
    <w:rsid w:val="002240F2"/>
    <w:pPr>
      <w:ind w:left="720"/>
      <w:contextualSpacing/>
    </w:pPr>
  </w:style>
  <w:style w:styleId="Reetkatablice" w:type="table">
    <w:name w:val="Table Grid"/>
    <w:basedOn w:val="Obinatablica"/>
    <w:uiPriority w:val="59"/>
    <w:rsid w:val="008465DE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4A557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A557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A5571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A557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A557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02487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702487"/>
    <w:pPr>
      <w:spacing w:after="80" w:line="240" w:lineRule="auto"/>
    </w:pPr>
    <w:rPr>
      <w:rFonts w:ascii="Calibri" w:cs="Times New Roman" w:eastAsia="Times New Roman" w:hAns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702487"/>
    <w:rPr>
      <w:rFonts w:ascii="Calibri" w:cs="Times New Roman" w:eastAsia="Calibri" w:hAns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  <w:style w:styleId="Odlomakpopisa" w:type="paragraph">
    <w:name w:val="List Paragraph"/>
    <w:basedOn w:val="Normal"/>
    <w:uiPriority w:val="34"/>
    <w:qFormat/>
    <w:rsid w:val="002240F2"/>
    <w:pPr>
      <w:ind w:left="720"/>
      <w:contextualSpacing/>
    </w:pPr>
  </w:style>
  <w:style w:styleId="Reetkatablice" w:type="table">
    <w:name w:val="Table Grid"/>
    <w:basedOn w:val="Obinatablica"/>
    <w:uiPriority w:val="59"/>
    <w:rsid w:val="008465DE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4A557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A557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A5571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A557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A557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4</properties:Pages>
  <properties:Words>616</properties:Words>
  <properties:Characters>3793</properties:Characters>
  <properties:Lines>478</properties:Lines>
  <properties:Paragraphs>223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4680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2018-09-19T06:07:00Z</dcterms:created>
  <dc:creator>ADMINIBM</dc:creator>
  <cp:lastModifiedBy>Sonja Pilić</cp:lastModifiedBy>
  <dcterms:modified xmlns:xsi="http://www.w3.org/2001/XMLSchema-instance" xsi:type="dcterms:W3CDTF">2018-09-19T06:12:00Z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St-4370/2016-15 / Podnesak - Tablica prijavljenih i osporenih tražbina (Tablice17.9.18_.docx)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