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7d0b" w14:paraId="9e37d0b" w:rsidRDefault="0004779A" w:rsidP="0004779A" w:rsidR="0004779A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79A" w:rsidP="0004779A" w:rsidR="0004779A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04779A" w:rsidP="0004779A" w:rsidR="0004779A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</w:t>
      </w:r>
    </w:p>
    <w:p w:rsidRDefault="0004779A" w:rsidP="0004779A" w:rsidR="0004779A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Varaždin, Braće Radić 2</w:t>
      </w:r>
    </w:p>
    <w:p w:rsidRDefault="0004779A" w:rsidP="0004779A" w:rsidR="0004779A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St-78/2018-8</w:t>
      </w:r>
    </w:p>
    <w:p w:rsidRDefault="0004779A" w:rsidP="0004779A" w:rsidR="0004779A">
      <w:pPr>
        <w:pStyle w:val="Zaglavlje"/>
        <w:jc w:val="center"/>
      </w:pPr>
      <w:r>
        <w:t>Z</w:t>
      </w:r>
      <w:r>
        <w:t xml:space="preserve"> A K LJ U Č A K</w:t>
      </w:r>
    </w:p>
    <w:p w:rsidRDefault="0004779A" w:rsidP="0004779A" w:rsidR="0004779A">
      <w:pPr>
        <w:spacing w:lineRule="auto" w:line="240" w:after="0"/>
      </w:pPr>
    </w:p>
    <w:p w:rsidRDefault="0004779A" w:rsidP="0004779A" w:rsidR="0004779A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DIP d.o.o. Ludbreg, </w:t>
      </w:r>
      <w:proofErr w:type="spellStart"/>
      <w:r>
        <w:t>Frankopanska</w:t>
      </w:r>
      <w:proofErr w:type="spellEnd"/>
      <w:r>
        <w:t xml:space="preserve"> 81, OIB: 95002488514, 21. rujna 2018.,               </w:t>
      </w:r>
    </w:p>
    <w:p w:rsidRDefault="0004779A" w:rsidP="0004779A" w:rsidR="0004779A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04779A" w:rsidP="0004779A" w:rsidR="0004779A">
      <w:pPr>
        <w:spacing w:lineRule="auto" w:line="240" w:after="0"/>
        <w:jc w:val="center"/>
      </w:pPr>
    </w:p>
    <w:p w:rsidRDefault="0004779A" w:rsidP="0004779A" w:rsidR="00047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</w:t>
      </w:r>
      <w:proofErr w:type="spellStart"/>
      <w:r>
        <w:t>Milislavu</w:t>
      </w:r>
      <w:proofErr w:type="spellEnd"/>
      <w:r>
        <w:t xml:space="preserve"> </w:t>
      </w:r>
      <w:proofErr w:type="spellStart"/>
      <w:r>
        <w:t>Dulikraviću</w:t>
      </w:r>
      <w:proofErr w:type="spellEnd"/>
      <w:r>
        <w:t xml:space="preserve"> iz Ludbrega, M. Gupca 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04779A" w:rsidP="0004779A" w:rsidR="0004779A">
      <w:pPr>
        <w:spacing w:lineRule="auto" w:line="240" w:after="0"/>
        <w:jc w:val="both"/>
      </w:pPr>
    </w:p>
    <w:p w:rsidRDefault="0004779A" w:rsidP="0004779A" w:rsidR="0004779A">
      <w:pPr>
        <w:spacing w:lineRule="auto" w:line="240" w:after="0"/>
        <w:jc w:val="both"/>
      </w:pPr>
      <w:r>
        <w:t>1. nekretnina i pokretnina dužnika</w:t>
      </w:r>
    </w:p>
    <w:p w:rsidRDefault="0004779A" w:rsidP="0004779A" w:rsidR="0004779A">
      <w:pPr>
        <w:spacing w:lineRule="auto" w:line="240" w:after="0"/>
        <w:jc w:val="both"/>
      </w:pPr>
      <w:r>
        <w:t>2. imovinskih prava dužnika na tuđim stvarima</w:t>
      </w:r>
    </w:p>
    <w:p w:rsidRDefault="0004779A" w:rsidP="0004779A" w:rsidR="0004779A">
      <w:pPr>
        <w:spacing w:lineRule="auto" w:line="240" w:after="0"/>
        <w:jc w:val="both"/>
      </w:pPr>
      <w:r>
        <w:t>3. novčanih i nenovčanih tražbina dužnika</w:t>
      </w:r>
    </w:p>
    <w:p w:rsidRDefault="0004779A" w:rsidP="0004779A" w:rsidR="0004779A">
      <w:pPr>
        <w:spacing w:lineRule="auto" w:line="240" w:after="0"/>
        <w:jc w:val="both"/>
      </w:pPr>
      <w:r>
        <w:t>4. drugih prava koja čine imovinu dužnika</w:t>
      </w:r>
    </w:p>
    <w:p w:rsidRDefault="0004779A" w:rsidP="0004779A" w:rsidR="0004779A">
      <w:pPr>
        <w:spacing w:lineRule="auto" w:line="240" w:after="0"/>
        <w:jc w:val="both"/>
      </w:pPr>
      <w:r>
        <w:t>5. novčanih sredstava na računima</w:t>
      </w:r>
    </w:p>
    <w:p w:rsidRDefault="0004779A" w:rsidP="0004779A" w:rsidR="0004779A">
      <w:pPr>
        <w:spacing w:lineRule="auto" w:line="240" w:after="0"/>
        <w:jc w:val="both"/>
      </w:pPr>
      <w:r>
        <w:t>6. druge imovine dužnika</w:t>
      </w:r>
    </w:p>
    <w:p w:rsidRDefault="0004779A" w:rsidP="0004779A" w:rsidR="0004779A">
      <w:pPr>
        <w:spacing w:lineRule="auto" w:line="240" w:after="0"/>
        <w:jc w:val="both"/>
      </w:pPr>
      <w:r>
        <w:t>7. obveza dužnika unesenih u njegove poslovne knjige</w:t>
      </w:r>
    </w:p>
    <w:p w:rsidRDefault="0004779A" w:rsidP="0004779A" w:rsidR="0004779A">
      <w:pPr>
        <w:spacing w:lineRule="auto" w:line="240" w:after="0"/>
        <w:jc w:val="both"/>
      </w:pPr>
      <w:r>
        <w:t>8. drugih novčanih i nenovčanih obveza dužnika</w:t>
      </w:r>
    </w:p>
    <w:p w:rsidRDefault="0004779A" w:rsidP="0004779A" w:rsidR="0004779A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04779A" w:rsidP="0004779A" w:rsidR="0004779A">
      <w:pPr>
        <w:spacing w:lineRule="auto" w:line="240" w:after="0"/>
        <w:jc w:val="both"/>
      </w:pPr>
      <w:r>
        <w:t>10. izlučnih prava</w:t>
      </w:r>
    </w:p>
    <w:p w:rsidRDefault="0004779A" w:rsidP="0004779A" w:rsidR="0004779A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04779A" w:rsidP="0004779A" w:rsidR="0004779A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04779A" w:rsidP="0004779A" w:rsidR="0004779A">
      <w:pPr>
        <w:pStyle w:val="Odlomakpopisa"/>
        <w:spacing w:lineRule="auto" w:line="240" w:after="0"/>
      </w:pPr>
    </w:p>
    <w:p w:rsidRDefault="0004779A" w:rsidP="0004779A" w:rsidR="00047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4779A" w:rsidP="0004779A" w:rsidR="0004779A">
      <w:pPr>
        <w:spacing w:lineRule="auto" w:line="240" w:after="0"/>
        <w:jc w:val="both"/>
      </w:pPr>
    </w:p>
    <w:p w:rsidRDefault="0004779A" w:rsidP="0004779A" w:rsidR="00047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04779A" w:rsidP="0004779A" w:rsidR="0004779A">
      <w:pPr>
        <w:pStyle w:val="Odlomakpopisa"/>
        <w:spacing w:lineRule="auto" w:line="240" w:after="0"/>
      </w:pPr>
    </w:p>
    <w:p w:rsidRDefault="0004779A" w:rsidP="0004779A" w:rsidR="0004779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4779A" w:rsidP="0004779A" w:rsidR="0004779A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>
        <w:rPr>
          <w:rFonts w:eastAsia="Calibri"/>
        </w:rPr>
        <w:t xml:space="preserve">22. veljače </w:t>
      </w:r>
      <w:r>
        <w:t>2018. u Očevidniku redoslijeda osnova za plaćanje ima evidentirane neizvršene osnove za plaćanje u neprekinutom razdoblju od 120 dana, u ukupnom iznosu od 781.648,56 kn, te da dužnik ima jednog zaposlenog.</w:t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21. rujna 2018.</w:t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04779A" w:rsidP="0004779A" w:rsidR="0004779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04779A" w:rsidP="0004779A" w:rsidR="0004779A">
      <w:pPr>
        <w:spacing w:lineRule="auto" w:line="240" w:after="0"/>
        <w:jc w:val="both"/>
      </w:pPr>
      <w:r>
        <w:t>UPUTA O PRAVNOM LIJEKU :</w:t>
      </w:r>
    </w:p>
    <w:p w:rsidRDefault="0004779A" w:rsidP="0004779A" w:rsidR="0004779A">
      <w:pPr>
        <w:spacing w:lineRule="auto" w:line="240" w:after="0"/>
        <w:jc w:val="both"/>
      </w:pPr>
      <w:r>
        <w:t>Protiv ovoga zaključka žalba nije dopuštena (čl. 19. st. 7. SZ-a).</w:t>
      </w:r>
    </w:p>
    <w:p w:rsidRDefault="0004779A" w:rsidP="0004779A" w:rsidR="0004779A">
      <w:pPr>
        <w:spacing w:lineRule="auto" w:line="240" w:after="0"/>
        <w:jc w:val="both"/>
      </w:pPr>
    </w:p>
    <w:p w:rsidRDefault="0004779A" w:rsidP="0004779A" w:rsidR="0004779A">
      <w:pPr>
        <w:spacing w:lineRule="auto" w:line="240" w:after="0"/>
        <w:jc w:val="both"/>
      </w:pPr>
    </w:p>
    <w:p w:rsidRDefault="0004779A" w:rsidP="0004779A" w:rsidR="0004779A">
      <w:pPr>
        <w:spacing w:lineRule="auto" w:line="240" w:after="0"/>
        <w:jc w:val="both"/>
      </w:pPr>
      <w:r>
        <w:t>DNA:</w:t>
      </w:r>
    </w:p>
    <w:p w:rsidRDefault="0004779A" w:rsidP="0004779A" w:rsidR="0004779A">
      <w:pPr>
        <w:spacing w:lineRule="auto" w:line="240" w:after="0"/>
        <w:jc w:val="both"/>
      </w:pPr>
      <w:r>
        <w:t xml:space="preserve">1. direktor dužnika- </w:t>
      </w:r>
      <w:proofErr w:type="spellStart"/>
      <w:r>
        <w:t>Milislav</w:t>
      </w:r>
      <w:proofErr w:type="spellEnd"/>
      <w:r>
        <w:t xml:space="preserve"> </w:t>
      </w:r>
      <w:proofErr w:type="spellStart"/>
      <w:r>
        <w:t>Dulikravić</w:t>
      </w:r>
      <w:proofErr w:type="spellEnd"/>
      <w:r>
        <w:t xml:space="preserve"> iz Ludbrega, Matije Gupca 6</w:t>
      </w:r>
    </w:p>
    <w:p w:rsidRDefault="0004779A" w:rsidP="0004779A" w:rsidR="0004779A">
      <w:pPr>
        <w:spacing w:lineRule="auto" w:line="240" w:after="0"/>
        <w:jc w:val="both"/>
      </w:pPr>
      <w:r>
        <w:t>2. e-Oglasna ploča suda.</w:t>
      </w:r>
    </w:p>
    <w:p w:rsidRDefault="0004779A" w:rsidP="0004779A" w:rsidR="0004779A">
      <w:pPr>
        <w:spacing w:lineRule="auto" w:line="240" w:after="0"/>
        <w:jc w:val="both"/>
      </w:pPr>
    </w:p>
    <w:p w:rsidRDefault="00AE649C" w:rsidP="0004779A" w:rsidR="00AE649C" w:rsidRPr="0004779A"/>
    <w:sectPr w:rsidSect="0032366B" w:rsidR="00AE649C" w:rsidRPr="000477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79A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779A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779A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59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St-78/2018-8</izvorni_sadrzaj>
    <derivirana_varijabla naziv="DomainObject.Oznaka_1">St-78/2018-8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društvo s ograničenom odgovornošću za proizvodnju, trgovinu i usluge zastupanog po punomoćniku Milisav Dulikravić</izvorni_sadrzaj>
    <derivirana_varijabla naziv="DomainObject.Predmet.ProtustrankaFormated_1">  DIP društvo s ograničenom odgovornošću za proizvodnju, trgovinu i usluge zastupanog po punomoćniku Milisav Dulikravić</derivirana_varijabla>
  </DomainObject.Predmet.ProtustrankaFormated>
  <DomainObject.Predmet.ProtustrankaFormatedOIB>
    <izvorni_sadrzaj>  DIP društvo s ograničenom odgovornošću za proizvodnju, trgovinu i usluge, OIB 95002488514 zastupanog po punomoćniku Milisav Dulikravić</izvorni_sadrzaj>
    <derivirana_varijabla naziv="DomainObject.Predmet.ProtustrankaFormatedOIB_1">  DIP društvo s ograničenom odgovornošću za proizvodnju, trgovinu i usluge, OIB 95002488514 zastupanog po punomoćniku Milisav Dulikravić</derivirana_varijabla>
  </DomainObject.Predmet.ProtustrankaFormatedOIB>
  <DomainObject.Predmet.ProtustrankaFormatedWithAdress>
    <izvorni_sadrzaj> DIP društvo s ograničenom odgovornošću za proizvodnju, trgovinu i usluge, Frankopanska 81 , 42230 Ludbreg zastupanog po punomoćniku Milisav Dulikravić</izvorni_sadrzaj>
    <derivirana_varijabla naziv="DomainObject.Predmet.ProtustrankaFormatedWithAdress_1"> DIP društvo s ograničenom odgovornošću za proizvodnju, trgovinu i usluge, Frankopanska 81 , 42230 Ludbreg zastupanog po punomoćniku Milisav Dulikravić</derivirana_varijabla>
  </DomainObject.Predmet.ProtustrankaFormatedWithAdress>
  <DomainObject.Predmet.ProtustrankaFormatedWithAdressOIB>
    <izvorni_sadrzaj> DIP društvo s ograničenom odgovornošću za proizvodnju, trgovinu i usluge, OIB 95002488514, Frankopanska 81 , 42230 Ludbreg zastupanog po punomoćniku Milisav Dulikravić</izvorni_sadrzaj>
    <derivirana_varijabla naziv="DomainObject.Predmet.ProtustrankaFormatedWithAdressOIB_1"> DIP društvo s ograničenom odgovornošću za proizvodnju, trgovinu i usluge, OIB 95002488514, Frankopanska 81 , 42230 Ludbreg zastupanog po punomoćniku Milisav Dulikravić</derivirana_varijabla>
  </DomainObject.Predmet.ProtustrankaFormatedWithAdressOIB>
  <DomainObject.Predmet.ProtustrankaWithAdress>
    <izvorni_sadrzaj>DIP društvo s ograničenom odgovornošću za proizvodnju, trgovinu i usluge Frankopanska 81 , 42230 Ludbreg</izvorni_sadrzaj>
    <derivirana_varijabla naziv="DomainObject.Predmet.ProtustrankaWithAdress_1">DIP društvo s ograničenom odgovornošću za proizvodnju, trgovinu i usluge Frankopanska 81 , 42230 Ludbreg</derivirana_varijabla>
  </DomainObject.Predmet.ProtustrankaWithAdress>
  <DomainObject.Predmet.ProtustrankaWithAdressOIB>
    <izvorni_sadrzaj>DIP društvo s ograničenom odgovornošću za proizvodnju, trgovinu i usluge, OIB 95002488514, Frankopanska 81 , 42230 Ludbreg</izvorni_sadrzaj>
    <derivirana_varijabla naziv="DomainObject.Predmet.ProtustrankaWithAdressOIB_1">DIP društvo s ograničenom odgovornošću za proizvodnju, trgovinu i usluge, OIB 95002488514, Frankopanska 81 , 42230 Ludbreg</derivirana_varijabla>
  </DomainObject.Predmet.ProtustrankaWithAdressOIB>
  <DomainObject.Predmet.ProtustrankaNazivFormated>
    <izvorni_sadrzaj>DIP društvo s ograničenom odgovornošću za proizvodnju, trgovinu i usluge</izvorni_sadrzaj>
    <derivirana_varijabla naziv="DomainObject.Predmet.ProtustrankaNazivFormated_1">DIP društvo s ograničenom odgovornošću za proizvodnju, trgovinu i usluge</derivirana_varijabla>
  </DomainObject.Predmet.ProtustrankaNazivFormated>
  <DomainObject.Predmet.ProtustrankaNazivFormatedOIB>
    <izvorni_sadrzaj>DIP društvo s ograničenom odgovornošću za proizvodnju, trgovinu i usluge, OIB 95002488514</izvorni_sadrzaj>
    <derivirana_varijabla naziv="DomainObject.Predmet.ProtustrankaNazivFormatedOIB_1">DIP društvo s ograničenom odgovornošću za proizvodnju, trgovinu i usluge, OIB 95002488514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781648.56</izvorni_sadrzaj>
    <derivirana_varijabla naziv="DomainObject.Predmet.TrenutnaVrijednost_1">781648.56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DIP društvo s ograničenom odgovornošću za proizvodnju, trgovinu i usluge zastupanog po punomoćniku Milisav Dulikravić</item>
    </izvorni_sadrzaj>
    <derivirana_varijabla naziv="DomainObject.Predmet.ProtuStrankaListFormated_1">
      <item>DIP društvo s ograničenom odgovornošću za proizvodnju, trgovinu i usluge zastupanog po punomoćniku Milisav Dulikravić</item>
    </derivirana_varijabla>
  </DomainObject.Predmet.ProtuStrankaListFormated>
  <DomainObject.Predmet.ProtuStrankaListFormatedOIB>
    <izvorni_sadrzaj>
      <item>DIP društvo s ograničenom odgovornošću za proizvodnju, trgovinu i usluge, OIB 95002488514 zastupanog po punomoćniku Milisav Dulikravić</item>
    </izvorni_sadrzaj>
    <derivirana_varijabla naziv="DomainObject.Predmet.ProtuStrankaListFormatedOIB_1">
      <item>DIP društvo s ograničenom odgovornošću za proizvodnju, trgovinu i usluge, OIB 95002488514 zastupanog po punomoćniku Milisav Dulikravić</item>
    </derivirana_varijabla>
  </DomainObject.Predmet.ProtuStrankaListFormatedOIB>
  <DomainObject.Predmet.ProtuStrankaListFormatedWithAdress>
    <izvorni_sadrzaj>
      <item>DIP društvo s ograničenom odgovornošću za proizvodnju, trgovinu i usluge, Frankopanska 81 , 42230 Ludbreg zastupanog po punomoćniku Milisav Dulikravić</item>
    </izvorni_sadrzaj>
    <derivirana_varijabla naziv="DomainObject.Predmet.ProtuStrankaListFormatedWithAdress_1">
      <item>DIP društvo s ograničenom odgovornošću za proizvodnju, trgovinu i usluge, Frankopanska 81 , 42230 Ludbreg zastupanog po punomoćniku Milisav Dulikravić</item>
    </derivirana_varijabla>
  </DomainObject.Predmet.ProtuStrankaListFormatedWithAdress>
  <DomainObject.Predmet.ProtuStrankaListFormatedWithAdressOIB>
    <izvorni_sadrzaj>
      <item>DIP društvo s ograničenom odgovornošću za proizvodnju, trgovinu i usluge, OIB 95002488514, Frankopanska 81 , 42230 Ludbreg zastupanog po punomoćniku Milisav Dulikravić</item>
    </izvorni_sadrzaj>
    <derivirana_varijabla naziv="DomainObject.Predmet.ProtuStrankaListFormatedWithAdressOIB_1">
      <item>DIP društvo s ograničenom odgovornošću za proizvodnju, trgovinu i usluge, OIB 95002488514, Frankopanska 81 , 42230 Ludbreg zastupanog po punomoćniku Milisav Dulikravić</item>
    </derivirana_varijabla>
  </DomainObject.Predmet.ProtuStrankaListFormatedWithAdressOIB>
  <DomainObject.Predmet.ProtuStrankaListNazivFormated>
    <izvorni_sadrzaj>
      <item>DIP društvo s ograničenom odgovornošću za proizvodnju, trgovinu i usluge</item>
    </izvorni_sadrzaj>
    <derivirana_varijabla naziv="DomainObject.Predmet.ProtuStrankaListNazivFormated_1">
      <item>DIP društvo s ograničenom odgovornošću za proizvodnju, trgovinu i usluge</item>
    </derivirana_varijabla>
  </DomainObject.Predmet.ProtuStrankaListNazivFormated>
  <DomainObject.Predmet.ProtuStrankaListNazivFormatedOIB>
    <izvorni_sadrzaj>
      <item>DIP društvo s ograničenom odgovornošću za proizvodnju, trgovinu i usluge, OIB 95002488514</item>
    </izvorni_sadrzaj>
    <derivirana_varijabla naziv="DomainObject.Predmet.ProtuStrankaListNazivFormatedOIB_1">
      <item>DIP društvo s ograničenom odgovornošću za proizvodnju, trgovinu i usluge, OIB 95002488514</item>
    </derivirana_varijabla>
  </DomainObject.Predmet.ProtuStrankaListNazivFormatedOIB>
  <DomainObject.Predmet.OstaliListFormated>
    <izvorni_sadrzaj>
      <item>Milisav Dulikravić punomoćnik sudionika u postupku DIP društvo s ograničenom odgovornošću za proizvodnju, trgovinu i usluge</item>
      <item>e-Oglasna</item>
      <item>Sudski registar Trgovačkog suda u Varaždinu</item>
    </izvorni_sadrzaj>
    <derivirana_varijabla naziv="DomainObject.Predmet.OstaliListFormated_1">
      <item>Milisav Dulikravić punomoćnik sudionika u postupku DIP društvo s ograničenom odgovornošću za proizvodnju, trgovinu i usluge</item>
      <item>e-Oglasna</item>
      <item>Sudski registar Trgovačkog suda u Varaždinu</item>
    </derivirana_varijabla>
  </DomainObject.Predmet.OstaliListFormated>
  <DomainObject.Predmet.OstaliListFormatedOIB>
    <izvorni_sadrzaj>
      <item>Milisav Dulikravić, OIB 28875769415 punomoćnik sudionika u postupku DIP društvo s ograničenom odgovornošću za proizvodnju, trgovinu i usluge</item>
      <item>e-Oglasna</item>
      <item>Sudski registar Trgovačkog suda u Varaždinu</item>
    </izvorni_sadrzaj>
    <derivirana_varijabla naziv="DomainObject.Predmet.OstaliListFormatedOIB_1">
      <item>Milisav Dulikravić, OIB 28875769415 punomoćnik sudionika u postupku DIP društvo s ograničenom odgovornošću za proizvodnju, trgovinu i usluge</item>
      <item>e-Oglasna</item>
      <item>Sudski registar Trgovačkog suda u Varaždinu</item>
    </derivirana_varijabla>
  </DomainObject.Predmet.OstaliListFormatedOIB>
  <DomainObject.Predmet.OstaliListFormatedWithAdress>
    <izvorni_sadrzaj>
      <item>Milisav Dulikravić, Matije Gupca 6, 42230 Ludbreg punomoćnik sudionika u postupku DIP društvo s ograničenom odgovornošću za proizvodnju, trgovinu i usluge</item>
      <item>e-Oglasna</item>
      <item>Sudski registar Trgovačkog suda u Varaždinu, B.Radića 2, 42000 Varaždin</item>
    </izvorni_sadrzaj>
    <derivirana_varijabla naziv="DomainObject.Predmet.OstaliListFormatedWithAdress_1">
      <item>Milisav Dulikravić, Matije Gupca 6, 42230 Ludbreg punomoćnik sudionika u postupku DIP društvo s ograničenom odgovornošću za proizvodnju, trgovinu i usluge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Milisav Dulikravić, OIB 28875769415, Matije Gupca 6, 42230 Ludbreg punomoćnik sudionika u postupku DIP društvo s ograničenom odgovornošću za proizvodnju, trgovinu i usluge</item>
      <item>e-Oglasna</item>
      <item>Sudski registar Trgovačkog suda u Varaždinu, B.Radića 2, 42000 Varaždin</item>
    </izvorni_sadrzaj>
    <derivirana_varijabla naziv="DomainObject.Predmet.OstaliListFormatedWithAdressOIB_1">
      <item>Milisav Dulikravić, OIB 28875769415, Matije Gupca 6, 42230 Ludbreg punomoćnik sudionika u postupku DIP društvo s ograničenom odgovornošću za proizvodnju, trgovinu i usluge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Milisav Dulikravić</item>
      <item>e-Oglasna</item>
      <item>Sudski registar Trgovačkog suda u Varaždinu</item>
    </izvorni_sadrzaj>
    <derivirana_varijabla naziv="DomainObject.Predmet.OstaliListNazivFormated_1">
      <item>Milisav Dulikravić</item>
      <item>e-Oglasna</item>
      <item>Sudski registar Trgovačkog suda u Varaždinu</item>
    </derivirana_varijabla>
  </DomainObject.Predmet.OstaliListNazivFormated>
  <DomainObject.Predmet.OstaliListNazivFormatedOIB>
    <izvorni_sadrzaj>
      <item>Milisav Dulikravić, OIB 28875769415</item>
      <item>e-Oglasna</item>
      <item>Sudski registar Trgovačkog suda u Varaždinu</item>
    </izvorni_sadrzaj>
    <derivirana_varijabla naziv="DomainObject.Predmet.OstaliListNazivFormatedOIB_1">
      <item>Milisav Dulikravić, OIB 28875769415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St-78/2018-8</izvorni_sadrzaj>
    <derivirana_varijabla naziv="DomainObject.PoslovniBrojDokumenta_1">St-78/2018-8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DIP društvo s ograničenom odgovornošću za proizvodnju, trgovinu i usluge</izvorni_sadrzaj>
    <derivirana_varijabla naziv="DomainObject.Predmet.ProtustrankaIDrugi_1">DIP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DIP društvo s ograničenom odgovornošću za proizvodnju, trgovinu i usluge, OIB 95002488514, Frankopanska 81 , 42230 Ludbreg</izvorni_sadrzaj>
    <derivirana_varijabla naziv="DomainObject.Predmet.ProtustrankaIDrugiAdressOIB_1">DIP društvo s ograničenom odgovornošću za proizvodnju, trgovinu i usluge, OIB 95002488514, Frankopanska 81 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DIP društvo s ograničenom odgovornošću za proizvodnju, trgovinu i usluge</item>
      <item>Milisav Dulikravić</item>
      <item>e-Oglasna</item>
      <item>Sudski registar Trgovačkog suda u Varaždinu</item>
    </izvorni_sadrzaj>
    <derivirana_varijabla naziv="DomainObject.Predmet.SudioniciListNaziv_1">
      <item>Financijska agencija</item>
      <item>DIP društvo s ograničenom odgovornošću za proizvodnju, trgovinu i usluge</item>
      <item>Milisav Dulikravić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DIP društvo s ograničenom odgovornošću za proizvodnju, trgovinu i usluge, OIB 95002488514, Frankopanska 81 ,42230 Ludbreg</item>
      <item>Milisav Dulikravić, OIB 28875769415, Matije Gupca 6,42230 Ludbreg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DIP društvo s ograničenom odgovornošću za proizvodnju, trgovinu i usluge, OIB 95002488514, Frankopanska 81 ,42230 Ludbreg</item>
      <item>Milisav Dulikravić, OIB 28875769415, Matije Gupca 6,42230 Ludbreg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66D57-7A36-469D-8DB0-0D5A66D13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2184</properties:Characters>
  <properties:Lines>73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2018-09-21T13:01:00Z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St-78/2018-8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