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c70c" w14:paraId="200c70c" w:rsidRDefault="00CE1F4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1F40" w:rsidP="00CE1F40" w:rsidR="00AE649C">
      <w:pPr>
        <w:pStyle w:val="NormaleSPIS"/>
        <w:spacing w:after="0"/>
      </w:pPr>
      <w:r>
        <w:t xml:space="preserve">         Republika Hrvatska</w:t>
      </w:r>
    </w:p>
    <w:p w:rsidRDefault="00CE1F40" w:rsidP="00CE1F40" w:rsidR="00CE1F40">
      <w:pPr>
        <w:pStyle w:val="NormaleSPIS"/>
        <w:spacing w:after="0"/>
      </w:pPr>
      <w:r>
        <w:t xml:space="preserve">      Trgovački sud u Bjelovaru</w:t>
      </w:r>
    </w:p>
    <w:p w:rsidRDefault="00CE1F40" w:rsidP="00CE1F40" w:rsidR="00CE1F40">
      <w:pPr>
        <w:pStyle w:val="NormaleSPIS"/>
        <w:spacing w:after="0"/>
      </w:pPr>
      <w:r>
        <w:t>Bjelovar, Šetalište dr.I.Lebovića 42.</w:t>
      </w:r>
    </w:p>
    <w:p w:rsidRDefault="00CE1F40" w:rsidP="00CE1F40" w:rsidR="00CE1F40">
      <w:pPr>
        <w:pStyle w:val="NormaleSPIS"/>
        <w:jc w:val="right"/>
      </w:pPr>
      <w:r>
        <w:t>Poslovni broj:7 St-33/2015-141</w:t>
      </w:r>
    </w:p>
    <w:p w:rsidRDefault="00CE1F40" w:rsidP="00CE1F40" w:rsidR="00CE1F40">
      <w:pPr>
        <w:jc w:val="center"/>
      </w:pPr>
      <w:r>
        <w:t>R E P U B L I K A   H R V A T S K A</w:t>
      </w:r>
    </w:p>
    <w:p w:rsidRDefault="00CE1F40" w:rsidP="00CE1F40" w:rsidR="00CE1F40">
      <w:pPr>
        <w:jc w:val="center"/>
      </w:pPr>
      <w:r>
        <w:t>R J E Š E N J E</w:t>
      </w:r>
    </w:p>
    <w:p w:rsidRDefault="00CE1F40" w:rsidP="00CE1F40" w:rsidR="00CE1F40">
      <w:pPr>
        <w:jc w:val="center"/>
      </w:pPr>
    </w:p>
    <w:p w:rsidRDefault="00CE1F40" w:rsidP="00CE1F40" w:rsidR="00CE1F40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 POLJOPRIVREDNA ZADRUGA VELIKO TROJSTVO u stečaju iz Velikog Trojstva, Braće Radića 51, OIB 05857146605, 29. siječnja 2018.</w:t>
      </w:r>
    </w:p>
    <w:p w:rsidRDefault="00CE1F40" w:rsidP="00CE1F40" w:rsidR="00CE1F40">
      <w:pPr>
        <w:jc w:val="center"/>
        <w:rPr>
          <w:b/>
        </w:rPr>
      </w:pPr>
      <w:r>
        <w:t>r i j e š i o   j e</w:t>
      </w:r>
    </w:p>
    <w:p w:rsidRDefault="00CE1F40" w:rsidP="00CE1F40" w:rsidR="00CE1F40">
      <w:pPr>
        <w:ind w:firstLine="720"/>
        <w:jc w:val="both"/>
      </w:pPr>
      <w:proofErr w:type="spellStart"/>
      <w:r>
        <w:rPr>
          <w:b/>
        </w:rPr>
        <w:t>I.</w:t>
      </w:r>
      <w:r>
        <w:t>Iz</w:t>
      </w:r>
      <w:proofErr w:type="spellEnd"/>
      <w:r>
        <w:t xml:space="preserve"> cijene dobivene prodajom nekretnine upisane u zk.ul.br.1712, k.o.Malo Trojstvo i to čkbr.1666/1, oznake zemljišta šuma pod ogradom, površine 116 </w:t>
      </w:r>
      <w:proofErr w:type="spellStart"/>
      <w:r>
        <w:t>čhv</w:t>
      </w:r>
      <w:proofErr w:type="spellEnd"/>
      <w:r>
        <w:t xml:space="preserve">, namiruju se: </w:t>
      </w:r>
    </w:p>
    <w:p w:rsidRDefault="00CE1F40" w:rsidP="00CE1F40" w:rsidR="00CE1F40">
      <w:pPr>
        <w:jc w:val="both"/>
      </w:pPr>
      <w:r>
        <w:tab/>
        <w:t xml:space="preserve">-troškovi stečajnog postupka u iznosu od 37,65 kuna, </w:t>
      </w:r>
    </w:p>
    <w:p w:rsidRDefault="00CE1F40" w:rsidP="00CE1F40" w:rsidR="00CE1F40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ERSTE &amp; STEIERMARKISCHE BANK d.d. iz Rijeke, Jadranski trg 3a, OIB 23057039320  u iznosu od 338,88 kuna.</w:t>
      </w:r>
    </w:p>
    <w:p w:rsidRDefault="00CE1F40" w:rsidP="00CE1F40" w:rsidR="00CE1F40">
      <w:pPr>
        <w:jc w:val="both"/>
      </w:pPr>
      <w:r>
        <w:tab/>
      </w:r>
      <w:proofErr w:type="spellStart"/>
      <w:r>
        <w:rPr>
          <w:b/>
        </w:rPr>
        <w:t>II.</w:t>
      </w:r>
      <w:r>
        <w:t>Isplata</w:t>
      </w:r>
      <w:proofErr w:type="spellEnd"/>
      <w:r>
        <w:t xml:space="preserve"> iznosa iz točke </w:t>
      </w:r>
      <w:proofErr w:type="spellStart"/>
      <w:r>
        <w:t>I.izreke</w:t>
      </w:r>
      <w:proofErr w:type="spellEnd"/>
      <w:r>
        <w:t xml:space="preserve"> ovog rješenja uslijedit će nakon pravomoćnosti ovog rješenja. </w:t>
      </w:r>
    </w:p>
    <w:p w:rsidRDefault="00CE1F40" w:rsidP="00CE1F40" w:rsidR="00CE1F40">
      <w:pPr>
        <w:jc w:val="center"/>
      </w:pPr>
      <w:r>
        <w:t>Obrazloženje</w:t>
      </w:r>
    </w:p>
    <w:p w:rsidRDefault="00CE1F40" w:rsidP="00CE1F40" w:rsidR="00CE1F40">
      <w:pPr>
        <w:jc w:val="both"/>
      </w:pPr>
      <w:r>
        <w:tab/>
        <w:t xml:space="preserve">U stečajnom postupku nad stečajnim dužnikom POLJOPRIVREDNA ZADRUGA VELIKO TROJSTVO u stečaju iz Velikog Trojstva, nakon što je rješenje o dosudi nekretnine navedene u točki I. izreke ovog rješenja postalo pravomoćno, sud je utvrdio iz uvida u svu priloženu dokumentaciju u spisu da je prvi upisani u redoslijedu namirenja iz navedene nekretnine </w:t>
      </w:r>
      <w:proofErr w:type="spellStart"/>
      <w:r>
        <w:t>razlučni</w:t>
      </w:r>
      <w:proofErr w:type="spellEnd"/>
      <w:r>
        <w:t xml:space="preserve"> vjerovnik BJELOVARSKA BANKA d.d. Bjelovar, odnosno sada ERSTE &amp; STEIERMARKISCHE BANK d.d. iz Rijeke, koji ima tražbinu osiguranu </w:t>
      </w:r>
      <w:proofErr w:type="spellStart"/>
      <w:r>
        <w:t>razlučnim</w:t>
      </w:r>
      <w:proofErr w:type="spellEnd"/>
      <w:r>
        <w:t xml:space="preserve"> pravom temeljem uknjiženog prava zaloga dana 08.12.1992. godine za kredit u iznosu od 15.000.000,00 HRD (15.000,00 kuna) zbog čega se ovaj </w:t>
      </w:r>
      <w:proofErr w:type="spellStart"/>
      <w:r>
        <w:t>razlučni</w:t>
      </w:r>
      <w:proofErr w:type="spellEnd"/>
      <w:r>
        <w:t xml:space="preserve"> vjerovnik samo djelomično namiruje iz cijene dobivene prodajom navedene nekretnine u iznosu od 338,88 kuna, dok u preostalom dijelu svog osiguranog potraživanja ovaj </w:t>
      </w:r>
      <w:proofErr w:type="spellStart"/>
      <w:r>
        <w:t>razlučni</w:t>
      </w:r>
      <w:proofErr w:type="spellEnd"/>
      <w:r>
        <w:t xml:space="preserve"> vjerovnik ostaje nenamiren do visine punog iznosa njegovog osiguranog potraživanja. Preostali upisani založni vjerovnici </w:t>
      </w:r>
      <w:proofErr w:type="spellStart"/>
      <w:r>
        <w:t>Jambrec</w:t>
      </w:r>
      <w:proofErr w:type="spellEnd"/>
      <w:r>
        <w:t xml:space="preserve"> Štefica i VETERINARSKA STANICA BJELOVAR d.o.o. iz Bjelovara na navedenoj nekretnini ostaju u cijelosti nenamireni sa svojim potraživanjima temeljem </w:t>
      </w:r>
      <w:proofErr w:type="spellStart"/>
      <w:r>
        <w:t>razlučnih</w:t>
      </w:r>
      <w:proofErr w:type="spellEnd"/>
      <w:r>
        <w:t xml:space="preserve"> prava, s obzirom na postignutu cijenu navedene nekretnine.</w:t>
      </w:r>
    </w:p>
    <w:p w:rsidRDefault="00CE1F40" w:rsidP="00CE1F40" w:rsidR="00CE1F40">
      <w:pPr>
        <w:jc w:val="both"/>
      </w:pPr>
      <w:r>
        <w:tab/>
        <w:t xml:space="preserve">Pored toga iz cijene dobivene prodajom navedene nekretnine namiruju se troškovi utvrđivanja predmeta </w:t>
      </w:r>
      <w:proofErr w:type="spellStart"/>
      <w:r>
        <w:t>razlučnog</w:t>
      </w:r>
      <w:proofErr w:type="spellEnd"/>
      <w:r>
        <w:t xml:space="preserve"> prava u iznosu od 5% od utrška i troškovi unovčenja predmeta </w:t>
      </w:r>
      <w:proofErr w:type="spellStart"/>
      <w:r>
        <w:t>razlučnog</w:t>
      </w:r>
      <w:proofErr w:type="spellEnd"/>
      <w:r>
        <w:t xml:space="preserve"> prava u iznosu od 5% od utrška, odnosno sveukupno u iznosu od 37,65 </w:t>
      </w:r>
    </w:p>
    <w:p w:rsidRDefault="00CE1F40" w:rsidP="00CE1F40" w:rsidR="00CE1F40">
      <w:pPr>
        <w:jc w:val="center"/>
      </w:pPr>
      <w:r>
        <w:lastRenderedPageBreak/>
        <w:t>2</w:t>
      </w:r>
    </w:p>
    <w:p w:rsidRDefault="00CE1F40" w:rsidP="00CE1F40" w:rsidR="00CE1F40">
      <w:pPr>
        <w:jc w:val="right"/>
      </w:pPr>
      <w:r>
        <w:t>Poslovni broj:7 St-33/</w:t>
      </w:r>
      <w:bookmarkStart w:name="_GoBack" w:id="0"/>
      <w:bookmarkEnd w:id="0"/>
      <w:r>
        <w:t>2015-141</w:t>
      </w:r>
    </w:p>
    <w:p w:rsidRDefault="00CE1F40" w:rsidP="00CE1F40" w:rsidR="00CE1F40">
      <w:pPr>
        <w:jc w:val="both"/>
      </w:pPr>
      <w:r>
        <w:t>kuna, a zbog čega je temeljem čl.31.Zakona o izmjenama i dopunama Stečajnog zakona (NN broj 104/2017) riješeno kao u izreci ovog rješenja.</w:t>
      </w:r>
    </w:p>
    <w:p w:rsidRDefault="00CE1F40" w:rsidP="00CE1F40" w:rsidR="00CE1F40">
      <w:pPr>
        <w:ind w:firstLine="720"/>
        <w:jc w:val="both"/>
      </w:pPr>
      <w:r>
        <w:t>U Bjelovaru 29. siječnja 2018.</w:t>
      </w:r>
    </w:p>
    <w:p w:rsidRDefault="00CE1F40" w:rsidP="00CE1F40" w:rsidR="00CE1F4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CE1F40" w:rsidP="00CE1F40" w:rsidR="00CE1F4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CE1F40" w:rsidP="00CE1F40" w:rsidR="00CE1F40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E1F40" w:rsidP="00CE1F40" w:rsidR="00CE1F40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CE1F40" w:rsidP="00CE1F40" w:rsidR="00CE1F40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CE1F40" w:rsidP="00CE1F40" w:rsidR="00CE1F40">
      <w:pPr>
        <w:jc w:val="both"/>
      </w:pPr>
    </w:p>
    <w:p w:rsidRDefault="00CE1F40" w:rsidP="00CE1F40" w:rsidR="00CE1F40">
      <w:pPr>
        <w:ind w:firstLine="720"/>
        <w:jc w:val="both"/>
      </w:pPr>
    </w:p>
    <w:p w:rsidRDefault="00CE1F40" w:rsidP="00CE1F40" w:rsidR="00CE1F40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F40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15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St-33/2015-141</izvorni_sadrzaj>
    <derivirana_varijabla naziv="DomainObject.Oznaka_1">St-33/2015-141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St-33/2015-141</izvorni_sadrzaj>
    <derivirana_varijabla naziv="DomainObject.PoslovniBrojDokumenta_1">St-33/2015-141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DC2E02-E7B8-46C1-86BE-0AAEE8A34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2397</properties:Characters>
  <properties:Lines>53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2018-01-29T11:22:00Z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St-33/2015-141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