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3C6F" w:rsidR="00913C6F">
        <w:tc>
          <w:tcPr>
            <w:tcW w:type="dxa" w:w="2985"/>
            <w:hideMark/>
          </w:tcPr>
          <w:p w:rsidRDefault="00913C6F" w:rsidP="00913C6F" w:rsidR="00913C6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C6F" w:rsidP="00913C6F" w:rsidR="00913C6F">
            <w:pPr>
              <w:spacing w:after="0"/>
              <w:jc w:val="center"/>
            </w:pPr>
            <w:r>
              <w:t>Republika Hrvatska</w:t>
            </w:r>
          </w:p>
          <w:p w:rsidRDefault="00913C6F" w:rsidP="00913C6F" w:rsidR="00913C6F">
            <w:pPr>
              <w:spacing w:after="0"/>
              <w:jc w:val="center"/>
            </w:pPr>
            <w:r>
              <w:t>Trgovački sud u Varaždinu</w:t>
            </w:r>
          </w:p>
          <w:p w:rsidRDefault="00913C6F" w:rsidP="00913C6F" w:rsidR="00913C6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b49d26" w14:paraId="5b49d26" w:rsidRDefault="00913C6F" w:rsidP="00913C6F" w:rsidR="00913C6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13C6F" w:rsidP="00913C6F" w:rsidR="00913C6F">
      <w:pPr>
        <w:spacing w:after="0"/>
      </w:pPr>
      <w:r>
        <w:t xml:space="preserve">                                                                                                 Poslovni broj: 3 St-1075/2016-23</w:t>
      </w: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  <w:jc w:val="center"/>
      </w:pPr>
      <w:r>
        <w:t>R E P U B L I K A   H R V A T S K A</w:t>
      </w: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  <w:jc w:val="center"/>
      </w:pPr>
      <w:r>
        <w:t>R J E Š E N J E</w:t>
      </w:r>
    </w:p>
    <w:p w:rsidRDefault="00913C6F" w:rsidP="00913C6F" w:rsidR="00913C6F">
      <w:pPr>
        <w:spacing w:after="0"/>
        <w:jc w:val="center"/>
      </w:pP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  <w:jc w:val="both"/>
      </w:pPr>
      <w:r>
        <w:tab/>
        <w:t>Trgovački sud u Varaždinu, po sucu toga suda Jasni Lekić, u stečajnom postupku nad stečajnim dužnikom PARTNER PROJEKT d.o.o. u stečaju, Čakovec, Putjane 15, MBS: 070021653, OIB: 95019406246, dana 29. siječnja 2018. godine,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center"/>
      </w:pPr>
      <w:r>
        <w:t>r i j e š i o   j e:</w:t>
      </w: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  <w:jc w:val="both"/>
      </w:pPr>
      <w:r>
        <w:tab/>
        <w:t>I/ Određuje se skupština vjerovnika za dan</w:t>
      </w:r>
    </w:p>
    <w:p w:rsidRDefault="00913C6F" w:rsidP="00913C6F" w:rsidR="00913C6F">
      <w:pPr>
        <w:spacing w:after="0"/>
      </w:pPr>
    </w:p>
    <w:p w:rsidRDefault="00913C6F" w:rsidP="00913C6F" w:rsidR="00913C6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13. ožujka 2018. u 13,00 sati </w:t>
      </w:r>
    </w:p>
    <w:p w:rsidRDefault="00913C6F" w:rsidP="00913C6F" w:rsidR="00913C6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913C6F" w:rsidP="00913C6F" w:rsidR="00913C6F">
      <w:pPr>
        <w:spacing w:after="0"/>
        <w:jc w:val="center"/>
        <w:rPr>
          <w:b/>
          <w:i/>
          <w:u w:val="single"/>
        </w:rPr>
      </w:pPr>
    </w:p>
    <w:p w:rsidRDefault="00913C6F" w:rsidP="00913C6F" w:rsidR="00913C6F">
      <w:pPr>
        <w:spacing w:after="0"/>
        <w:jc w:val="both"/>
      </w:pPr>
      <w:r>
        <w:tab/>
        <w:t>II/ Dnevni red: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numPr>
          <w:ilvl w:val="0"/>
          <w:numId w:val="47"/>
        </w:numPr>
        <w:spacing w:after="0"/>
        <w:jc w:val="both"/>
      </w:pPr>
      <w:r>
        <w:t>Na temelju izvješća stečajne upraviteljice od 24.1.2018. rasprava o provedenom stečajnom postupku, njegovim troškovima, prodaji imovine stečajnog dužnika te prijedlogu pobijanja pravnih radnji stečajnog dužnika.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ab/>
      </w:r>
      <w:r>
        <w:tab/>
      </w:r>
      <w:r>
        <w:tab/>
      </w:r>
      <w:r>
        <w:tab/>
        <w:t>Varaždin, 29. siječnja 2018.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ab/>
        <w:t>POUKA O PRAVNOM LIJEKU: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ab/>
        <w:t>Protiv ovog rješenja posebna žalba nije dopuštena.</w:t>
      </w:r>
    </w:p>
    <w:p w:rsidRDefault="00913C6F" w:rsidP="00913C6F" w:rsidR="00913C6F">
      <w:pPr>
        <w:spacing w:after="0"/>
        <w:jc w:val="both"/>
      </w:pPr>
    </w:p>
    <w:p w:rsidRDefault="00913C6F" w:rsidP="00913C6F" w:rsidR="00913C6F">
      <w:pPr>
        <w:spacing w:after="0"/>
        <w:jc w:val="both"/>
      </w:pPr>
      <w:r>
        <w:t>DNA:  1. Stečajna upraviteljica Nevenka Golubić iz Štefanca, Štefanec Marof 27,</w:t>
      </w:r>
    </w:p>
    <w:p w:rsidRDefault="00913C6F" w:rsidP="00913C6F" w:rsidR="00913C6F">
      <w:pPr>
        <w:spacing w:after="0"/>
        <w:jc w:val="both"/>
      </w:pPr>
      <w:r>
        <w:t xml:space="preserve">               42202 Trnovec Bartolovečki</w:t>
      </w:r>
    </w:p>
    <w:p w:rsidRDefault="00913C6F" w:rsidP="00913C6F" w:rsidR="00913C6F">
      <w:pPr>
        <w:spacing w:after="0"/>
        <w:jc w:val="both"/>
      </w:pPr>
      <w:r>
        <w:t xml:space="preserve">            2. ŽDO Varaždin, građansko-upravni odjel</w:t>
      </w:r>
    </w:p>
    <w:p w:rsidRDefault="00913C6F" w:rsidP="00913C6F" w:rsidR="00913C6F">
      <w:pPr>
        <w:spacing w:after="0"/>
        <w:jc w:val="both"/>
      </w:pPr>
      <w:r>
        <w:t xml:space="preserve">            3. e-Oglasna ploča suda</w:t>
      </w:r>
    </w:p>
    <w:p w:rsidRDefault="00913C6F" w:rsidP="00913C6F" w:rsidR="00913C6F">
      <w:pPr>
        <w:spacing w:after="0"/>
        <w:jc w:val="both"/>
      </w:pPr>
      <w:r>
        <w:t xml:space="preserve">           </w:t>
      </w:r>
    </w:p>
    <w:p w:rsidRDefault="00AE649C" w:rsidP="00913C6F" w:rsidR="00AE649C" w:rsidRPr="00B76F3C">
      <w:pPr>
        <w:pStyle w:val="NormaleSPIS"/>
        <w:spacing w:after="0"/>
      </w:pPr>
    </w:p>
    <w:p w:rsidRDefault="00AB4602" w:rsidP="00913C6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13C6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81C" w:rsidP="00537B78" w:rsidR="0082681C">
      <w:r>
        <w:separator/>
      </w:r>
    </w:p>
  </w:endnote>
  <w:endnote w:id="0" w:type="continuationSeparator">
    <w:p w:rsidRDefault="0082681C" w:rsidP="00537B78" w:rsidR="0082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81C" w:rsidP="00537B78" w:rsidR="0082681C">
      <w:r>
        <w:separator/>
      </w:r>
    </w:p>
  </w:footnote>
  <w:footnote w:id="0" w:type="continuationSeparator">
    <w:p w:rsidRDefault="0082681C" w:rsidP="00537B78" w:rsidR="00826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81C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C6F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A03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13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St-1075/2016-23</izvorni_sadrzaj>
    <derivirana_varijabla naziv="DomainObject.Oznaka_1">St-1075/2016-23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St-1075/2016-23</izvorni_sadrzaj>
    <derivirana_varijabla naziv="DomainObject.PoslovniBrojDokumenta_1">St-1075/2016-23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8F763-C8A0-426F-8A82-272C8E517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175</properties:Words>
  <properties:Characters>881</properties:Characters>
  <properties:Lines>54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2018-01-29T08:17:00Z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St-1075/2016-23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