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0209" w14:paraId="0ff0209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C6DA8">
        <w:t>2062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C6DA8">
        <w:t>UDRUGA UDOVICA HRVATSKIH BRANITELJA IZ DOMOVINSKOG RATA HRVATSKE-KARLOVAC, Karlovac, Ulica kralja P. Krešimira 4a, OIB 03312018718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3C6DA8">
        <w:t>UDRUGA UDOVICA HRVATSKIH BRANITELJA IZ DOMOVINSKOG RATA HRVATSKE-KARLOVAC, Karlovac, Ulica kralja P. Krešimira 4a, OIB 03312018718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3C6DA8">
        <w:t>28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A23C37">
        <w:t>Stjepan Lović, Zagreb, Preradovićeva 13, OIB 25964288839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3C6DA8">
        <w:t>UDRUGA UDOVICA HRVATSKIH BRANITELJA IZ DOMOVINSKOG RATA HRVATSKE-KARLOVAC, Karlovac, Ulica kralja P. Krešimira 4a, OIB 03312018718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3C6DA8">
        <w:t>UDRUGA UDOVICA HRVATSKIH BRANITELJA IZ DOMOVINSKOG RATA HRVATSKE-KARLOVAC, Karlovac, Ulica kralja P. Krešimira 4a, OIB 03312018718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C6DA8">
        <w:t>29</w:t>
      </w:r>
      <w:r w:rsidR="00335787">
        <w:t>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C6DA8">
        <w:t>UDRUGA UDOVICA HRVATSKIH BRANITELJA IZ DOMOVINSKOG RATA HRVATSKE-KARLOVAC, Karlovac, Ulica kralja P. Krešimira 4a, OIB 03312018718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7325F2">
        <w:t>21.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325F2">
        <w:t>21. prosinca 2015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A310DE" w:rsidR="00D54B36">
      <w:pPr>
        <w:jc w:val="right"/>
      </w:pPr>
      <w:r>
        <w:t xml:space="preserve">                                                                         Goranka Boljkovac</w:t>
      </w:r>
    </w:p>
    <w:p w:rsidRDefault="00A310DE" w:rsidP="00A310DE" w:rsidR="00A310DE">
      <w:pPr>
        <w:jc w:val="right"/>
      </w:pPr>
    </w:p>
    <w:p w:rsidRDefault="00A310DE" w:rsidP="00A310DE" w:rsidR="00A310DE">
      <w:pPr>
        <w:jc w:val="right"/>
      </w:pPr>
    </w:p>
    <w:p w:rsidRDefault="00A310DE" w:rsidP="00A310DE" w:rsidR="00A310DE">
      <w:pPr>
        <w:jc w:val="right"/>
      </w:pPr>
    </w:p>
    <w:p w:rsidRDefault="00D54B36" w:rsidP="00546D4A" w:rsidR="00D54B36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3C6DA8">
        <w:t>Stjepan Lović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1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C6DA8">
      <w:t>2062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3C37"/>
    <w:rsid w:val="00A26EB7"/>
    <w:rsid w:val="00A30BD2"/>
    <w:rsid w:val="00A310DE"/>
    <w:rsid w:val="00A940BE"/>
    <w:rsid w:val="00AC3E6B"/>
    <w:rsid w:val="00AD755D"/>
    <w:rsid w:val="00AE41FD"/>
    <w:rsid w:val="00B1314F"/>
    <w:rsid w:val="00B21D1E"/>
    <w:rsid w:val="00B52D06"/>
    <w:rsid w:val="00B57FB1"/>
    <w:rsid w:val="00B71F98"/>
    <w:rsid w:val="00BA5EF8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ED219D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St-2062/2015</izvorni_sadrzaj>
    <derivirana_varijabla naziv="DomainObject.Predmet.OznakaBroj_1">St-2062/2015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ST-909/15</izvorni_sadrzaj>
    <derivirana_varijabla naziv="DomainObject.Predmet.PrimjedbaSuca_1">VEZA ST-909/15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domovinskog rata - podružnica Karlovac</izvorni_sadrzaj>
    <derivirana_varijabla naziv="DomainObject.Predmet.ProtustrankaFormated_1">  Udruga udovica hrvatskih branitelja domovinskog rata - podružnica Karlovac</derivirana_varijabla>
  </DomainObject.Predmet.ProtustrankaFormated>
  <DomainObject.Predmet.ProtustrankaFormatedOIB>
    <izvorni_sadrzaj>  Udruga udovica hrvatskih branitelja domovinskog rata - podružnica Karlovac, OIB 03312018718</izvorni_sadrzaj>
    <derivirana_varijabla naziv="DomainObject.Predmet.ProtustrankaFormatedOIB_1">  Udruga udovica hrvatskih branitelja domovinskog rata - podružnica Karlovac, OIB 03312018718</derivirana_varijabla>
  </DomainObject.Predmet.ProtustrankaFormatedOIB>
  <DomainObject.Predmet.ProtustrankaFormatedWithAdress>
    <izvorni_sadrzaj> Udruga udovica hrvatskih branitelja domovinskog rata - podružnica Karlovac, Ul.Kralja P.Krešimira IV  4/A, 47000 Karlovac</izvorni_sadrzaj>
    <derivirana_varijabla naziv="DomainObject.Predmet.ProtustrankaFormatedWithAdress_1"> Udruga udovica hrvatskih branitelja domovinskog rata - podružnica Karlovac, Ul.Kralja P.Krešimira IV  4/A, 47000 Karlovac</derivirana_varijabla>
  </DomainObject.Predmet.ProtustrankaFormatedWithAdress>
  <DomainObject.Predmet.ProtustrankaFormatedWithAdressOIB>
    <izvorni_sadrzaj> Udruga udovica hrvatskih branitelja domovinskog rata - podružnica Karlovac, OIB 03312018718, Ul.Kralja P.Krešimira IV  4/A, 47000 Karlovac</izvorni_sadrzaj>
    <derivirana_varijabla naziv="DomainObject.Predmet.ProtustrankaFormatedWithAdressOIB_1"> Udruga udovica hrvatskih branitelja domovinskog rata - podružnica Karlovac, OIB 03312018718, Ul.Kralja P.Krešimira IV  4/A, 47000 Karlovac</derivirana_varijabla>
  </DomainObject.Predmet.ProtustrankaFormatedWithAdressOIB>
  <DomainObject.Predmet.ProtustrankaWithAdress>
    <izvorni_sadrzaj>Udruga udovica hrvatskih branitelja domovinskog rata - podružnica Karlovac Ul.Kralja P.Krešimira IV  4/A, 47000 Karlovac</izvorni_sadrzaj>
    <derivirana_varijabla naziv="DomainObject.Predmet.ProtustrankaWithAdress_1">Udruga udovica hrvatskih branitelja domovinskog rata - podružnica Karlovac Ul.Kralja P.Krešimira IV  4/A, 47000 Karlovac</derivirana_varijabla>
  </DomainObject.Predmet.ProtustrankaWithAdress>
  <DomainObject.Predmet.ProtustrankaWithAdressOIB>
    <izvorni_sadrzaj>Udruga udovica hrvatskih branitelja domovinskog rata - podružnica Karlovac, OIB 03312018718, Ul.Kralja P.Krešimira IV  4/A, 47000 Karlovac</izvorni_sadrzaj>
    <derivirana_varijabla naziv="DomainObject.Predmet.ProtustrankaWithAdressOIB_1">Udruga udovica hrvatskih branitelja domovinskog rata - podružnica Karlovac, OIB 03312018718, Ul.Kralja P.Krešimira IV  4/A, 47000 Karlovac</derivirana_varijabla>
  </DomainObject.Predmet.ProtustrankaWithAdressOIB>
  <DomainObject.Predmet.ProtustrankaNazivFormated>
    <izvorni_sadrzaj>Udruga udovica hrvatskih branitelja domovinskog rata - podružnica Karlovac</izvorni_sadrzaj>
    <derivirana_varijabla naziv="DomainObject.Predmet.ProtustrankaNazivFormated_1">Udruga udovica hrvatskih branitelja domovinskog rata - podružnica Karlovac</derivirana_varijabla>
  </DomainObject.Predmet.ProtustrankaNazivFormated>
  <DomainObject.Predmet.ProtustrankaNazivFormatedOIB>
    <izvorni_sadrzaj>Udruga udovica hrvatskih branitelja domovinskog rata - podružnica Karlovac, OIB 03312018718</izvorni_sadrzaj>
    <derivirana_varijabla naziv="DomainObject.Predmet.ProtustrankaNazivFormatedOIB_1">Udruga udovica hrvatskih branitelja domovinskog rata - podružnica Karlovac, OIB 03312018718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Udruga udovica hrvatskih branitelja domovinskog rata - podružnica Karlovac</item>
    </izvorni_sadrzaj>
    <derivirana_varijabla naziv="DomainObject.Predmet.ProtuStrankaListFormated_1">
      <item>Udruga udovica hrvatskih branitelja domovinskog rata - podružnica Karlovac</item>
    </derivirana_varijabla>
  </DomainObject.Predmet.ProtuStrankaListFormated>
  <DomainObject.Predmet.ProtuStrankaListFormatedOIB>
    <izvorni_sadrzaj>
      <item>Udruga udovica hrvatskih branitelja domovinskog rata - podružnica Karlovac, OIB 03312018718</item>
    </izvorni_sadrzaj>
    <derivirana_varijabla naziv="DomainObject.Predmet.ProtuStrankaListFormatedOIB_1">
      <item>Udruga udovica hrvatskih branitelja domovinskog rata - podružnica Karlovac, OIB 03312018718</item>
    </derivirana_varijabla>
  </DomainObject.Predmet.ProtuStrankaListFormatedOIB>
  <DomainObject.Predmet.ProtuStrankaListFormatedWithAdress>
    <izvorni_sadrzaj>
      <item>Udruga udovica hrvatskih branitelja domovinskog rata - podružnica Karlovac, Ul.Kralja P.Krešimira IV  4/A, 47000 Karlovac</item>
    </izvorni_sadrzaj>
    <derivirana_varijabla naziv="DomainObject.Predmet.ProtuStrankaListFormatedWithAdress_1">
      <item>Udruga udovica hrvatskih branitelja domovinskog rata - podružnica Karlovac, Ul.Kralja P.Krešimira IV  4/A, 47000 Karlovac</item>
    </derivirana_varijabla>
  </DomainObject.Predmet.ProtuStrankaListFormatedWithAdress>
  <DomainObject.Predmet.ProtuStrankaListFormatedWithAdressOIB>
    <izvorni_sadrzaj>
      <item>Udruga udovica hrvatskih branitelja domovinskog rata - podružnica Karlovac, OIB 03312018718, Ul.Kralja P.Krešimira IV  4/A, 47000 Karlovac</item>
    </izvorni_sadrzaj>
    <derivirana_varijabla naziv="DomainObject.Predmet.ProtuStrankaListFormatedWithAdressOIB_1">
      <item>Udruga udovica hrvatskih branitelja domovinskog rata - podružnica Karlovac, OIB 03312018718, Ul.Kralja P.Krešimira IV  4/A, 47000 Karlovac</item>
    </derivirana_varijabla>
  </DomainObject.Predmet.ProtuStrankaListFormatedWithAdressOIB>
  <DomainObject.Predmet.ProtuStrankaListNazivFormated>
    <izvorni_sadrzaj>
      <item>Udruga udovica hrvatskih branitelja domovinskog rata - podružnica Karlovac</item>
    </izvorni_sadrzaj>
    <derivirana_varijabla naziv="DomainObject.Predmet.ProtuStrankaListNazivFormated_1">
      <item>Udruga udovica hrvatskih branitelja domovinskog rata - podružnica Karlovac</item>
    </derivirana_varijabla>
  </DomainObject.Predmet.ProtuStrankaListNazivFormated>
  <DomainObject.Predmet.ProtuStrankaListNazivFormatedOIB>
    <izvorni_sadrzaj>
      <item>Udruga udovica hrvatskih branitelja domovinskog rata - podružnica Karlovac, OIB 03312018718</item>
    </izvorni_sadrzaj>
    <derivirana_varijabla naziv="DomainObject.Predmet.ProtuStrankaListNazivFormatedOIB_1">
      <item>Udruga udovica hrvatskih branitelja domovinskog rata - podružnica Karlovac, OIB 03312018718</item>
    </derivirana_varijabla>
  </DomainObject.Predmet.ProtuStrankaListNazivFormatedOIB>
  <DomainObject.Predmet.OstaliListFormated>
    <izvorni_sadrzaj>
      <item>Ruža Rajčević</item>
    </izvorni_sadrzaj>
    <derivirana_varijabla naziv="DomainObject.Predmet.OstaliListFormated_1">
      <item>Ruža Rajčević</item>
    </derivirana_varijabla>
  </DomainObject.Predmet.OstaliListFormated>
  <DomainObject.Predmet.OstaliListFormatedOIB>
    <izvorni_sadrzaj>
      <item>Ruža Rajčević</item>
    </izvorni_sadrzaj>
    <derivirana_varijabla naziv="DomainObject.Predmet.OstaliListFormatedOIB_1">
      <item>Ruža Rajčević</item>
    </derivirana_varijabla>
  </DomainObject.Predmet.OstaliListFormatedOIB>
  <DomainObject.Predmet.OstaliListFormatedWithAdress>
    <izvorni_sadrzaj>
      <item>Ruža Rajčević</item>
    </izvorni_sadrzaj>
    <derivirana_varijabla naziv="DomainObject.Predmet.OstaliListFormatedWithAdress_1">
      <item>Ruža Rajčević</item>
    </derivirana_varijabla>
  </DomainObject.Predmet.OstaliListFormatedWithAdress>
  <DomainObject.Predmet.OstaliListFormatedWithAdressOIB>
    <izvorni_sadrzaj>
      <item>Ruža Rajčević</item>
    </izvorni_sadrzaj>
    <derivirana_varijabla naziv="DomainObject.Predmet.OstaliListFormatedWithAdressOIB_1">
      <item>Ruža Rajčević</item>
    </derivirana_varijabla>
  </DomainObject.Predmet.OstaliListFormatedWithAdressOIB>
  <DomainObject.Predmet.OstaliListNazivFormated>
    <izvorni_sadrzaj>
      <item>Ruža Rajčević</item>
    </izvorni_sadrzaj>
    <derivirana_varijabla naziv="DomainObject.Predmet.OstaliListNazivFormated_1">
      <item>Ruža Rajčević</item>
    </derivirana_varijabla>
  </DomainObject.Predmet.OstaliListNazivFormated>
  <DomainObject.Predmet.OstaliListNazivFormatedOIB>
    <izvorni_sadrzaj>
      <item>Ruža Rajčević</item>
    </izvorni_sadrzaj>
    <derivirana_varijabla naziv="DomainObject.Predmet.OstaliListNazivFormatedOIB_1">
      <item>Ruža Rajčević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Udruga udovica hrvatskih branitelja domovinskog rata - podružnica Karlovac</izvorni_sadrzaj>
    <derivirana_varijabla naziv="DomainObject.Predmet.ProtustrankaIDrugi_1">Udruga udovica hrvatskih branitelja domovinskog rata - podružnica Karlovac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Udruga udovica hrvatskih branitelja domovinskog rata - podružnica Karlovac, OIB 03312018718, Ul.Kralja P.Krešimira IV  4/A, 47000 Karlovac</izvorni_sadrzaj>
    <derivirana_varijabla naziv="DomainObject.Predmet.ProtustrankaIDrugiAdressOIB_1">Udruga udovica hrvatskih branitelja domovinskog rata - podružnica Karlovac, OIB 03312018718, Ul.Kralja P.Krešimira IV  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Udruga udovica hrvatskih branitelja domovinskog rata - podružnica Karlovac</item>
      <item>Ruža Rajčević</item>
    </izvorni_sadrzaj>
    <derivirana_varijabla naziv="DomainObject.Predmet.SudioniciListNaziv_1">
      <item>Fina, RC Zagreb, podružnica Karlovac</item>
      <item>Udruga udovica hrvatskih branitelja domovinskog rata - podružnica Karlovac</item>
      <item>Ruža Rajčević</item>
    </derivirana_varijabla>
  </DomainObject.Predmet.SudioniciListNaziv>
  <DomainObject.Predmet.SudioniciListAdressOIB>
    <izvorni_sadrzaj>
      <item>Fina, RC Zagreb, podružnica Karlovac, OIB 85821130368, Vitezovićeva 1,47000 Karlovac</item>
      <item>Udruga udovica hrvatskih branitelja domovinskog rata - podružnica Karlovac, OIB 03312018718, Ul.Kralja P.Krešimira IV  4/A,47000 Karlovac</item>
      <item>Ruža Rajčević</item>
    </izvorni_sadrzaj>
    <derivirana_varijabla naziv="DomainObject.Predmet.SudioniciListAdressOIB_1">
      <item>Fina, RC Zagreb, podružnica Karlovac, OIB 85821130368, Vitezovićeva 1,47000 Karlovac</item>
      <item>Udruga udovica hrvatskih branitelja domovinskog rata - podružnica Karlovac, OIB 03312018718, Ul.Kralja P.Krešimira IV  4/A,47000 Karlovac</item>
      <item>Ruža Rajčević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03312018718</item>
      <item>, OIB null</item>
    </izvorni_sadrzaj>
    <derivirana_varijabla naziv="DomainObject.Predmet.SudioniciListNazivOIB_1">
      <item>, OIB 85821130368</item>
      <item>, OIB 03312018718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3431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2016-03-10T11:28:00Z</dcterms:created>
  <dc:creator>gboljkovac</dc:creator>
  <cp:lastModifiedBy>Goranka Boljkovac</cp:lastModifiedBy>
  <cp:lastPrinted>2016-03-10T11:28:00Z</cp:lastPrinted>
  <dcterms:modified xmlns:xsi="http://www.w3.org/2001/XMLSchema-instance" xsi:type="dcterms:W3CDTF">2016-03-10T11:28:00Z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