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199E3" w14:paraId="7FD2A2BA" w:rsidRDefault="00CD63B1" w:rsidP="00CD63B1" w:rsidR="00CD63B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EB9C17D" w:rsidRDefault="00CD63B1" w:rsidP="00CD63B1" w:rsidR="00CD63B1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740C548" w:rsidRDefault="00CD63B1" w:rsidP="00CD63B1" w:rsidR="00CD63B1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ADD3213" w:rsidRDefault="00CD63B1" w:rsidP="00CD63B1" w:rsidR="00CD63B1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St-2855/2015</w:t>
      </w:r>
    </w:p>
    <w:p w14:textId="77777777" w14:paraId="32D6D15A" w:rsidRDefault="00CD63B1" w:rsidP="00CD63B1" w:rsidR="00CD63B1">
      <w:pPr>
        <w:rPr>
          <w:sz w:val="22"/>
          <w:szCs w:val="22"/>
        </w:rPr>
      </w:pPr>
    </w:p>
    <w:p w14:textId="77777777" w14:paraId="762A4A5A" w:rsidRDefault="00CD63B1" w:rsidP="00CD63B1" w:rsidR="00CD63B1">
      <w:pPr>
        <w:rPr>
          <w:sz w:val="22"/>
          <w:szCs w:val="22"/>
        </w:rPr>
      </w:pPr>
    </w:p>
    <w:p w14:textId="77777777" w14:paraId="4F7344AC" w:rsidRDefault="00CD63B1" w:rsidP="00CD63B1" w:rsidR="00CD63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MO-DE ADAPTACIJE d.o.o., Zaprešić, Rude Bosaka 5, OIB 51806017669, temeljem odredbe članka 430. Stečajnog zakona (N. N. br. 71/15), dana 4. ožujka 2016.g.              </w:t>
      </w:r>
    </w:p>
    <w:p w14:textId="77777777" w14:paraId="141E5C92" w:rsidRDefault="00CD63B1" w:rsidP="00CD63B1" w:rsidR="00CD63B1">
      <w:pPr>
        <w:jc w:val="both"/>
        <w:rPr>
          <w:sz w:val="22"/>
          <w:szCs w:val="22"/>
        </w:rPr>
      </w:pPr>
    </w:p>
    <w:p w14:textId="77777777" w14:paraId="6BD1F799" w:rsidRDefault="00CD63B1" w:rsidP="00CD63B1" w:rsidR="00CD63B1">
      <w:pPr>
        <w:jc w:val="both"/>
        <w:rPr>
          <w:sz w:val="22"/>
          <w:szCs w:val="22"/>
        </w:rPr>
      </w:pPr>
    </w:p>
    <w:p w14:textId="77777777" w14:paraId="71148903" w:rsidRDefault="00CD63B1" w:rsidP="00CD63B1" w:rsidR="00CD63B1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BD92F9A" w:rsidRDefault="00CD63B1" w:rsidP="00CD63B1" w:rsidR="00CD63B1">
      <w:pPr>
        <w:jc w:val="center"/>
        <w:rPr>
          <w:sz w:val="22"/>
          <w:szCs w:val="22"/>
        </w:rPr>
      </w:pPr>
    </w:p>
    <w:p w14:textId="77777777" w14:paraId="1603F5FF" w:rsidRDefault="00CD63B1" w:rsidP="00CD63B1" w:rsidR="00CD63B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textId="77777777" w14:paraId="31010351" w:rsidRDefault="00CD63B1" w:rsidP="00CD63B1" w:rsidR="00CD63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MO-DE ADAPTACIJE d.o.o., Zaprešić, Rude Bosaka 5, OIB 51806017669.           </w:t>
      </w:r>
    </w:p>
    <w:p w14:textId="77777777" w14:paraId="0EE8FF70" w:rsidRDefault="00CD63B1" w:rsidP="00CD63B1" w:rsidR="00CD63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49.663,45 kn. </w:t>
      </w:r>
    </w:p>
    <w:p w14:textId="77777777" w14:paraId="1B9C2A55" w:rsidRDefault="00CD63B1" w:rsidP="00CD63B1" w:rsidR="00CD63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110ACA9" w:rsidRDefault="00CD63B1" w:rsidP="00CD63B1" w:rsidR="00CD63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7BCA890" w:rsidRDefault="00CD63B1" w:rsidP="00CD63B1" w:rsidR="00CD63B1">
      <w:pPr>
        <w:ind w:firstLine="708"/>
        <w:jc w:val="both"/>
        <w:rPr>
          <w:sz w:val="22"/>
          <w:szCs w:val="22"/>
        </w:rPr>
      </w:pPr>
    </w:p>
    <w:p w14:textId="77777777" w14:paraId="6B9B55A1" w:rsidRDefault="00CD63B1" w:rsidP="00CD63B1" w:rsidR="00CD63B1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130FFF8" w:rsidRDefault="00CD63B1" w:rsidP="00CD63B1" w:rsidR="00CD63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FD897F3" w:rsidRDefault="00CD63B1" w:rsidP="00CD63B1" w:rsidR="00CD63B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34A0A5E" w:rsidRDefault="00CD63B1" w:rsidP="00CD63B1" w:rsidR="00CD63B1">
      <w:pPr>
        <w:jc w:val="both"/>
        <w:rPr>
          <w:sz w:val="22"/>
          <w:szCs w:val="22"/>
        </w:rPr>
      </w:pPr>
    </w:p>
    <w:p w14:textId="77777777" w14:paraId="4A7C5765" w:rsidRDefault="00CD63B1" w:rsidP="00CD63B1" w:rsidR="00CD63B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4. ožujka 2016.g.    </w:t>
      </w:r>
    </w:p>
    <w:p w14:textId="77777777" w14:paraId="1F318DB8" w:rsidRDefault="00CD63B1" w:rsidP="00CD63B1" w:rsidR="00CD63B1">
      <w:pPr>
        <w:jc w:val="center"/>
        <w:rPr>
          <w:sz w:val="22"/>
          <w:szCs w:val="22"/>
        </w:rPr>
      </w:pPr>
    </w:p>
    <w:p w14:textId="77777777" w14:paraId="4B169606" w:rsidRDefault="00CD63B1" w:rsidP="00CD63B1" w:rsidR="00CD63B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C863747" w:rsidRDefault="00CD63B1" w:rsidP="00CD63B1" w:rsidR="00CD63B1">
      <w:pPr>
        <w:ind w:firstLine="708" w:left="5664"/>
        <w:jc w:val="both"/>
        <w:rPr>
          <w:sz w:val="22"/>
          <w:szCs w:val="22"/>
        </w:rPr>
      </w:pPr>
    </w:p>
    <w:p w14:textId="77777777" w14:paraId="04036322" w:rsidRDefault="00CD63B1" w:rsidP="00CD63B1" w:rsidR="00CD63B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0FEB5A5" w:rsidRDefault="00CD63B1" w:rsidP="00CD63B1" w:rsidR="00CD63B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68B2774" w:rsidRDefault="00CD63B1" w:rsidP="00CD63B1" w:rsidR="00CD63B1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3753C91" w:rsidRDefault="00CD63B1" w:rsidP="00CD63B1" w:rsidR="00CD63B1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3A1860D" w:rsidRDefault="00CD63B1" w:rsidP="00CD63B1" w:rsidR="00CD63B1">
      <w:pPr>
        <w:jc w:val="center"/>
        <w:rPr>
          <w:sz w:val="22"/>
          <w:szCs w:val="22"/>
        </w:rPr>
      </w:pPr>
    </w:p>
    <w:p w14:textId="77777777" w14:paraId="16A098D6" w:rsidRDefault="00CD63B1" w:rsidP="00CD63B1" w:rsidR="00CD63B1">
      <w:pPr>
        <w:tabs>
          <w:tab w:pos="709" w:val="left"/>
        </w:tabs>
        <w:jc w:val="both"/>
        <w:rPr>
          <w:sz w:val="22"/>
          <w:szCs w:val="22"/>
        </w:rPr>
      </w:pPr>
    </w:p>
    <w:p w14:textId="01477E87" w14:paraId="01477E8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D63B1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6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63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63B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6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63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63B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108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St-2855/2015</izvorni_sadrzaj>
    <derivirana_varijabla naziv="DomainObject.Predmet.OznakaBroj_1">St-2855/2015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MO-DE ADAPTACIJE d.o.o.</izvorni_sadrzaj>
    <derivirana_varijabla naziv="DomainObject.Predmet.ProtustrankaFormated_1">  MO-DE ADAPTACIJE d.o.o.</derivirana_varijabla>
  </DomainObject.Predmet.ProtustrankaFormated>
  <DomainObject.Predmet.ProtustrankaFormatedOIB>
    <izvorni_sadrzaj>  MO-DE ADAPTACIJE d.o.o., OIB 51806017669</izvorni_sadrzaj>
    <derivirana_varijabla naziv="DomainObject.Predmet.ProtustrankaFormatedOIB_1">  MO-DE ADAPTACIJE d.o.o., OIB 51806017669</derivirana_varijabla>
  </DomainObject.Predmet.ProtustrankaFormatedOIB>
  <DomainObject.Predmet.ProtustrankaFormatedWithAdress>
    <izvorni_sadrzaj> MO-DE ADAPTACIJE d.o.o., Rude Bosaka 5, 10290 Zaprešić</izvorni_sadrzaj>
    <derivirana_varijabla naziv="DomainObject.Predmet.ProtustrankaFormatedWithAdress_1"> MO-DE ADAPTACIJE d.o.o., Rude Bosaka 5, 10290 Zaprešić</derivirana_varijabla>
  </DomainObject.Predmet.ProtustrankaFormatedWithAdress>
  <DomainObject.Predmet.ProtustrankaFormatedWithAdressOIB>
    <izvorni_sadrzaj> MO-DE ADAPTACIJE d.o.o., OIB 51806017669, Rude Bosaka 5, 10290 Zaprešić</izvorni_sadrzaj>
    <derivirana_varijabla naziv="DomainObject.Predmet.ProtustrankaFormatedWithAdressOIB_1"> MO-DE ADAPTACIJE d.o.o., OIB 51806017669, Rude Bosaka 5, 10290 Zaprešić</derivirana_varijabla>
  </DomainObject.Predmet.ProtustrankaFormatedWithAdressOIB>
  <DomainObject.Predmet.ProtustrankaWithAdress>
    <izvorni_sadrzaj>MO-DE ADAPTACIJE d.o.o. Rude Bosaka 5, 10290 Zaprešić</izvorni_sadrzaj>
    <derivirana_varijabla naziv="DomainObject.Predmet.ProtustrankaWithAdress_1">MO-DE ADAPTACIJE d.o.o. Rude Bosaka 5, 10290 Zaprešić</derivirana_varijabla>
  </DomainObject.Predmet.ProtustrankaWithAdress>
  <DomainObject.Predmet.ProtustrankaWithAdressOIB>
    <izvorni_sadrzaj>MO-DE ADAPTACIJE d.o.o., OIB 51806017669, Rude Bosaka 5, 10290 Zaprešić</izvorni_sadrzaj>
    <derivirana_varijabla naziv="DomainObject.Predmet.ProtustrankaWithAdressOIB_1">MO-DE ADAPTACIJE d.o.o., OIB 51806017669, Rude Bosaka 5, 10290 Zaprešić</derivirana_varijabla>
  </DomainObject.Predmet.ProtustrankaWithAdressOIB>
  <DomainObject.Predmet.ProtustrankaNazivFormated>
    <izvorni_sadrzaj>MO-DE ADAPTACIJE d.o.o.</izvorni_sadrzaj>
    <derivirana_varijabla naziv="DomainObject.Predmet.ProtustrankaNazivFormated_1">MO-DE ADAPTACIJE d.o.o.</derivirana_varijabla>
  </DomainObject.Predmet.ProtustrankaNazivFormated>
  <DomainObject.Predmet.ProtustrankaNazivFormatedOIB>
    <izvorni_sadrzaj>MO-DE ADAPTACIJE d.o.o., OIB 51806017669</izvorni_sadrzaj>
    <derivirana_varijabla naziv="DomainObject.Predmet.ProtustrankaNazivFormatedOIB_1">MO-DE ADAPTACIJE d.o.o., OIB 51806017669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MO-DE ADAPTACIJE d.o.o.</item>
    </izvorni_sadrzaj>
    <derivirana_varijabla naziv="DomainObject.Predmet.ProtuStrankaListFormated_1">
      <item>MO-DE ADAPTACIJE d.o.o.</item>
    </derivirana_varijabla>
  </DomainObject.Predmet.ProtuStrankaListFormated>
  <DomainObject.Predmet.ProtuStrankaListFormatedOIB>
    <izvorni_sadrzaj>
      <item>MO-DE ADAPTACIJE d.o.o., OIB 51806017669</item>
    </izvorni_sadrzaj>
    <derivirana_varijabla naziv="DomainObject.Predmet.ProtuStrankaListFormatedOIB_1">
      <item>MO-DE ADAPTACIJE d.o.o., OIB 51806017669</item>
    </derivirana_varijabla>
  </DomainObject.Predmet.ProtuStrankaListFormatedOIB>
  <DomainObject.Predmet.ProtuStrankaListFormatedWithAdress>
    <izvorni_sadrzaj>
      <item>MO-DE ADAPTACIJE d.o.o., Rude Bosaka 5, 10290 Zaprešić</item>
    </izvorni_sadrzaj>
    <derivirana_varijabla naziv="DomainObject.Predmet.ProtuStrankaListFormatedWithAdress_1">
      <item>MO-DE ADAPTACIJE d.o.o., Rude Bosaka 5, 10290 Zaprešić</item>
    </derivirana_varijabla>
  </DomainObject.Predmet.ProtuStrankaListFormatedWithAdress>
  <DomainObject.Predmet.ProtuStrankaListFormatedWithAdressOIB>
    <izvorni_sadrzaj>
      <item>MO-DE ADAPTACIJE d.o.o., OIB 51806017669, Rude Bosaka 5, 10290 Zaprešić</item>
    </izvorni_sadrzaj>
    <derivirana_varijabla naziv="DomainObject.Predmet.ProtuStrankaListFormatedWithAdressOIB_1">
      <item>MO-DE ADAPTACIJE d.o.o., OIB 51806017669, Rude Bosaka 5, 10290 Zaprešić</item>
    </derivirana_varijabla>
  </DomainObject.Predmet.ProtuStrankaListFormatedWithAdressOIB>
  <DomainObject.Predmet.ProtuStrankaListNazivFormated>
    <izvorni_sadrzaj>
      <item>MO-DE ADAPTACIJE d.o.o.</item>
    </izvorni_sadrzaj>
    <derivirana_varijabla naziv="DomainObject.Predmet.ProtuStrankaListNazivFormated_1">
      <item>MO-DE ADAPTACIJE d.o.o.</item>
    </derivirana_varijabla>
  </DomainObject.Predmet.ProtuStrankaListNazivFormated>
  <DomainObject.Predmet.ProtuStrankaListNazivFormatedOIB>
    <izvorni_sadrzaj>
      <item>MO-DE ADAPTACIJE d.o.o., OIB 51806017669</item>
    </izvorni_sadrzaj>
    <derivirana_varijabla naziv="DomainObject.Predmet.ProtuStrankaListNazivFormatedOIB_1">
      <item>MO-DE ADAPTACIJE d.o.o., OIB 51806017669</item>
    </derivirana_varijabla>
  </DomainObject.Predmet.ProtuStrankaListNazivFormatedOIB>
  <DomainObject.Predmet.OstaliListFormated>
    <izvorni_sadrzaj>
      <item>Dubravko Ključarić</item>
      <item>HRVATSKI ZAVOD ZA MIROVINSKO OSIGURANJE</item>
    </izvorni_sadrzaj>
    <derivirana_varijabla naziv="DomainObject.Predmet.OstaliListFormated_1">
      <item>Dubravko Ključarić</item>
      <item>HRVATSKI ZAVOD ZA MIROVINSKO OSIGURANJE</item>
    </derivirana_varijabla>
  </DomainObject.Predmet.OstaliListFormated>
  <DomainObject.Predmet.OstaliListFormatedOIB>
    <izvorni_sadrzaj>
      <item>Dubravko Ključarić, OIB 62518848980</item>
      <item>HRVATSKI ZAVOD ZA MIROVINSKO OSIGURANJE, OIB 84397956623</item>
    </izvorni_sadrzaj>
    <derivirana_varijabla naziv="DomainObject.Predmet.OstaliListFormatedOIB_1">
      <item>Dubravko Ključarić, OIB 62518848980</item>
      <item>HRVATSKI ZAVOD ZA MIROVINSKO OSIGURANJE, OIB 84397956623</item>
    </derivirana_varijabla>
  </DomainObject.Predmet.OstaliListFormatedOIB>
  <DomainObject.Predmet.OstaliListFormatedWithAdress>
    <izvorni_sadrzaj>
      <item>Dubravko Ključarić, Rude Bosaka 5, 10290 Zaprešić</item>
      <item>HRVATSKI ZAVOD ZA MIROVINSKO OSIGURANJE, Trpimirova 4, 10000 Zagreb</item>
    </izvorni_sadrzaj>
    <derivirana_varijabla naziv="DomainObject.Predmet.OstaliListFormatedWithAdress_1">
      <item>Dubravko Ključarić, Rude Bosaka 5, 10290 Zaprešić</item>
      <item>HRVATSKI ZAVOD ZA MIROVINSKO OSIGURANJE, Trpimirova 4, 10000 Zagreb</item>
    </derivirana_varijabla>
  </DomainObject.Predmet.OstaliListFormatedWithAdress>
  <DomainObject.Predmet.OstaliListFormatedWithAdressOIB>
    <izvorni_sadrzaj>
      <item>Dubravko Ključarić, OIB 62518848980, Rude Bosaka 5, 10290 Zaprešić</item>
      <item>HRVATSKI ZAVOD ZA MIROVINSKO OSIGURANJE, OIB 84397956623, Trpimirova 4, 10000 Zagreb</item>
    </izvorni_sadrzaj>
    <derivirana_varijabla naziv="DomainObject.Predmet.OstaliListFormatedWithAdressOIB_1">
      <item>Dubravko Ključarić, OIB 62518848980, Rude Bosaka 5, 10290 Zaprešić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Dubravko Ključarić</item>
      <item>HRVATSKI ZAVOD ZA MIROVINSKO OSIGURANJE</item>
    </izvorni_sadrzaj>
    <derivirana_varijabla naziv="DomainObject.Predmet.OstaliListNazivFormated_1">
      <item>Dubravko Ključarić</item>
      <item>HRVATSKI ZAVOD ZA MIROVINSKO OSIGURANJE</item>
    </derivirana_varijabla>
  </DomainObject.Predmet.OstaliListNazivFormated>
  <DomainObject.Predmet.OstaliListNazivFormatedOIB>
    <izvorni_sadrzaj>
      <item>Dubravko Ključarić, OIB 62518848980</item>
      <item>HRVATSKI ZAVOD ZA MIROVINSKO OSIGURANJE, OIB 84397956623</item>
    </izvorni_sadrzaj>
    <derivirana_varijabla naziv="DomainObject.Predmet.OstaliListNazivFormatedOIB_1">
      <item>Dubravko Ključarić, OIB 62518848980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MO-DE ADAPTACIJE d.o.o.</izvorni_sadrzaj>
    <derivirana_varijabla naziv="DomainObject.Predmet.ProtustrankaIDrugi_1">MO-DE ADAPTACIJE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MO-DE ADAPTACIJE d.o.o., OIB 51806017669, Rude Bosaka 5, 10290 Zaprešić</izvorni_sadrzaj>
    <derivirana_varijabla naziv="DomainObject.Predmet.ProtustrankaIDrugiAdressOIB_1">MO-DE ADAPTACIJE d.o.o., OIB 51806017669, Rude Bosaka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MO-DE ADAPTACIJE d.o.o.</item>
      <item>Dubravko Ključarić</item>
      <item>HRVATSKI ZAVOD ZA MIROVINSKO OSIGURANJE</item>
    </izvorni_sadrzaj>
    <derivirana_varijabla naziv="DomainObject.Predmet.SudioniciListNaziv_1">
      <item>FINA Regionalni centar Zagreb</item>
      <item>MO-DE ADAPTACIJE d.o.o.</item>
      <item>Dubravko Ključarić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MO-DE ADAPTACIJE d.o.o., OIB 51806017669, Rude Bosaka 5,10290 Zaprešić</item>
      <item>Dubravko Ključarić, OIB 62518848980, Rude Bosaka 5,10290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MO-DE ADAPTACIJE d.o.o., OIB 51806017669, Rude Bosaka 5,10290 Zaprešić</item>
      <item>Dubravko Ključarić, OIB 62518848980, Rude Bosaka 5,10290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51806017669</item>
      <item>, OIB 62518848980</item>
      <item>, OIB 84397956623</item>
    </izvorni_sadrzaj>
    <derivirana_varijabla naziv="DomainObject.Predmet.SudioniciListNazivOIB_1">
      <item>, OIB 85821130368</item>
      <item>, OIB 51806017669</item>
      <item>, OIB 62518848980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1438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2016-03-04T13:12:00Z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