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33dda" w14:paraId="5933dda" w:rsidRDefault="0090461B" w:rsidP="0090461B" w:rsidR="0090461B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90461B" w:rsidP="0090461B" w:rsidR="0090461B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90461B" w:rsidP="0090461B" w:rsidR="0090461B">
      <w:pPr>
        <w:jc w:val="center"/>
        <w:rPr>
          <w:rFonts w:hAnsi="Times New Roman" w:ascii="Times New Roman"/>
          <w:sz w:val="24"/>
        </w:rPr>
      </w:pPr>
    </w:p>
    <w:p w:rsidRDefault="0090461B" w:rsidP="0090461B" w:rsidR="0090461B" w:rsidRPr="003726DD">
      <w:pPr>
        <w:jc w:val="center"/>
        <w:rPr>
          <w:rFonts w:hAnsi="Times New Roman" w:ascii="Times New Roman"/>
          <w:sz w:val="24"/>
        </w:rPr>
      </w:pPr>
    </w:p>
    <w:p w:rsidRDefault="0090461B" w:rsidP="0090461B" w:rsidR="0090461B" w:rsidRPr="008C7A84">
      <w:pPr>
        <w:jc w:val="both"/>
        <w:rPr>
          <w:rFonts w:hAnsi="Bookman Old Style" w:ascii="Bookman Old Style"/>
          <w:sz w:val="24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Nadle</w:t>
      </w:r>
      <w:r w:rsidRPr="008C7A84">
        <w:rPr>
          <w:rFonts w:hAnsi="Bookman Old Style" w:ascii="Bookman Old Style"/>
          <w:sz w:val="24"/>
        </w:rPr>
        <w:t>ž</w:t>
      </w:r>
      <w:r w:rsidRPr="008C7A84">
        <w:rPr>
          <w:rFonts w:hAnsi="Bookman Old Style" w:ascii="Bookman Old Style"/>
          <w:sz w:val="24"/>
          <w:szCs w:val="24"/>
          <w:lang w:val="pl-PL"/>
        </w:rPr>
        <w:t>ni</w:t>
      </w:r>
      <w:r w:rsidRPr="008C7A84">
        <w:rPr>
          <w:rFonts w:hAnsi="Bookman Old Style" w:ascii="Bookman Old Style"/>
          <w:sz w:val="24"/>
        </w:rPr>
        <w:t xml:space="preserve"> </w:t>
      </w:r>
      <w:r w:rsidRPr="008C7A84">
        <w:rPr>
          <w:rFonts w:hAnsi="Bookman Old Style" w:ascii="Bookman Old Style"/>
          <w:sz w:val="24"/>
          <w:szCs w:val="24"/>
          <w:lang w:val="pl-PL"/>
        </w:rPr>
        <w:t>trgova</w:t>
      </w:r>
      <w:r w:rsidRPr="008C7A84">
        <w:rPr>
          <w:rFonts w:hAnsi="Bookman Old Style" w:ascii="Bookman Old Style"/>
          <w:sz w:val="24"/>
        </w:rPr>
        <w:t>č</w:t>
      </w:r>
      <w:r w:rsidRPr="008C7A84">
        <w:rPr>
          <w:rFonts w:hAnsi="Bookman Old Style" w:ascii="Bookman Old Style"/>
          <w:sz w:val="24"/>
          <w:szCs w:val="24"/>
          <w:lang w:val="pl-PL"/>
        </w:rPr>
        <w:t>ki</w:t>
      </w:r>
      <w:r w:rsidRPr="008C7A84">
        <w:rPr>
          <w:rFonts w:hAnsi="Bookman Old Style" w:ascii="Bookman Old Style"/>
          <w:sz w:val="24"/>
        </w:rPr>
        <w:t xml:space="preserve"> </w:t>
      </w:r>
      <w:r w:rsidRPr="008C7A84">
        <w:rPr>
          <w:rFonts w:hAnsi="Bookman Old Style" w:ascii="Bookman Old Style"/>
          <w:sz w:val="24"/>
          <w:szCs w:val="24"/>
          <w:lang w:val="pl-PL"/>
        </w:rPr>
        <w:t>sud</w:t>
      </w:r>
      <w:r w:rsidRPr="008C7A84">
        <w:rPr>
          <w:rFonts w:hAnsi="Bookman Old Style" w:ascii="Bookman Old Style"/>
          <w:sz w:val="24"/>
        </w:rPr>
        <w:t xml:space="preserve"> : Zagreb</w:t>
      </w:r>
    </w:p>
    <w:p w:rsidRDefault="0090461B" w:rsidP="0090461B" w:rsidR="0090461B" w:rsidRPr="008C7A84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Poslovni broj spisa: St-</w:t>
      </w:r>
      <w:r w:rsidR="003C1605">
        <w:rPr>
          <w:rFonts w:hAnsi="Bookman Old Style" w:ascii="Bookman Old Style"/>
          <w:sz w:val="24"/>
          <w:szCs w:val="24"/>
          <w:lang w:val="pl-PL"/>
        </w:rPr>
        <w:t>2425</w:t>
      </w:r>
      <w:r w:rsidRPr="008C7A84">
        <w:rPr>
          <w:rFonts w:hAnsi="Bookman Old Style" w:ascii="Bookman Old Style"/>
          <w:sz w:val="24"/>
          <w:szCs w:val="24"/>
          <w:lang w:val="pl-PL"/>
        </w:rPr>
        <w:t>/</w:t>
      </w:r>
      <w:r w:rsidR="003C1605">
        <w:rPr>
          <w:rFonts w:hAnsi="Bookman Old Style" w:ascii="Bookman Old Style"/>
          <w:sz w:val="24"/>
          <w:szCs w:val="24"/>
          <w:lang w:val="pl-PL"/>
        </w:rPr>
        <w:t>2017</w:t>
      </w:r>
    </w:p>
    <w:p w:rsidRDefault="0090461B" w:rsidP="0090461B" w:rsidR="0090461B" w:rsidRPr="008C7A84">
      <w:pPr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Dužnik (ime i prezime / tvrtka ili naziv, OIB, adresa / sjedište):</w:t>
      </w:r>
    </w:p>
    <w:p w:rsidRDefault="006A1118" w:rsidP="0090461B" w:rsidR="0090461B">
      <w:pPr>
        <w:rPr>
          <w:rFonts w:hAnsi="Bookman Old Style" w:ascii="Bookman Old Style"/>
        </w:rPr>
      </w:pPr>
      <w:r>
        <w:rPr>
          <w:rFonts w:hAnsi="Bookman Old Style" w:ascii="Bookman Old Style"/>
          <w:b/>
          <w:sz w:val="24"/>
          <w:szCs w:val="24"/>
          <w:lang w:val="pl-PL"/>
        </w:rPr>
        <w:t>FUGU PROMET</w:t>
      </w:r>
      <w:r w:rsidR="0090461B" w:rsidRPr="005412B1">
        <w:rPr>
          <w:rFonts w:hAnsi="Bookman Old Style" w:ascii="Bookman Old Style"/>
          <w:b/>
          <w:sz w:val="24"/>
          <w:szCs w:val="24"/>
          <w:lang w:val="pl-PL"/>
        </w:rPr>
        <w:t xml:space="preserve"> d.o.o. – u stečaju</w:t>
      </w:r>
      <w:r w:rsidR="0090461B" w:rsidRPr="008C7A84">
        <w:rPr>
          <w:rFonts w:hAnsi="Bookman Old Style" w:ascii="Bookman Old Style"/>
          <w:sz w:val="24"/>
          <w:szCs w:val="24"/>
          <w:lang w:val="pl-PL"/>
        </w:rPr>
        <w:t>,</w:t>
      </w:r>
      <w:r w:rsidR="0090461B">
        <w:rPr>
          <w:rFonts w:hAnsi="Bookman Old Style" w:ascii="Bookman Old Style"/>
          <w:sz w:val="24"/>
          <w:szCs w:val="24"/>
          <w:lang w:val="pl-PL"/>
        </w:rPr>
        <w:t xml:space="preserve"> Zagreb</w:t>
      </w:r>
      <w:r w:rsidR="008C3905">
        <w:rPr>
          <w:rFonts w:hAnsi="Bookman Old Style" w:ascii="Bookman Old Style"/>
          <w:sz w:val="24"/>
          <w:szCs w:val="24"/>
          <w:lang w:val="pl-PL"/>
        </w:rPr>
        <w:t xml:space="preserve">, </w:t>
      </w:r>
      <w:r w:rsidR="008C3905" w:rsidRPr="008C3905">
        <w:rPr>
          <w:rFonts w:hAnsi="Bookman Old Style" w:ascii="Bookman Old Style"/>
          <w:sz w:val="24"/>
          <w:szCs w:val="24"/>
          <w:lang w:val="pl-PL"/>
        </w:rPr>
        <w:t>Ulica grada Vukovara 269d</w:t>
      </w:r>
    </w:p>
    <w:p w:rsidRDefault="0090461B" w:rsidP="0090461B" w:rsidR="0090461B" w:rsidRPr="00B608F4">
      <w:pPr>
        <w:rPr>
          <w:rFonts w:hAnsi="Bookman Old Style" w:ascii="Bookman Old Style"/>
        </w:rPr>
      </w:pPr>
      <w:r w:rsidRPr="00B608F4">
        <w:rPr>
          <w:rFonts w:hAnsi="Bookman Old Style" w:ascii="Bookman Old Style"/>
          <w:sz w:val="24"/>
        </w:rPr>
        <w:t>OIB:</w:t>
      </w:r>
      <w:r>
        <w:rPr>
          <w:rFonts w:hAnsi="Bookman Old Style" w:ascii="Bookman Old Style"/>
          <w:sz w:val="24"/>
        </w:rPr>
        <w:t xml:space="preserve"> </w:t>
      </w:r>
      <w:r w:rsidR="008C3905" w:rsidRPr="008C3905">
        <w:rPr>
          <w:rFonts w:hAnsi="Bookman Old Style" w:ascii="Bookman Old Style"/>
          <w:sz w:val="24"/>
        </w:rPr>
        <w:t>43449576658</w:t>
      </w:r>
    </w:p>
    <w:p w:rsidRDefault="0090461B" w:rsidP="0090461B" w:rsidR="0090461B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90461B" w:rsidP="0090461B" w:rsidR="0090461B" w:rsidRPr="008C7A84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90461B" w:rsidP="0090461B" w:rsidR="0090461B" w:rsidRPr="008C7A84">
      <w:pPr>
        <w:rPr>
          <w:rFonts w:hAnsi="Bookman Old Style" w:ascii="Bookman Old Style"/>
          <w:sz w:val="24"/>
          <w:szCs w:val="24"/>
          <w:lang w:val="pl-PL"/>
        </w:rPr>
      </w:pPr>
      <w:r w:rsidRPr="00953533">
        <w:rPr>
          <w:rFonts w:hAnsi="Bookman Old Style" w:ascii="Bookman Old Style"/>
          <w:b/>
          <w:sz w:val="24"/>
          <w:szCs w:val="24"/>
          <w:lang w:val="pl-PL"/>
        </w:rPr>
        <w:t xml:space="preserve">I.  TIJEK STEČAJNOGA POSTUPKA </w:t>
      </w:r>
      <w:r w:rsidRPr="008C7A84">
        <w:rPr>
          <w:rFonts w:hAnsi="Bookman Old Style" w:ascii="Bookman Old Style"/>
          <w:sz w:val="24"/>
          <w:szCs w:val="24"/>
          <w:lang w:val="pl-PL"/>
        </w:rPr>
        <w:t xml:space="preserve">U RAZDOBLJU OD </w:t>
      </w:r>
      <w:r w:rsidR="00A9232D">
        <w:rPr>
          <w:rFonts w:hAnsi="Bookman Old Style" w:ascii="Bookman Old Style"/>
          <w:sz w:val="24"/>
          <w:szCs w:val="24"/>
          <w:lang w:val="pl-PL"/>
        </w:rPr>
        <w:t>30.11</w:t>
      </w:r>
      <w:r>
        <w:rPr>
          <w:rFonts w:hAnsi="Bookman Old Style" w:ascii="Bookman Old Style"/>
          <w:sz w:val="24"/>
          <w:szCs w:val="24"/>
          <w:lang w:val="pl-PL"/>
        </w:rPr>
        <w:t>.</w:t>
      </w:r>
      <w:r w:rsidRPr="008C7A84">
        <w:rPr>
          <w:rFonts w:hAnsi="Bookman Old Style" w:ascii="Bookman Old Style"/>
          <w:sz w:val="24"/>
          <w:szCs w:val="24"/>
          <w:lang w:val="pl-PL"/>
        </w:rPr>
        <w:t>201</w:t>
      </w:r>
      <w:r>
        <w:rPr>
          <w:rFonts w:hAnsi="Bookman Old Style" w:ascii="Bookman Old Style"/>
          <w:sz w:val="24"/>
          <w:szCs w:val="24"/>
          <w:lang w:val="pl-PL"/>
        </w:rPr>
        <w:t>8</w:t>
      </w:r>
      <w:r w:rsidRPr="008C7A84">
        <w:rPr>
          <w:rFonts w:hAnsi="Bookman Old Style" w:ascii="Bookman Old Style"/>
          <w:sz w:val="24"/>
          <w:szCs w:val="24"/>
          <w:lang w:val="pl-PL"/>
        </w:rPr>
        <w:t xml:space="preserve">. DO </w:t>
      </w:r>
      <w:r w:rsidR="00A9232D">
        <w:rPr>
          <w:rFonts w:hAnsi="Bookman Old Style" w:ascii="Bookman Old Style"/>
          <w:sz w:val="24"/>
          <w:szCs w:val="24"/>
          <w:lang w:val="pl-PL"/>
        </w:rPr>
        <w:t>28.02.2019</w:t>
      </w:r>
      <w:r>
        <w:rPr>
          <w:rFonts w:hAnsi="Bookman Old Style" w:ascii="Bookman Old Style"/>
          <w:sz w:val="24"/>
          <w:szCs w:val="24"/>
          <w:lang w:val="pl-PL"/>
        </w:rPr>
        <w:t>. godine.</w:t>
      </w:r>
    </w:p>
    <w:p w:rsidRDefault="0090461B" w:rsidP="0090461B" w:rsidR="0090461B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B33720" w:rsidP="00B24E45" w:rsidR="00B24E45">
      <w:pPr>
        <w:pStyle w:val="Tijeloteksta"/>
      </w:pPr>
      <w:r>
        <w:t>Nak</w:t>
      </w:r>
      <w:r w:rsidR="003C1605">
        <w:t>on zadnjeg izvješća o tijeku stečajnog postupka i stanju stečajne mase</w:t>
      </w:r>
      <w:r>
        <w:t>,</w:t>
      </w:r>
      <w:r w:rsidR="003C1605">
        <w:t xml:space="preserve"> poduzete su</w:t>
      </w:r>
      <w:r w:rsidR="00B24E45">
        <w:t xml:space="preserve"> sljedeće aktivnosti:</w:t>
      </w:r>
    </w:p>
    <w:p w:rsidRDefault="00C2717D" w:rsidP="00A9232D" w:rsidR="00C2717D">
      <w:pPr>
        <w:pStyle w:val="Tijeloteksta"/>
      </w:pPr>
    </w:p>
    <w:p w:rsidRDefault="00961046" w:rsidP="001D4765" w:rsidR="001D4765">
      <w:pPr>
        <w:pStyle w:val="Tijeloteksta"/>
        <w:numPr>
          <w:ilvl w:val="0"/>
          <w:numId w:val="9"/>
        </w:numPr>
        <w:ind w:hanging="284" w:left="284"/>
      </w:pPr>
      <w:r>
        <w:t>Dana 09. 11. 2018. godine predala sam na sud Prijedlog za sazivanje Skupštine vjerovni</w:t>
      </w:r>
      <w:r w:rsidR="001D4765">
        <w:t>ka. Sukladno uputama sa Skupštine vjerovnika stečajna upraviteljica je od izlučnog vjerovnika pribavila ponudu u kojoj se predlaže mirno rješenje spora kroz sklapanje sporazuma kojim bi izlučni vjerovnik u stečajnu masu uplatio iznos od 100.000,00 kuna, a istodobno sa uplatom potpisao bi se sporazum sa trgovačkim društvom STUDIO MILLENIUM d.o.o.</w:t>
      </w:r>
    </w:p>
    <w:p w:rsidRDefault="001D4765" w:rsidP="001D4765" w:rsidR="001D4765">
      <w:pPr>
        <w:pStyle w:val="Tijeloteksta"/>
        <w:ind w:left="284"/>
      </w:pPr>
      <w:r>
        <w:t>Detaljno obrazloženje ove ponude kao i drugih pitanja koja će biti predmet odlučivanja Skupštine vjerovnika dani su u prijedlogu za sazivanje Skupštine koja je objavljena na e- oglasnoj ploči mrežne stranice suda.</w:t>
      </w:r>
    </w:p>
    <w:p w:rsidRDefault="00C02AC4" w:rsidP="001D4765" w:rsidR="00C02AC4">
      <w:pPr>
        <w:pStyle w:val="Tijeloteksta"/>
        <w:ind w:left="284"/>
      </w:pPr>
      <w:r w:rsidRPr="00C02AC4">
        <w:t>Sud je rješenjem od 14. 02. 2019. godine broj St-2425/2017 saz</w:t>
      </w:r>
      <w:r w:rsidR="00574495">
        <w:t>vao Skupštinu vjerovnika za dan</w:t>
      </w:r>
      <w:r w:rsidRPr="00C02AC4">
        <w:t xml:space="preserve"> 20. ožujka 2019. godine.</w:t>
      </w:r>
    </w:p>
    <w:p w:rsidRDefault="001D4765" w:rsidP="001D4765" w:rsidR="00DD337B">
      <w:pPr>
        <w:pStyle w:val="Tijeloteksta"/>
        <w:ind w:left="284"/>
      </w:pPr>
      <w:r>
        <w:t xml:space="preserve"> </w:t>
      </w:r>
    </w:p>
    <w:p w:rsidRDefault="007C280B" w:rsidP="007C280B" w:rsidR="00DD337B">
      <w:pPr>
        <w:pStyle w:val="Tijeloteksta"/>
        <w:numPr>
          <w:ilvl w:val="0"/>
          <w:numId w:val="9"/>
        </w:numPr>
        <w:ind w:hanging="284" w:left="284"/>
      </w:pPr>
      <w:r>
        <w:t xml:space="preserve">Utvrdili smo da je stečajni dužnik FUGU PROMET d.o.o. u stečaju u pretplati prema Poreznoj upravi s osnova poreza na dodanu vrijednost, doprinosa te ostalih poreznih davanja. </w:t>
      </w:r>
      <w:r w:rsidR="00C82D68">
        <w:t>Do sad</w:t>
      </w:r>
      <w:r w:rsidR="001D4765">
        <w:t>a</w:t>
      </w:r>
      <w:r w:rsidR="00C82D68">
        <w:t xml:space="preserve"> nam je porezna uprava izvršila povrat preplaćenih poreza s osnova doprinosa i drugih poreznih davanja u iznosu od 6.867,81 kuna. Očekujemo da nam Porezna uprava vrati i ostali preplaćeni dio za doprinose i druga porezna davanja. Što se tiče pretplate poreza na dodanu vrijednost koji čini i najveći iznos za koji bi se mogao za</w:t>
      </w:r>
      <w:r w:rsidR="00071896">
        <w:t>tražiti povrat. T</w:t>
      </w:r>
      <w:r w:rsidR="00C82D68">
        <w:t>renutno skupljamo relevantnu dokumentaciju kojom bi mogli dokumentirati pretpl</w:t>
      </w:r>
      <w:r w:rsidR="001D4765">
        <w:t>atu poreza na dodanu vrijednost. Do sada nismo uspjeli prikupiti potrebnu dokumentaciju koju nam je obavezan dostaviti prijašnji zakonski zastupnik.</w:t>
      </w:r>
    </w:p>
    <w:p w:rsidRDefault="001604D3" w:rsidP="001604D3" w:rsidR="001604D3">
      <w:pPr>
        <w:pStyle w:val="Tijeloteksta"/>
        <w:ind w:left="284"/>
      </w:pPr>
      <w:r>
        <w:t>Otvoren je porezni nadzor nad stečajnim dužnikom zbog zahtjeva za povratom preplaćenog poreza na dodanu vrijednost.</w:t>
      </w:r>
    </w:p>
    <w:p w:rsidRDefault="0090461B" w:rsidP="0090461B" w:rsidR="0090461B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90461B" w:rsidP="0090461B" w:rsidR="0090461B" w:rsidRPr="008C7A84">
      <w:pPr>
        <w:spacing w:after="0"/>
        <w:ind w:hanging="142" w:left="142"/>
        <w:rPr>
          <w:rFonts w:hAnsi="Bookman Old Style" w:ascii="Bookman Old Style"/>
          <w:sz w:val="24"/>
          <w:szCs w:val="24"/>
          <w:lang w:val="pl-PL"/>
        </w:rPr>
      </w:pPr>
    </w:p>
    <w:p w:rsidRDefault="0090461B" w:rsidP="0090461B" w:rsidR="0090461B" w:rsidRPr="00CD20F2">
      <w:pPr>
        <w:rPr>
          <w:rFonts w:hAnsi="Bookman Old Style" w:ascii="Bookman Old Style"/>
          <w:b/>
          <w:sz w:val="24"/>
          <w:szCs w:val="24"/>
          <w:lang w:val="pl-PL"/>
        </w:rPr>
      </w:pPr>
      <w:r w:rsidRPr="00CD20F2">
        <w:rPr>
          <w:rFonts w:hAnsi="Bookman Old Style" w:ascii="Bookman Old Style"/>
          <w:b/>
          <w:sz w:val="24"/>
          <w:szCs w:val="24"/>
          <w:lang w:val="pl-PL"/>
        </w:rPr>
        <w:lastRenderedPageBreak/>
        <w:t>II. STANJE STEČAJNE MASE</w:t>
      </w:r>
    </w:p>
    <w:p w:rsidRDefault="0090461B" w:rsidP="0090461B" w:rsidR="0090461B" w:rsidRPr="008C7A84">
      <w:pPr>
        <w:rPr>
          <w:rFonts w:hAnsi="Bookman Old Style" w:ascii="Bookman Old Style"/>
          <w:sz w:val="24"/>
          <w:szCs w:val="24"/>
          <w:lang w:val="pl-PL"/>
        </w:rPr>
      </w:pPr>
    </w:p>
    <w:p w:rsidRDefault="0090461B" w:rsidP="0090461B" w:rsidR="0090461B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C2542B">
        <w:rPr>
          <w:rFonts w:eastAsia="Times New Roman" w:hAnsi="Bookman Old Style" w:ascii="Bookman Old Style"/>
          <w:sz w:val="24"/>
          <w:szCs w:val="20"/>
          <w:lang w:eastAsia="hr-HR" w:val="pl-PL"/>
        </w:rPr>
        <w:t>Stečajn</w:t>
      </w: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>u masu</w:t>
      </w:r>
      <w:r w:rsidR="001E1192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čine sljedeće</w:t>
      </w:r>
      <w:r w:rsidRPr="00C2542B">
        <w:rPr>
          <w:rFonts w:eastAsia="Times New Roman" w:hAnsi="Bookman Old Style" w:ascii="Bookman Old Style"/>
          <w:sz w:val="24"/>
          <w:szCs w:val="20"/>
          <w:lang w:eastAsia="hr-HR" w:val="pl-PL"/>
        </w:rPr>
        <w:t>:</w:t>
      </w:r>
    </w:p>
    <w:p w:rsidRDefault="001E1192" w:rsidP="0090461B" w:rsidR="001E1192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1E1192" w:rsidP="003D167C" w:rsidR="001E1192" w:rsidRPr="003D167C">
      <w:pPr>
        <w:pStyle w:val="Odlomakpopisa"/>
        <w:numPr>
          <w:ilvl w:val="0"/>
          <w:numId w:val="6"/>
        </w:numPr>
        <w:spacing w:after="0"/>
        <w:jc w:val="both"/>
        <w:rPr>
          <w:rFonts w:eastAsia="Times New Roman" w:hAnsi="Bookman Old Style" w:ascii="Bookman Old Style"/>
          <w:b/>
          <w:sz w:val="24"/>
          <w:szCs w:val="20"/>
          <w:lang w:eastAsia="hr-HR" w:val="pl-PL"/>
        </w:rPr>
      </w:pPr>
      <w:r w:rsidRPr="003D167C">
        <w:rPr>
          <w:rFonts w:eastAsia="Times New Roman" w:hAnsi="Bookman Old Style" w:ascii="Bookman Old Style"/>
          <w:b/>
          <w:sz w:val="24"/>
          <w:szCs w:val="20"/>
          <w:lang w:eastAsia="hr-HR" w:val="pl-PL"/>
        </w:rPr>
        <w:t>NEKRETNINE</w:t>
      </w:r>
    </w:p>
    <w:p w:rsidRDefault="0090461B" w:rsidP="0090461B" w:rsidR="0090461B" w:rsidRPr="008C7A84">
      <w:pPr>
        <w:spacing w:after="0"/>
        <w:jc w:val="both"/>
        <w:rPr>
          <w:rFonts w:eastAsia="Times New Roman" w:hAnsi="Bookman Old Style" w:ascii="Bookman Old Style"/>
          <w:b/>
          <w:sz w:val="24"/>
          <w:szCs w:val="20"/>
          <w:lang w:eastAsia="hr-HR" w:val="pl-PL"/>
        </w:rPr>
      </w:pPr>
    </w:p>
    <w:p w:rsidRDefault="00961046" w:rsidP="00961046" w:rsidR="00961046" w:rsidRPr="00961046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961046">
        <w:rPr>
          <w:rFonts w:hAnsi="Bookman Old Style" w:ascii="Bookman Old Style"/>
          <w:sz w:val="24"/>
          <w:szCs w:val="24"/>
          <w:lang w:val="pl-PL"/>
        </w:rPr>
        <w:t>Općinski sud u Zagrebu, zemljišnoknjižni odjel Zagreb, katastarska općina Trnje, zk.ul. 25918, kat. čest. 3919/10, LIČKA, ZGRADA MJEŠOVITE UPORABE BR. 31 I DVORIŠTE, površine 405 m2, suvlasnički dio 241/10000 s neodređenim omjerom ETAŽNO VLASNIŠTVO (E-3) – Suvlasnički dio koji je neodvojivo povezan sa jednoipolsobnim stanom S 03, u visokom prizemlju, koji se sastoji od hodnika, dnevnog boravka, kuhinje, spavaće sobe, kupaonice, površine 46,58 m2 i pripadajućeg spremišta u podrumu broj 03 površine 2,27 m2, ukupne površine 48,85 m2.</w:t>
      </w:r>
    </w:p>
    <w:p w:rsidRDefault="00961046" w:rsidP="00961046" w:rsidR="00961046" w:rsidRPr="00961046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961046" w:rsidP="00961046" w:rsidR="00961046" w:rsidRPr="00961046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961046">
        <w:rPr>
          <w:rFonts w:hAnsi="Bookman Old Style" w:ascii="Bookman Old Style"/>
          <w:sz w:val="24"/>
          <w:szCs w:val="24"/>
          <w:lang w:val="pl-PL"/>
        </w:rPr>
        <w:t>Stan je upisan na pravnog prednika stečajnog dužnika GRP-MEDIA d.o.o.</w:t>
      </w:r>
    </w:p>
    <w:p w:rsidRDefault="00961046" w:rsidP="00961046" w:rsidR="00961046" w:rsidRPr="00961046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961046">
        <w:rPr>
          <w:rFonts w:hAnsi="Bookman Old Style" w:ascii="Bookman Old Style"/>
          <w:sz w:val="24"/>
          <w:szCs w:val="24"/>
          <w:lang w:val="pl-PL"/>
        </w:rPr>
        <w:t>Iz povijesnog izvatka proizlazi da je odlukom članova društva od 18.07.2014. godine promijenjena trvtka društva, te je sukladno tome Izjava o osnivanju od 26.06.2014. godine zamijenjena u cjelosti s novim tekstom Izjave o osnivanju – potpuni tekst, kojim se pobliže određuje sadržaj odnosa u društvu sukladno čl. 387. i 388. ZTD-a; i to tvrtka GRP-MEDIA d.o.o. u tvrtku FUGU-PROMET d.o.o.</w:t>
      </w:r>
    </w:p>
    <w:p w:rsidRDefault="00961046" w:rsidP="00961046" w:rsidR="001E1192" w:rsidRPr="001E119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961046">
        <w:rPr>
          <w:rFonts w:hAnsi="Bookman Old Style" w:ascii="Bookman Old Style"/>
          <w:sz w:val="24"/>
          <w:szCs w:val="24"/>
          <w:lang w:val="pl-PL"/>
        </w:rPr>
        <w:t>Tereta nema, upisana je samo zabilježba pod poslovnim brojem Z-18936/2018, radi otvaranja stečajnog postupka na temelju rješenja Trgovačkog suda u Zagrebu St-2425/17 od 23.03.2018.</w:t>
      </w:r>
    </w:p>
    <w:p w:rsidRDefault="00EF13F4" w:rsidP="001E1192" w:rsidR="00EF13F4" w:rsidRPr="001E1192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1E1192" w:rsidP="003D167C" w:rsidR="001E1192" w:rsidRPr="003D167C">
      <w:pPr>
        <w:pStyle w:val="Odlomakpopisa"/>
        <w:numPr>
          <w:ilvl w:val="0"/>
          <w:numId w:val="6"/>
        </w:num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3D167C">
        <w:rPr>
          <w:rFonts w:hAnsi="Bookman Old Style" w:ascii="Bookman Old Style"/>
          <w:b/>
          <w:sz w:val="24"/>
          <w:szCs w:val="24"/>
          <w:lang w:val="pl-PL"/>
        </w:rPr>
        <w:t>POKRETNINE</w:t>
      </w:r>
    </w:p>
    <w:p w:rsidRDefault="001E1192" w:rsidP="001E1192" w:rsidR="001E1192" w:rsidRPr="001E1192">
      <w:pPr>
        <w:pStyle w:val="Odlomakpopisa"/>
        <w:ind w:left="696"/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C2717D" w:rsidP="001E1192" w:rsidR="00AF19CB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Stečajni dužnik nema u vlasništvu pokretnina.</w:t>
      </w:r>
    </w:p>
    <w:p w:rsidRDefault="00C2717D" w:rsidP="001E1192" w:rsidR="00C2717D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1E1192" w:rsidP="003D167C" w:rsidR="001E1192">
      <w:pPr>
        <w:pStyle w:val="Zaglavlje"/>
        <w:numPr>
          <w:ilvl w:val="0"/>
          <w:numId w:val="6"/>
        </w:numPr>
        <w:jc w:val="both"/>
        <w:rPr>
          <w:rFonts w:hAnsi="Bookman Old Style" w:ascii="Bookman Old Style"/>
          <w:b/>
          <w:lang w:val="hr-HR"/>
        </w:rPr>
      </w:pPr>
      <w:r>
        <w:rPr>
          <w:rFonts w:hAnsi="Bookman Old Style" w:ascii="Bookman Old Style"/>
          <w:b/>
          <w:lang w:val="hr-HR"/>
        </w:rPr>
        <w:t>POSTUPCI U TIJEKU</w:t>
      </w:r>
    </w:p>
    <w:p w:rsidRDefault="001E1192" w:rsidP="001E1192" w:rsidR="001E1192">
      <w:pPr>
        <w:pStyle w:val="Zaglavlje"/>
        <w:jc w:val="both"/>
        <w:rPr>
          <w:rFonts w:hAnsi="Bookman Old Style" w:ascii="Bookman Old Style"/>
          <w:b/>
          <w:lang w:val="hr-HR"/>
        </w:rPr>
      </w:pPr>
    </w:p>
    <w:p w:rsidRDefault="001E1192" w:rsidP="001E1192" w:rsidR="001E1192">
      <w:pPr>
        <w:pStyle w:val="Zaglavlje"/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U nastavku izvješća prilaže se izvješće o postupcima u tijeku:</w:t>
      </w:r>
    </w:p>
    <w:p w:rsidRDefault="001E1192" w:rsidP="001E1192" w:rsidR="001E1192">
      <w:pPr>
        <w:pStyle w:val="Zaglavlje"/>
        <w:tabs>
          <w:tab w:pos="708" w:val="left"/>
        </w:tabs>
        <w:jc w:val="both"/>
        <w:rPr>
          <w:rFonts w:hAnsi="Bookman Old Style" w:ascii="Bookman Old Style"/>
          <w:b/>
          <w:lang w:val="hr-HR"/>
        </w:rPr>
      </w:pPr>
    </w:p>
    <w:p w:rsidRDefault="001E1192" w:rsidP="001E1192" w:rsidR="001E1192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p w:rsidRDefault="00DD337B" w:rsidP="00DD337B" w:rsidR="001E1192">
      <w:pPr>
        <w:pStyle w:val="Zaglavlje"/>
        <w:numPr>
          <w:ilvl w:val="0"/>
          <w:numId w:val="13"/>
        </w:numPr>
        <w:tabs>
          <w:tab w:pos="284" w:val="left"/>
        </w:tabs>
        <w:ind w:hanging="284" w:left="284"/>
        <w:jc w:val="both"/>
        <w:rPr>
          <w:rFonts w:hAnsi="Bookman Old Style" w:ascii="Bookman Old Style"/>
          <w:lang w:val="hr-HR"/>
        </w:rPr>
      </w:pPr>
      <w:r w:rsidRPr="00DD337B">
        <w:rPr>
          <w:rFonts w:hAnsi="Bookman Old Style" w:ascii="Bookman Old Style"/>
          <w:u w:val="single"/>
          <w:lang w:val="hr-HR"/>
        </w:rPr>
        <w:t>Tužba FUGU-PROMET d.o.o. protiv tuženika MEDIA PUBLICUM d.o.o</w:t>
      </w:r>
      <w:r w:rsidRPr="00DD337B">
        <w:rPr>
          <w:rFonts w:hAnsi="Bookman Old Style" w:ascii="Bookman Old Style"/>
          <w:lang w:val="hr-HR"/>
        </w:rPr>
        <w:t>. koja se vodila pred Trgovačkim sudom u Zagrebu poslovni broj P-265/2013 radi isplate. Tužbeni zahtjev je pravomoćno odbijen te je naloženo tužitelju da naknadi tuženiku trošak parničnog postupka u iznosu od 1.532.680,46 kuna. Na navedenu pravomoćnu presudu podnesena je revizija Vrhovnom sudu u Zagrebu. Do današnjeg dana nije stigla odluka Vrhovnog suda.</w:t>
      </w:r>
    </w:p>
    <w:p w:rsidRDefault="00DD337B" w:rsidP="00DD337B" w:rsidR="00DD337B">
      <w:pPr>
        <w:pStyle w:val="Zaglavlje"/>
        <w:tabs>
          <w:tab w:pos="284" w:val="left"/>
        </w:tabs>
        <w:ind w:left="284"/>
        <w:jc w:val="both"/>
        <w:rPr>
          <w:rFonts w:hAnsi="Bookman Old Style" w:ascii="Bookman Old Style"/>
          <w:lang w:val="hr-HR"/>
        </w:rPr>
      </w:pPr>
    </w:p>
    <w:p w:rsidRDefault="00DD337B" w:rsidP="001E1192" w:rsidR="001E1192">
      <w:pPr>
        <w:pStyle w:val="Zaglavlje"/>
        <w:numPr>
          <w:ilvl w:val="0"/>
          <w:numId w:val="13"/>
        </w:numPr>
        <w:tabs>
          <w:tab w:pos="284" w:val="left"/>
        </w:tabs>
        <w:ind w:hanging="284" w:left="284"/>
        <w:jc w:val="both"/>
        <w:rPr>
          <w:rFonts w:hAnsi="Bookman Old Style" w:ascii="Bookman Old Style"/>
          <w:lang w:val="hr-HR"/>
        </w:rPr>
      </w:pPr>
      <w:r w:rsidRPr="00DD337B">
        <w:rPr>
          <w:rFonts w:hAnsi="Bookman Old Style" w:ascii="Bookman Old Style"/>
          <w:u w:val="single"/>
          <w:lang w:val="hr-HR"/>
        </w:rPr>
        <w:t>Tužba FUGU PROMET d.o.o. – u stečaju protiv I. tuženika Vesne Barišić i II. tuženika Media Publicum</w:t>
      </w:r>
      <w:r w:rsidRPr="00DD337B">
        <w:rPr>
          <w:rFonts w:hAnsi="Bookman Old Style" w:ascii="Bookman Old Style"/>
          <w:lang w:val="hr-HR"/>
        </w:rPr>
        <w:t xml:space="preserve"> koja se vodi pred Općinskim građanskim sudom u Zagrebu radi pobijanja dužnikovih pravnih radnji broj P-</w:t>
      </w:r>
      <w:r w:rsidRPr="00DD337B">
        <w:rPr>
          <w:rFonts w:hAnsi="Bookman Old Style" w:ascii="Bookman Old Style"/>
          <w:lang w:val="hr-HR"/>
        </w:rPr>
        <w:lastRenderedPageBreak/>
        <w:t>1347/18. Sud je 03. listopada 2018. godine donio rješenje kojim se utvrđuje prekid postupka jer su nastupile pravne posljedice otvaranja stečajnog postupka te je pozvao stečajnog upravitelja da preuzme i nastavi postupak. Vesna Barišić ko I. tuženik je bila zakonski zastupnik MEDIA PUBLICUM d.o.o. koja je sklopila ugovor koji se pobija, a kojim je tužitelj tuženiku prodao oglasno promiđbeno vrijeme po povoljnim uvjetima, a koje nije iskorišteno u određenom ugovornom razdoblju.</w:t>
      </w:r>
      <w:r>
        <w:rPr>
          <w:rFonts w:hAnsi="Bookman Old Style" w:ascii="Bookman Old Style"/>
          <w:lang w:val="hr-HR"/>
        </w:rPr>
        <w:t xml:space="preserve"> </w:t>
      </w:r>
      <w:r w:rsidRPr="00DD337B">
        <w:rPr>
          <w:rFonts w:hAnsi="Bookman Old Style" w:ascii="Bookman Old Style"/>
          <w:lang w:val="hr-HR"/>
        </w:rPr>
        <w:t>Ovaj postupak je inače bio u prekidu do okončanja postupka pred Trgovačkim sudom u Zagrebu br. P-3401/06, sada P-265/13.</w:t>
      </w:r>
    </w:p>
    <w:p w:rsidRDefault="00071896" w:rsidP="00071896" w:rsidR="00071896">
      <w:pPr>
        <w:pStyle w:val="Zaglavlje"/>
        <w:tabs>
          <w:tab w:pos="284" w:val="left"/>
        </w:tabs>
        <w:ind w:left="284"/>
        <w:jc w:val="both"/>
        <w:rPr>
          <w:rFonts w:hAnsi="Bookman Old Style" w:ascii="Bookman Old Style"/>
          <w:lang w:val="hr-HR"/>
        </w:rPr>
      </w:pPr>
      <w:r w:rsidRPr="00071896">
        <w:rPr>
          <w:rFonts w:hAnsi="Bookman Old Style" w:ascii="Bookman Old Style"/>
          <w:lang w:val="hr-HR"/>
        </w:rPr>
        <w:t>Po procjeni stečajne upraviteljice</w:t>
      </w:r>
      <w:r>
        <w:rPr>
          <w:rFonts w:hAnsi="Bookman Old Style" w:ascii="Bookman Old Style"/>
          <w:lang w:val="hr-HR"/>
        </w:rPr>
        <w:t xml:space="preserve"> ovaj postupak ne bi trebalo nastavljati jer ćemo teško uspjeti u sporu, no ukoliko vjerovnici donesu odluku da se ovaj postupak nastavi obračunati su troškovi u iznosu od 644.000,00 kuna koji bi trebali biti predujmljeni u roku koji odredi sud.</w:t>
      </w:r>
    </w:p>
    <w:p w:rsidRDefault="00071896" w:rsidP="00071896" w:rsidR="00071896">
      <w:pPr>
        <w:pStyle w:val="Zaglavlje"/>
        <w:tabs>
          <w:tab w:pos="284" w:val="left"/>
        </w:tabs>
        <w:ind w:left="284"/>
        <w:jc w:val="both"/>
        <w:rPr>
          <w:rFonts w:hAnsi="Bookman Old Style" w:ascii="Bookman Old Style"/>
          <w:lang w:val="hr-HR"/>
        </w:rPr>
      </w:pPr>
    </w:p>
    <w:p w:rsidRDefault="00071896" w:rsidP="00071896" w:rsidR="00071896" w:rsidRPr="00071896">
      <w:pPr>
        <w:pStyle w:val="Zaglavlje"/>
        <w:tabs>
          <w:tab w:pos="284" w:val="left"/>
        </w:tabs>
        <w:ind w:left="284"/>
        <w:jc w:val="both"/>
        <w:rPr>
          <w:rFonts w:hAnsi="Bookman Old Style" w:ascii="Bookman Old Style"/>
          <w:lang w:val="hr-HR"/>
        </w:rPr>
      </w:pPr>
    </w:p>
    <w:p w:rsidRDefault="001E1192" w:rsidP="00961046" w:rsidR="001E1192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tbl>
      <w:tblPr>
        <w:tblW w:type="dxa" w:w="9072"/>
        <w:tblLook w:val="04A0" w:noVBand="1" w:noHBand="0" w:lastColumn="0" w:firstColumn="1" w:lastRow="0" w:firstRow="1"/>
      </w:tblPr>
      <w:tblGrid>
        <w:gridCol w:w="934"/>
        <w:gridCol w:w="3253"/>
        <w:gridCol w:w="273"/>
        <w:gridCol w:w="273"/>
        <w:gridCol w:w="273"/>
        <w:gridCol w:w="222"/>
        <w:gridCol w:w="3892"/>
      </w:tblGrid>
      <w:tr w:rsidTr="00574495" w:rsidR="00574495" w:rsidRPr="00574495">
        <w:trPr>
          <w:trHeight w:val="255"/>
        </w:trPr>
        <w:tc>
          <w:tcPr>
            <w:tcW w:type="dxa" w:w="9072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7449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Nastavno tome dajemo pregled priljeva i odljeva sredstava sa žiro-računa stečajnog dužnika</w:t>
            </w:r>
          </w:p>
        </w:tc>
      </w:tr>
      <w:tr w:rsidTr="00574495" w:rsidR="00574495" w:rsidRPr="00574495">
        <w:trPr>
          <w:trHeight w:val="255"/>
        </w:trPr>
        <w:tc>
          <w:tcPr>
            <w:tcW w:type="dxa" w:w="5006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7449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 razdoblju od 30.11.2018.godine do  28.02.2019.godine.</w:t>
            </w:r>
          </w:p>
        </w:tc>
        <w:tc>
          <w:tcPr>
            <w:tcW w:type="dxa" w:w="1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574495" w:rsidR="00574495" w:rsidRPr="00574495">
        <w:trPr>
          <w:trHeight w:val="255"/>
        </w:trPr>
        <w:tc>
          <w:tcPr>
            <w:tcW w:type="dxa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2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7449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Redovni račun</w:t>
            </w:r>
          </w:p>
        </w:tc>
      </w:tr>
      <w:tr w:rsidTr="00574495" w:rsidR="00574495" w:rsidRPr="00574495">
        <w:trPr>
          <w:trHeight w:val="255"/>
        </w:trPr>
        <w:tc>
          <w:tcPr>
            <w:tcW w:type="dxa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7449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407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7449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 NA DAN 30.11.2018. GODINE</w:t>
            </w:r>
          </w:p>
        </w:tc>
        <w:tc>
          <w:tcPr>
            <w:tcW w:type="dxa" w:w="1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8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7449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7.044,77</w:t>
            </w:r>
          </w:p>
        </w:tc>
      </w:tr>
      <w:tr w:rsidTr="00574495" w:rsidR="00574495" w:rsidRPr="00574495">
        <w:trPr>
          <w:trHeight w:val="255"/>
        </w:trPr>
        <w:tc>
          <w:tcPr>
            <w:tcW w:type="dxa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79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7449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STANJE NA ŽIRO RAČUNU </w:t>
            </w: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7449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6.967,41</w:t>
            </w:r>
          </w:p>
        </w:tc>
      </w:tr>
      <w:tr w:rsidTr="00574495" w:rsidR="00574495" w:rsidRPr="00574495">
        <w:trPr>
          <w:trHeight w:val="255"/>
        </w:trPr>
        <w:tc>
          <w:tcPr>
            <w:tcW w:type="dxa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79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7449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STANJE BLAGAJNE </w:t>
            </w: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7449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77,36</w:t>
            </w:r>
          </w:p>
        </w:tc>
      </w:tr>
      <w:tr w:rsidTr="00574495" w:rsidR="00574495" w:rsidRPr="00574495">
        <w:trPr>
          <w:trHeight w:val="255"/>
        </w:trPr>
        <w:tc>
          <w:tcPr>
            <w:tcW w:type="dxa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574495" w:rsidR="00574495" w:rsidRPr="00574495">
        <w:trPr>
          <w:trHeight w:val="255"/>
        </w:trPr>
        <w:tc>
          <w:tcPr>
            <w:tcW w:type="dxa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7449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379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7449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7449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39,42</w:t>
            </w:r>
          </w:p>
        </w:tc>
      </w:tr>
      <w:tr w:rsidTr="00574495" w:rsidR="00574495" w:rsidRPr="00574495">
        <w:trPr>
          <w:trHeight w:val="255"/>
        </w:trPr>
        <w:tc>
          <w:tcPr>
            <w:tcW w:type="dxa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5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7449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7449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39,42</w:t>
            </w:r>
          </w:p>
        </w:tc>
      </w:tr>
      <w:tr w:rsidTr="00574495" w:rsidR="00574495" w:rsidRPr="00574495">
        <w:trPr>
          <w:trHeight w:val="255"/>
        </w:trPr>
        <w:tc>
          <w:tcPr>
            <w:tcW w:type="dxa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7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7449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prodaje imovine-pokretnina</w:t>
            </w:r>
          </w:p>
        </w:tc>
        <w:tc>
          <w:tcPr>
            <w:tcW w:type="dxa" w:w="1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7449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574495" w:rsidR="00574495" w:rsidRPr="00574495">
        <w:trPr>
          <w:trHeight w:val="255"/>
        </w:trPr>
        <w:tc>
          <w:tcPr>
            <w:tcW w:type="dxa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7449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najma</w:t>
            </w: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7449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574495" w:rsidR="00574495" w:rsidRPr="00574495">
        <w:trPr>
          <w:trHeight w:val="255"/>
        </w:trPr>
        <w:tc>
          <w:tcPr>
            <w:tcW w:type="dxa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7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7449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povrata poreza i doprinosa od PU</w:t>
            </w:r>
          </w:p>
        </w:tc>
        <w:tc>
          <w:tcPr>
            <w:tcW w:type="dxa" w:w="1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7449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574495" w:rsidR="00574495" w:rsidRPr="00574495">
        <w:trPr>
          <w:trHeight w:val="255"/>
        </w:trPr>
        <w:tc>
          <w:tcPr>
            <w:tcW w:type="dxa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79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7449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pozajmica</w:t>
            </w: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7449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574495" w:rsidR="00574495" w:rsidRPr="00574495">
        <w:trPr>
          <w:trHeight w:val="255"/>
        </w:trPr>
        <w:tc>
          <w:tcPr>
            <w:tcW w:type="dxa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7449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379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7449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7449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7.084,19</w:t>
            </w:r>
          </w:p>
        </w:tc>
      </w:tr>
      <w:tr w:rsidTr="00574495" w:rsidR="00574495" w:rsidRPr="00574495">
        <w:trPr>
          <w:trHeight w:val="255"/>
        </w:trPr>
        <w:tc>
          <w:tcPr>
            <w:tcW w:type="dxa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2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574495" w:rsidR="00574495" w:rsidRPr="00574495">
        <w:trPr>
          <w:trHeight w:val="255"/>
        </w:trPr>
        <w:tc>
          <w:tcPr>
            <w:tcW w:type="dxa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7449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379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7449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7449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1.203,20</w:t>
            </w:r>
          </w:p>
        </w:tc>
      </w:tr>
      <w:tr w:rsidTr="00574495" w:rsidR="00574495" w:rsidRPr="00574495">
        <w:trPr>
          <w:trHeight w:val="255"/>
        </w:trPr>
        <w:tc>
          <w:tcPr>
            <w:tcW w:type="dxa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07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7449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objave oglasa za prodaju imovine</w:t>
            </w:r>
          </w:p>
        </w:tc>
        <w:tc>
          <w:tcPr>
            <w:tcW w:type="dxa" w:w="1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7449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574495" w:rsidR="00574495" w:rsidRPr="00574495">
        <w:trPr>
          <w:trHeight w:val="255"/>
        </w:trPr>
        <w:tc>
          <w:tcPr>
            <w:tcW w:type="dxa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79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7449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(materijalni)</w:t>
            </w: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7449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574495" w:rsidR="00574495" w:rsidRPr="00574495">
        <w:trPr>
          <w:trHeight w:val="255"/>
        </w:trPr>
        <w:tc>
          <w:tcPr>
            <w:tcW w:type="dxa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7449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poštarine </w:t>
            </w: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7449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200,00</w:t>
            </w:r>
          </w:p>
        </w:tc>
      </w:tr>
      <w:tr w:rsidTr="00574495" w:rsidR="00574495" w:rsidRPr="00574495">
        <w:trPr>
          <w:trHeight w:val="255"/>
        </w:trPr>
        <w:tc>
          <w:tcPr>
            <w:tcW w:type="dxa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7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7449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odvjetnika i javnog bilježnika</w:t>
            </w:r>
          </w:p>
        </w:tc>
        <w:tc>
          <w:tcPr>
            <w:tcW w:type="dxa" w:w="1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8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7449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47,50</w:t>
            </w:r>
          </w:p>
        </w:tc>
      </w:tr>
      <w:tr w:rsidTr="00574495" w:rsidR="00574495" w:rsidRPr="00574495">
        <w:trPr>
          <w:trHeight w:val="255"/>
        </w:trPr>
        <w:tc>
          <w:tcPr>
            <w:tcW w:type="dxa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79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7449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knjigovodstva</w:t>
            </w: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7449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574495" w:rsidR="00574495" w:rsidRPr="00574495">
        <w:trPr>
          <w:trHeight w:val="255"/>
        </w:trPr>
        <w:tc>
          <w:tcPr>
            <w:tcW w:type="dxa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79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7449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FINE  i statistike</w:t>
            </w: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7449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455,70</w:t>
            </w:r>
          </w:p>
        </w:tc>
      </w:tr>
      <w:tr w:rsidTr="00574495" w:rsidR="00574495" w:rsidRPr="00574495">
        <w:trPr>
          <w:trHeight w:val="255"/>
        </w:trPr>
        <w:tc>
          <w:tcPr>
            <w:tcW w:type="dxa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7449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PDV</w:t>
            </w: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7449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574495" w:rsidR="00574495" w:rsidRPr="00574495">
        <w:trPr>
          <w:trHeight w:val="255"/>
        </w:trPr>
        <w:tc>
          <w:tcPr>
            <w:tcW w:type="dxa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79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7449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sudske pristojbe i biljezi</w:t>
            </w: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7449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574495" w:rsidR="00574495" w:rsidRPr="00574495">
        <w:trPr>
          <w:trHeight w:val="255"/>
        </w:trPr>
        <w:tc>
          <w:tcPr>
            <w:tcW w:type="dxa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7449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pozajmice</w:t>
            </w: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7449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500,00</w:t>
            </w:r>
          </w:p>
        </w:tc>
      </w:tr>
      <w:tr w:rsidTr="00574495" w:rsidR="00574495" w:rsidRPr="00574495">
        <w:trPr>
          <w:trHeight w:val="255"/>
        </w:trPr>
        <w:tc>
          <w:tcPr>
            <w:tcW w:type="dxa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7449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4246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7449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 REDOVNOM RAČUNU NA DAN 28.02.2019.GODINE</w:t>
            </w:r>
          </w:p>
        </w:tc>
        <w:tc>
          <w:tcPr>
            <w:tcW w:type="dxa" w:w="38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7449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5.880,99</w:t>
            </w:r>
          </w:p>
        </w:tc>
      </w:tr>
      <w:tr w:rsidTr="00574495" w:rsidR="00574495" w:rsidRPr="00574495">
        <w:trPr>
          <w:trHeight w:val="255"/>
        </w:trPr>
        <w:tc>
          <w:tcPr>
            <w:tcW w:type="dxa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79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7449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STANJE NA  žiro  RAČUNU </w:t>
            </w: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7449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5.811,13</w:t>
            </w:r>
          </w:p>
        </w:tc>
      </w:tr>
      <w:tr w:rsidTr="00574495" w:rsidR="00574495" w:rsidRPr="00574495">
        <w:trPr>
          <w:trHeight w:val="255"/>
        </w:trPr>
        <w:tc>
          <w:tcPr>
            <w:tcW w:type="dxa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79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7449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BLAGAJNE</w:t>
            </w: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7449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574495" w:rsidR="00574495" w:rsidRPr="00574495">
        <w:trPr>
          <w:trHeight w:val="255"/>
        </w:trPr>
        <w:tc>
          <w:tcPr>
            <w:tcW w:type="dxa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7449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69,86</w:t>
            </w:r>
          </w:p>
        </w:tc>
      </w:tr>
      <w:tr w:rsidTr="00574495" w:rsidR="00574495" w:rsidRPr="00574495">
        <w:trPr>
          <w:trHeight w:val="255"/>
        </w:trPr>
        <w:tc>
          <w:tcPr>
            <w:tcW w:type="dxa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79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7449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type="dxa" w:w="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8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74495" w:rsidP="00574495" w:rsidR="00574495" w:rsidRPr="00574495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7449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7.084,19</w:t>
            </w:r>
          </w:p>
        </w:tc>
      </w:tr>
    </w:tbl>
    <w:p w:rsidRDefault="008E1B7F" w:rsidP="00961046" w:rsidR="008E1B7F" w:rsidRPr="0011077F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p w:rsidRDefault="00B7536E" w:rsidP="0090461B" w:rsidR="00B7536E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071896" w:rsidP="0090461B" w:rsidR="00071896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071896" w:rsidP="0090461B" w:rsidR="00071896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071896" w:rsidP="0090461B" w:rsidR="00071896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071896" w:rsidP="0090461B" w:rsidR="00071896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90461B" w:rsidP="0090461B" w:rsidR="0090461B" w:rsidRPr="005412B1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5412B1">
        <w:rPr>
          <w:rFonts w:hAnsi="Bookman Old Style" w:ascii="Bookman Old Style"/>
          <w:b/>
          <w:sz w:val="24"/>
          <w:szCs w:val="24"/>
          <w:lang w:val="pl-PL"/>
        </w:rPr>
        <w:t>III. RADNJE  KOJE ĆE SE PODUZETI U NAREDNOM RAZDOBLJU</w:t>
      </w:r>
    </w:p>
    <w:p w:rsidRDefault="0090461B" w:rsidP="0090461B" w:rsidR="0090461B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1604D3" w:rsidP="0090461B" w:rsidR="003D167C">
      <w:p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Očekuje se</w:t>
      </w:r>
      <w:r w:rsidR="00071896">
        <w:rPr>
          <w:rFonts w:hAnsi="Bookman Old Style" w:ascii="Bookman Old Style"/>
          <w:sz w:val="24"/>
          <w:szCs w:val="24"/>
          <w:lang w:val="pl-PL"/>
        </w:rPr>
        <w:t xml:space="preserve"> održavanje zakazane Skupštine</w:t>
      </w:r>
      <w:r w:rsidR="00C82D68">
        <w:rPr>
          <w:rFonts w:hAnsi="Bookman Old Style" w:ascii="Bookman Old Style"/>
          <w:sz w:val="24"/>
          <w:szCs w:val="24"/>
          <w:lang w:val="pl-PL"/>
        </w:rPr>
        <w:t xml:space="preserve"> v</w:t>
      </w:r>
      <w:r w:rsidR="00071896">
        <w:rPr>
          <w:rFonts w:hAnsi="Bookman Old Style" w:ascii="Bookman Old Style"/>
          <w:sz w:val="24"/>
          <w:szCs w:val="24"/>
          <w:lang w:val="pl-PL"/>
        </w:rPr>
        <w:t>jerovnika na kojoj</w:t>
      </w:r>
      <w:r w:rsidR="001D4765">
        <w:rPr>
          <w:rFonts w:hAnsi="Bookman Old Style" w:ascii="Bookman Old Style"/>
          <w:sz w:val="24"/>
          <w:szCs w:val="24"/>
          <w:lang w:val="pl-PL"/>
        </w:rPr>
        <w:t xml:space="preserve"> će se donijeti</w:t>
      </w:r>
      <w:r w:rsidR="00C82D68">
        <w:rPr>
          <w:rFonts w:hAnsi="Bookman Old Style" w:ascii="Bookman Old Style"/>
          <w:sz w:val="24"/>
          <w:szCs w:val="24"/>
          <w:lang w:val="pl-PL"/>
        </w:rPr>
        <w:t xml:space="preserve"> odluka o daljnim koracima.</w:t>
      </w:r>
    </w:p>
    <w:p w:rsidRDefault="00D529D7" w:rsidP="0090461B" w:rsidR="00D529D7">
      <w:pPr>
        <w:rPr>
          <w:rFonts w:hAnsi="Bookman Old Style" w:ascii="Bookman Old Style"/>
          <w:sz w:val="24"/>
          <w:szCs w:val="24"/>
          <w:lang w:val="pl-PL"/>
        </w:rPr>
      </w:pPr>
    </w:p>
    <w:p w:rsidRDefault="0090461B" w:rsidP="0090461B" w:rsidR="0090461B">
      <w:pPr>
        <w:rPr>
          <w:rFonts w:hAnsi="Bookman Old Style" w:ascii="Bookman Old Style"/>
          <w:sz w:val="24"/>
          <w:szCs w:val="24"/>
          <w:lang w:val="pl-PL"/>
        </w:rPr>
      </w:pPr>
    </w:p>
    <w:p w:rsidRDefault="00071896" w:rsidP="0090461B" w:rsidR="00071896" w:rsidRPr="0093029A">
      <w:pPr>
        <w:rPr>
          <w:rFonts w:hAnsi="Bookman Old Style" w:ascii="Bookman Old Style"/>
          <w:sz w:val="24"/>
          <w:szCs w:val="24"/>
          <w:lang w:val="pl-PL"/>
        </w:rPr>
      </w:pPr>
    </w:p>
    <w:p w:rsidRDefault="0090461B" w:rsidP="0090461B" w:rsidR="0090461B" w:rsidRPr="0093029A">
      <w:pPr>
        <w:rPr>
          <w:rFonts w:hAnsi="Bookman Old Style" w:ascii="Bookman Old Style"/>
          <w:sz w:val="24"/>
          <w:szCs w:val="24"/>
          <w:lang w:val="pl-PL"/>
        </w:rPr>
      </w:pPr>
      <w:r w:rsidRPr="0093029A">
        <w:rPr>
          <w:rFonts w:hAnsi="Bookman Old Style" w:ascii="Bookman Old Style"/>
          <w:sz w:val="24"/>
          <w:szCs w:val="24"/>
          <w:lang w:val="pl-PL"/>
        </w:rPr>
        <w:t xml:space="preserve">Mjesto i datum </w:t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>Stečajni upravitelj</w:t>
      </w:r>
    </w:p>
    <w:p w:rsidRDefault="0090461B" w:rsidP="0090461B" w:rsidR="00871E28">
      <w:r w:rsidRPr="0093029A">
        <w:rPr>
          <w:rFonts w:hAnsi="Bookman Old Style" w:ascii="Bookman Old Style"/>
          <w:sz w:val="24"/>
          <w:szCs w:val="24"/>
          <w:lang w:val="pl-PL"/>
        </w:rPr>
        <w:t xml:space="preserve">Zagreb, </w:t>
      </w:r>
      <w:r w:rsidR="00A9232D">
        <w:rPr>
          <w:rFonts w:hAnsi="Bookman Old Style" w:ascii="Bookman Old Style"/>
          <w:sz w:val="24"/>
          <w:szCs w:val="24"/>
          <w:lang w:val="pl-PL"/>
        </w:rPr>
        <w:t>28.02.2019</w:t>
      </w:r>
      <w:r w:rsidRPr="0093029A">
        <w:rPr>
          <w:rFonts w:hAnsi="Bookman Old Style" w:ascii="Bookman Old Style"/>
          <w:sz w:val="24"/>
          <w:szCs w:val="24"/>
          <w:lang w:val="pl-PL"/>
        </w:rPr>
        <w:t xml:space="preserve">.                             </w:t>
      </w:r>
      <w:r>
        <w:rPr>
          <w:rFonts w:hAnsi="Bookman Old Style" w:ascii="Bookman Old Style"/>
          <w:sz w:val="24"/>
          <w:szCs w:val="24"/>
          <w:lang w:val="pl-PL"/>
        </w:rPr>
        <w:t xml:space="preserve">              </w:t>
      </w:r>
      <w:r w:rsidRPr="0093029A">
        <w:rPr>
          <w:rFonts w:hAnsi="Bookman Old Style" w:ascii="Bookman Old Style"/>
          <w:sz w:val="24"/>
          <w:szCs w:val="24"/>
          <w:lang w:val="pl-PL"/>
        </w:rPr>
        <w:t xml:space="preserve"> </w:t>
      </w:r>
      <w:r>
        <w:rPr>
          <w:rFonts w:hAnsi="Bookman Old Style" w:ascii="Bookman Old Style"/>
          <w:sz w:val="24"/>
          <w:szCs w:val="24"/>
          <w:lang w:val="pl-PL"/>
        </w:rPr>
        <w:tab/>
        <w:t xml:space="preserve"> </w:t>
      </w:r>
      <w:r w:rsidRPr="0093029A">
        <w:rPr>
          <w:rFonts w:hAnsi="Bookman Old Style" w:ascii="Bookman Old Style"/>
          <w:sz w:val="24"/>
          <w:szCs w:val="24"/>
          <w:lang w:val="pl-PL"/>
        </w:rPr>
        <w:t xml:space="preserve"> Dav</w:t>
      </w:r>
      <w:r w:rsidR="00AF19CB">
        <w:rPr>
          <w:rFonts w:hAnsi="Bookman Old Style" w:ascii="Bookman Old Style"/>
          <w:sz w:val="24"/>
          <w:szCs w:val="24"/>
          <w:lang w:val="pl-PL"/>
        </w:rPr>
        <w:t>orka Huljev</w:t>
      </w:r>
    </w:p>
    <w:sectPr w:rsidSect="00871E28" w:rsidR="00871E2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F4B24"/>
    <w:multiLevelType w:val="hybridMultilevel"/>
    <w:tmpl w:val="F18C2F1A"/>
    <w:lvl w:tplc="AF409F8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CE52A7"/>
    <w:multiLevelType w:val="hybridMultilevel"/>
    <w:tmpl w:val="5BAAFC9C"/>
    <w:lvl w:tplc="FFFFFFFF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</w:lvl>
    <w:lvl w:tplc="B490B026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b/>
      </w:r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D6F1E6D"/>
    <w:multiLevelType w:val="hybridMultilevel"/>
    <w:tmpl w:val="F97C8ED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792D13"/>
    <w:multiLevelType w:val="hybridMultilevel"/>
    <w:tmpl w:val="D376E5C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9F49BB"/>
    <w:multiLevelType w:val="hybridMultilevel"/>
    <w:tmpl w:val="765AC00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401114F9"/>
    <w:multiLevelType w:val="hybridMultilevel"/>
    <w:tmpl w:val="AE3A8ECA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E845A0"/>
    <w:multiLevelType w:val="hybridMultilevel"/>
    <w:tmpl w:val="6E1A519E"/>
    <w:lvl w:tplc="7618051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FC162F"/>
    <w:multiLevelType w:val="hybridMultilevel"/>
    <w:tmpl w:val="6CCEA03A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9CC1061"/>
    <w:multiLevelType w:val="hybridMultilevel"/>
    <w:tmpl w:val="B4F81FFC"/>
    <w:lvl w:tplc="B17C6994" w:ilvl="0">
      <w:start w:val="1"/>
      <w:numFmt w:val="upperLetter"/>
      <w:lvlText w:val="%1)"/>
      <w:lvlJc w:val="left"/>
      <w:pPr>
        <w:ind w:hanging="36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6C007DA1"/>
    <w:multiLevelType w:val="hybridMultilevel"/>
    <w:tmpl w:val="A1B2D7CA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C107510"/>
    <w:multiLevelType w:val="hybridMultilevel"/>
    <w:tmpl w:val="8652569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DF06698"/>
    <w:multiLevelType w:val="hybridMultilevel"/>
    <w:tmpl w:val="5A0871CA"/>
    <w:lvl w:tplc="041A0013" w:ilvl="0">
      <w:start w:val="1"/>
      <w:numFmt w:val="upperRoman"/>
      <w:lvlText w:val="%1."/>
      <w:lvlJc w:val="right"/>
      <w:pPr>
        <w:ind w:hanging="360" w:left="1004"/>
      </w:p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2">
    <w:nsid w:val="7D77116B"/>
    <w:multiLevelType w:val="hybridMultilevel"/>
    <w:tmpl w:val="1FFEA01E"/>
    <w:lvl w:tplc="B4DE4D18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2"/>
  </w:num>
  <w:num w:numId="7">
    <w:abstractNumId w:val="0"/>
  </w:num>
  <w:num w:numId="8">
    <w:abstractNumId w:val="9"/>
  </w:num>
  <w:num w:numId="9">
    <w:abstractNumId w:val="7"/>
  </w:num>
  <w:num w:numId="10">
    <w:abstractNumId w:val="11"/>
  </w:num>
  <w:num w:numId="11">
    <w:abstractNumId w:val="3"/>
  </w:num>
  <w:num w:numId="12">
    <w:abstractNumId w:val="5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461B"/>
    <w:rsid w:val="0002644D"/>
    <w:rsid w:val="00071896"/>
    <w:rsid w:val="000D693D"/>
    <w:rsid w:val="00111DFC"/>
    <w:rsid w:val="00127EE1"/>
    <w:rsid w:val="001604D3"/>
    <w:rsid w:val="001D4765"/>
    <w:rsid w:val="001E1192"/>
    <w:rsid w:val="001F3887"/>
    <w:rsid w:val="002C6F94"/>
    <w:rsid w:val="003C1605"/>
    <w:rsid w:val="003D167C"/>
    <w:rsid w:val="00566369"/>
    <w:rsid w:val="00574495"/>
    <w:rsid w:val="00624833"/>
    <w:rsid w:val="00660300"/>
    <w:rsid w:val="006A1118"/>
    <w:rsid w:val="007C280B"/>
    <w:rsid w:val="00871E28"/>
    <w:rsid w:val="008C3905"/>
    <w:rsid w:val="008E1B7F"/>
    <w:rsid w:val="0090461B"/>
    <w:rsid w:val="00961046"/>
    <w:rsid w:val="009C779F"/>
    <w:rsid w:val="00A9232D"/>
    <w:rsid w:val="00AF19CB"/>
    <w:rsid w:val="00B24E45"/>
    <w:rsid w:val="00B33720"/>
    <w:rsid w:val="00B7536E"/>
    <w:rsid w:val="00C02AC4"/>
    <w:rsid w:val="00C159B0"/>
    <w:rsid w:val="00C2717D"/>
    <w:rsid w:val="00C82D68"/>
    <w:rsid w:val="00D529D7"/>
    <w:rsid w:val="00D8058B"/>
    <w:rsid w:val="00DD337B"/>
    <w:rsid w:val="00EE23FF"/>
    <w:rsid w:val="00EF13F4"/>
    <w:rsid w:val="00FB5848"/>
    <w:rsid w:val="00FE2924"/>
    <w:rsid w:val="00FF4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461B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0461B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90461B"/>
    <w:pPr>
      <w:tabs>
        <w:tab w:pos="4153" w:val="center"/>
        <w:tab w:pos="8306" w:val="right"/>
      </w:tabs>
      <w:spacing w:after="0"/>
    </w:pPr>
    <w:rPr>
      <w:rFonts w:eastAsia="Times New Roman" w:hAnsi="Times New Roman" w:ascii="Times New Roman"/>
      <w:sz w:val="24"/>
      <w:szCs w:val="20"/>
      <w:lang w:eastAsia="hr-HR" w:val="en-US"/>
    </w:rPr>
  </w:style>
  <w:style w:customStyle="true" w:styleId="ZaglavljeChar" w:type="character">
    <w:name w:val="Zaglavlje Char"/>
    <w:basedOn w:val="Zadanifontodlomka"/>
    <w:link w:val="Zaglavlje"/>
    <w:rsid w:val="0090461B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Tijeloteksta" w:type="paragraph">
    <w:name w:val="Body Text"/>
    <w:basedOn w:val="Normal"/>
    <w:link w:val="TijelotekstaChar"/>
    <w:rsid w:val="0090461B"/>
    <w:pPr>
      <w:spacing w:after="0"/>
      <w:jc w:val="both"/>
    </w:pPr>
    <w:rPr>
      <w:rFonts w:eastAsia="Times New Roman" w:hAnsi="Bookman Old Style" w:ascii="Bookman Old Style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90461B"/>
    <w:rPr>
      <w:rFonts w:cs="Times New Roman" w:eastAsia="Times New Roman" w:hAnsi="Bookman Old Style" w:ascii="Bookman Old Style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5848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5848"/>
    <w:rPr>
      <w:rFonts w:cs="Segoe UI" w:eastAsia="Calibr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FE29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292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2924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924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924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461B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0461B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90461B"/>
    <w:pPr>
      <w:tabs>
        <w:tab w:pos="4153" w:val="center"/>
        <w:tab w:pos="8306" w:val="right"/>
      </w:tabs>
      <w:spacing w:after="0"/>
    </w:pPr>
    <w:rPr>
      <w:rFonts w:ascii="Times New Roman" w:eastAsia="Times New Roman" w:hAnsi="Times New Roman"/>
      <w:sz w:val="24"/>
      <w:szCs w:val="20"/>
      <w:lang w:eastAsia="hr-HR" w:val="en-US"/>
    </w:rPr>
  </w:style>
  <w:style w:customStyle="1" w:styleId="ZaglavljeChar" w:type="character">
    <w:name w:val="Zaglavlje Char"/>
    <w:basedOn w:val="Zadanifontodlomka"/>
    <w:link w:val="Zaglavlje"/>
    <w:rsid w:val="0090461B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Tijeloteksta" w:type="paragraph">
    <w:name w:val="Body Text"/>
    <w:basedOn w:val="Normal"/>
    <w:link w:val="TijelotekstaChar"/>
    <w:rsid w:val="0090461B"/>
    <w:pPr>
      <w:spacing w:after="0"/>
      <w:jc w:val="both"/>
    </w:pPr>
    <w:rPr>
      <w:rFonts w:ascii="Bookman Old Style" w:eastAsia="Times New Roman" w:hAnsi="Bookman Old Style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90461B"/>
    <w:rPr>
      <w:rFonts w:ascii="Bookman Old Style" w:cs="Times New Roman" w:eastAsia="Times New Roman" w:hAnsi="Bookman Old Style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5848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5848"/>
    <w:rPr>
      <w:rFonts w:ascii="Segoe UI" w:cs="Segoe UI" w:eastAsia="Calibr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FE29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292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2924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924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924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4827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589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198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327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908</properties:Words>
  <properties:Characters>5279</properties:Characters>
  <properties:Lines>276</properties:Lines>
  <properties:Paragraphs>89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2019-03-05T10:05:00Z</dcterms:created>
  <dc:creator>natalija</dc:creator>
  <cp:lastModifiedBy>Katarina Franjić</cp:lastModifiedBy>
  <cp:lastPrinted>2019-02-21T09:23:00Z</cp:lastPrinted>
  <dcterms:modified xmlns:xsi="http://www.w3.org/2001/XMLSchema-instance" xsi:type="dcterms:W3CDTF">2019-03-05T10:06:00Z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St-2425/2017-75 / Podnesak - Izvješće stečajnog upravitelja (FUGU PROMET.docx)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