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a329" w14:paraId="97ba329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9C7457">
        <w:rPr>
          <w:rFonts w:hAnsi="Times New Roman" w:ascii="Times New Roman"/>
          <w:noProof w:val="false"/>
          <w:szCs w:val="24"/>
        </w:rPr>
        <w:t>5855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9C7457">
        <w:rPr>
          <w:rFonts w:hAnsi="Times New Roman" w:ascii="Times New Roman"/>
        </w:rPr>
        <w:t>nad stečajnim dužnikom</w:t>
      </w:r>
      <w:r w:rsidR="001E469C">
        <w:rPr>
          <w:rFonts w:hAnsi="Times New Roman" w:ascii="Times New Roman"/>
        </w:rPr>
        <w:t xml:space="preserve"> </w:t>
      </w:r>
      <w:r w:rsidR="009C7457">
        <w:rPr>
          <w:rFonts w:hAnsi="Times New Roman" w:ascii="Times New Roman"/>
          <w:szCs w:val="24"/>
        </w:rPr>
        <w:t>MM-LOGISTIKA d.o.o. u stečaju, Zagreb, V. Poljanice 12, OIB: 99987713083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9C7457">
        <w:rPr>
          <w:rFonts w:hAnsi="Times New Roman" w:ascii="Times New Roman"/>
          <w:szCs w:val="24"/>
        </w:rPr>
        <w:t>5. listopada</w:t>
      </w:r>
      <w:r w:rsidR="00937A1A">
        <w:rPr>
          <w:rFonts w:hAnsi="Times New Roman" w:ascii="Times New Roman"/>
          <w:szCs w:val="24"/>
        </w:rPr>
        <w:t xml:space="preserve"> 2018.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B818D9" w:rsidP="000A020C" w:rsidR="00B818D9" w:rsidRPr="0085307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B818D9" w:rsidP="000D4F31" w:rsidR="00A61A1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szCs w:val="24"/>
        </w:rPr>
        <w:t xml:space="preserve">Nalaže se stečajnom upravitelju Nikoli Krvavica da isti bez odgode, a najkasnije u roku od 8 dana, dostavi sudu na propisanom obrascu pisano izvješće o tijeku stečajnog postupka i stanju stečajne mase. </w:t>
      </w:r>
    </w:p>
    <w:p w:rsidRDefault="00B818D9" w:rsidP="000D4F31" w:rsidR="00B818D9">
      <w:pPr>
        <w:pStyle w:val="Tijeloteksta"/>
        <w:rPr>
          <w:rFonts w:hAnsi="Times New Roman" w:ascii="Times New Roman"/>
          <w:szCs w:val="24"/>
        </w:rPr>
      </w:pPr>
    </w:p>
    <w:p w:rsidRDefault="00B818D9" w:rsidP="000D4F31" w:rsidR="00B818D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Nalaže se stečajnom upravitelju da isti bez odgode, a najkasnije u roku od 8 dana, dostavi sudu popis predmeta stečajne mase te pregled imovine i obveza. </w:t>
      </w:r>
    </w:p>
    <w:p w:rsidRDefault="00B818D9" w:rsidP="000D4F31" w:rsidR="00B818D9">
      <w:pPr>
        <w:pStyle w:val="Tijeloteksta"/>
        <w:rPr>
          <w:rFonts w:hAnsi="Times New Roman" w:ascii="Times New Roman"/>
          <w:szCs w:val="24"/>
        </w:rPr>
      </w:pPr>
    </w:p>
    <w:p w:rsidRDefault="00B818D9" w:rsidP="00B818D9" w:rsidR="00B818D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Nalaže se stečajnom upravitelju da isti bez odgode, a najkasnije u roku od 8 dana, predloži sazivanje skupštine vjerovnika kako bi skupština vjerovnika donijela odgovarajuću odluku o unovčenju imovine u vlasništvu stečajnog dužnika, a ukoliko je takvo sazivanje skupštine potrebno obzirom na vrstu i status imovine stečajnog dužnika.</w:t>
      </w:r>
    </w:p>
    <w:p w:rsidRDefault="00B818D9" w:rsidP="00A61A10" w:rsidR="00B818D9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4A141B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B818D9">
        <w:rPr>
          <w:rFonts w:hAnsi="Times New Roman" w:ascii="Times New Roman"/>
          <w:szCs w:val="24"/>
        </w:rPr>
        <w:t>5. listopada</w:t>
      </w:r>
      <w:r w:rsidR="00937A1A">
        <w:rPr>
          <w:rFonts w:hAnsi="Times New Roman" w:ascii="Times New Roman"/>
          <w:szCs w:val="24"/>
        </w:rPr>
        <w:t xml:space="preserve">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367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57D4F"/>
    <w:rsid w:val="006C5629"/>
    <w:rsid w:val="006D689F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A1A"/>
    <w:rsid w:val="00937ECE"/>
    <w:rsid w:val="009432E4"/>
    <w:rsid w:val="00991E8E"/>
    <w:rsid w:val="00992055"/>
    <w:rsid w:val="009A4E8F"/>
    <w:rsid w:val="009B56B4"/>
    <w:rsid w:val="009C7457"/>
    <w:rsid w:val="009E4927"/>
    <w:rsid w:val="009F3B1B"/>
    <w:rsid w:val="00A036F0"/>
    <w:rsid w:val="00A24973"/>
    <w:rsid w:val="00A25367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818D9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8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8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8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8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8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8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8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8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5855</izvorni_sadrzaj>
    <derivirana_varijabla naziv="DomainObject.Predmet.Broj_1">5855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St-5855/2016</izvorni_sadrzaj>
    <derivirana_varijabla naziv="DomainObject.Predmet.OznakaBroj_1">St-5855/2016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MM-LOGISTIKA d.o.o. zastupanog po punomoćniku Nikolina Šavorić</izvorni_sadrzaj>
    <derivirana_varijabla naziv="DomainObject.Predmet.ProtustrankaFormated_1">  MM-LOGISTIKA d.o.o. zastupanog po punomoćniku Nikolina Šavorić</derivirana_varijabla>
  </DomainObject.Predmet.ProtustrankaFormated>
  <DomainObject.Predmet.ProtustrankaFormatedOIB>
    <izvorni_sadrzaj>  MM-LOGISTIKA d.o.o., OIB 99987713083 zastupanog po punomoćniku Nikolina Šavorić</izvorni_sadrzaj>
    <derivirana_varijabla naziv="DomainObject.Predmet.ProtustrankaFormatedOIB_1">  MM-LOGISTIKA d.o.o., OIB 99987713083 zastupanog po punomoćniku Nikolina Šavorić</derivirana_varijabla>
  </DomainObject.Predmet.ProtustrankaFormatedOIB>
  <DomainObject.Predmet.ProtustrankaFormatedWithAdress>
    <izvorni_sadrzaj> MM-LOGISTIKA d.o.o., Pete Poljanice 12, 10000 Zagreb zastupanog po punomoćniku Nikolina Šavorić</izvorni_sadrzaj>
    <derivirana_varijabla naziv="DomainObject.Predmet.ProtustrankaFormatedWithAdress_1"> MM-LOGISTIKA d.o.o., Pete Poljanice 12, 10000 Zagreb zastupanog po punomoćniku Nikolina Šavorić</derivirana_varijabla>
  </DomainObject.Predmet.ProtustrankaFormatedWithAdress>
  <DomainObject.Predmet.ProtustrankaFormatedWithAdressOIB>
    <izvorni_sadrzaj> MM-LOGISTIKA d.o.o., OIB 99987713083, Pete Poljanice 12, 10000 Zagreb zastupanog po punomoćniku Nikolina Šavorić</izvorni_sadrzaj>
    <derivirana_varijabla naziv="DomainObject.Predmet.ProtustrankaFormatedWithAdressOIB_1"> MM-LOGISTIKA d.o.o., OIB 99987713083, Pete Poljanice 12, 10000 Zagreb zastupanog po punomoćniku Nikolina Šavorić</derivirana_varijabla>
  </DomainObject.Predmet.ProtustrankaFormatedWithAdressOIB>
  <DomainObject.Predmet.ProtustrankaWithAdress>
    <izvorni_sadrzaj>MM-LOGISTIKA d.o.o. Pete Poljanice 12, 10000 Zagreb</izvorni_sadrzaj>
    <derivirana_varijabla naziv="DomainObject.Predmet.ProtustrankaWithAdress_1">MM-LOGISTIKA d.o.o. Pete Poljanice 12, 10000 Zagreb</derivirana_varijabla>
  </DomainObject.Predmet.ProtustrankaWithAdress>
  <DomainObject.Predmet.ProtustrankaWithAdressOIB>
    <izvorni_sadrzaj>MM-LOGISTIKA d.o.o., OIB 99987713083, Pete Poljanice 12, 10000 Zagreb</izvorni_sadrzaj>
    <derivirana_varijabla naziv="DomainObject.Predmet.ProtustrankaWithAdressOIB_1">MM-LOGISTIKA d.o.o., OIB 99987713083, Pete Poljanice 12, 10000 Zagreb</derivirana_varijabla>
  </DomainObject.Predmet.ProtustrankaWithAdressOIB>
  <DomainObject.Predmet.ProtustrankaNazivFormated>
    <izvorni_sadrzaj>MM-LOGISTIKA d.o.o.</izvorni_sadrzaj>
    <derivirana_varijabla naziv="DomainObject.Predmet.ProtustrankaNazivFormated_1">MM-LOGISTIKA d.o.o.</derivirana_varijabla>
  </DomainObject.Predmet.ProtustrankaNazivFormated>
  <DomainObject.Predmet.ProtustrankaNazivFormatedOIB>
    <izvorni_sadrzaj>MM-LOGISTIKA d.o.o., OIB 99987713083</izvorni_sadrzaj>
    <derivirana_varijabla naziv="DomainObject.Predmet.ProtustrankaNazivFormatedOIB_1">MM-LOGISTIKA d.o.o., OIB 99987713083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MM-LOGISTIKA d.o.o. zastupanog po punomoćniku Nikolina Šavorić</item>
    </izvorni_sadrzaj>
    <derivirana_varijabla naziv="DomainObject.Predmet.ProtuStrankaListFormated_1">
      <item>MM-LOGISTIKA d.o.o. zastupanog po punomoćniku Nikolina Šavorić</item>
    </derivirana_varijabla>
  </DomainObject.Predmet.ProtuStrankaListFormated>
  <DomainObject.Predmet.ProtuStrankaListFormatedOIB>
    <izvorni_sadrzaj>
      <item>MM-LOGISTIKA d.o.o., OIB 99987713083 zastupanog po punomoćniku Nikolina Šavorić</item>
    </izvorni_sadrzaj>
    <derivirana_varijabla naziv="DomainObject.Predmet.ProtuStrankaListFormatedOIB_1">
      <item>MM-LOGISTIKA d.o.o., OIB 99987713083 zastupanog po punomoćniku Nikolina Šavorić</item>
    </derivirana_varijabla>
  </DomainObject.Predmet.ProtuStrankaListFormatedOIB>
  <DomainObject.Predmet.ProtuStrankaListFormatedWithAdress>
    <izvorni_sadrzaj>
      <item>MM-LOGISTIKA d.o.o., Pete Poljanice 12, 10000 Zagreb zastupanog po punomoćniku Nikolina Šavorić</item>
    </izvorni_sadrzaj>
    <derivirana_varijabla naziv="DomainObject.Predmet.ProtuStrankaListFormatedWithAdress_1">
      <item>MM-LOGISTIKA d.o.o., Pete Poljanice 12, 10000 Zagreb zastupanog po punomoćniku Nikolina Šavorić</item>
    </derivirana_varijabla>
  </DomainObject.Predmet.ProtuStrankaListFormatedWithAdress>
  <DomainObject.Predmet.ProtuStrankaListFormatedWithAdressOIB>
    <izvorni_sadrzaj>
      <item>MM-LOGISTIKA d.o.o., OIB 99987713083, Pete Poljanice 12, 10000 Zagreb zastupanog po punomoćniku Nikolina Šavorić</item>
    </izvorni_sadrzaj>
    <derivirana_varijabla naziv="DomainObject.Predmet.ProtuStrankaListFormatedWithAdressOIB_1">
      <item>MM-LOGISTIKA d.o.o., OIB 99987713083, Pete Poljanice 12, 10000 Zagreb zastupanog po punomoćniku Nikolina Šavorić</item>
    </derivirana_varijabla>
  </DomainObject.Predmet.ProtuStrankaListFormatedWithAdressOIB>
  <DomainObject.Predmet.ProtuStrankaListNazivFormated>
    <izvorni_sadrzaj>
      <item>MM-LOGISTIKA d.o.o.</item>
    </izvorni_sadrzaj>
    <derivirana_varijabla naziv="DomainObject.Predmet.ProtuStrankaListNazivFormated_1">
      <item>MM-LOGISTIKA d.o.o.</item>
    </derivirana_varijabla>
  </DomainObject.Predmet.ProtuStrankaListNazivFormated>
  <DomainObject.Predmet.ProtuStrankaListNazivFormatedOIB>
    <izvorni_sadrzaj>
      <item>MM-LOGISTIKA d.o.o., OIB 99987713083</item>
    </izvorni_sadrzaj>
    <derivirana_varijabla naziv="DomainObject.Predmet.ProtuStrankaListNazivFormatedOIB_1">
      <item>MM-LOGISTIKA d.o.o., OIB 99987713083</item>
    </derivirana_varijabla>
  </DomainObject.Predmet.ProtuStrankaListNazivFormatedOIB>
  <DomainObject.Predmet.OstaliListFormated>
    <izvorni_sadrzaj>
      <item>Nikolina Šavorić punomoćnik sudionika u postupku MM-LOGISTIKA d.o.o.</item>
    </izvorni_sadrzaj>
    <derivirana_varijabla naziv="DomainObject.Predmet.OstaliListFormated_1">
      <item>Nikolina Šavorić punomoćnik sudionika u postupku MM-LOGISTIKA d.o.o.</item>
    </derivirana_varijabla>
  </DomainObject.Predmet.OstaliListFormated>
  <DomainObject.Predmet.OstaliListFormatedOIB>
    <izvorni_sadrzaj>
      <item>Nikolina Šavorić, OIB 59878465795 punomoćnik sudionika u postupku MM-LOGISTIKA d.o.o.</item>
    </izvorni_sadrzaj>
    <derivirana_varijabla naziv="DomainObject.Predmet.OstaliListFormatedOIB_1">
      <item>Nikolina Šavorić, OIB 59878465795 punomoćnik sudionika u postupku MM-LOGISTIKA d.o.o.</item>
    </derivirana_varijabla>
  </DomainObject.Predmet.OstaliListFormatedOIB>
  <DomainObject.Predmet.OstaliListFormatedWithAdress>
    <izvorni_sadrzaj>
      <item>Nikolina Šavorić, Vinodolska 11, 10000 Zagreb punomoćnik sudionika u postupku MM-LOGISTIKA d.o.o.</item>
    </izvorni_sadrzaj>
    <derivirana_varijabla naziv="DomainObject.Predmet.OstaliListFormatedWithAdress_1">
      <item>Nikolina Šavorić, Vinodolska 11, 10000 Zagreb punomoćnik sudionika u postupku MM-LOGISTIKA d.o.o.</item>
    </derivirana_varijabla>
  </DomainObject.Predmet.OstaliListFormatedWithAdress>
  <DomainObject.Predmet.OstaliListFormatedWithAdressOIB>
    <izvorni_sadrzaj>
      <item>Nikolina Šavorić, OIB 59878465795, Vinodolska 11, 10000 Zagreb punomoćnik sudionika u postupku MM-LOGISTIKA d.o.o.</item>
    </izvorni_sadrzaj>
    <derivirana_varijabla naziv="DomainObject.Predmet.OstaliListFormatedWithAdressOIB_1">
      <item>Nikolina Šavorić, OIB 59878465795, Vinodolska 11, 10000 Zagreb punomoćnik sudionika u postupku MM-LOGISTIKA d.o.o.</item>
    </derivirana_varijabla>
  </DomainObject.Predmet.OstaliListFormatedWithAdressOIB>
  <DomainObject.Predmet.OstaliListNazivFormated>
    <izvorni_sadrzaj>
      <item>Nikolina Šavorić</item>
    </izvorni_sadrzaj>
    <derivirana_varijabla naziv="DomainObject.Predmet.OstaliListNazivFormated_1">
      <item>Nikolina Šavorić</item>
    </derivirana_varijabla>
  </DomainObject.Predmet.OstaliListNazivFormated>
  <DomainObject.Predmet.OstaliListNazivFormatedOIB>
    <izvorni_sadrzaj>
      <item>Nikolina Šavorić, OIB 59878465795</item>
    </izvorni_sadrzaj>
    <derivirana_varijabla naziv="DomainObject.Predmet.OstaliListNazivFormatedOIB_1">
      <item>Nikolina Šavorić, OIB 59878465795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MM-LOGISTIKA d.o.o.</izvorni_sadrzaj>
    <derivirana_varijabla naziv="DomainObject.Predmet.ProtustrankaIDrugi_1">MM-LOGISTIKA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MM-LOGISTIKA d.o.o., OIB 99987713083, Pete Poljanice 12, 10000 Zagreb</izvorni_sadrzaj>
    <derivirana_varijabla naziv="DomainObject.Predmet.ProtustrankaIDrugiAdressOIB_1">MM-LOGISTIKA d.o.o., OIB 99987713083, Pete Poljanice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MM-LOGISTIKA d.o.o.</item>
      <item>FINA Regionalni centar Zagreb</item>
      <item>Nikolina Šavorić</item>
    </izvorni_sadrzaj>
    <derivirana_varijabla naziv="DomainObject.Predmet.SudioniciListNaziv_1">
      <item>MM-LOGISTIKA d.o.o.</item>
      <item>FINA Regionalni centar Zagreb</item>
      <item>Nikolina Šavorić</item>
    </derivirana_varijabla>
  </DomainObject.Predmet.SudioniciListNaziv>
  <DomainObject.Predmet.SudioniciListAdressOIB>
    <izvorni_sadrzaj>
      <item>MM-LOGISTIKA d.o.o., OIB 99987713083, Pete Poljanice 12,10000 Zagreb</item>
      <item>FINA Regionalni centar Zagreb, OIB 85821130368, Trg svibanjskih žrtava 1995. 1,10000 Zagreb</item>
      <item>Nikolina Šavorić, OIB 59878465795, Vinodolska 11,10000 Zagreb</item>
    </izvorni_sadrzaj>
    <derivirana_varijabla naziv="DomainObject.Predmet.SudioniciListAdressOIB_1">
      <item>MM-LOGISTIKA d.o.o., OIB 99987713083, Pete Poljanice 12,10000 Zagreb</item>
      <item>FINA Regionalni centar Zagreb, OIB 85821130368, Trg svibanjskih žrtava 1995. 1,10000 Zagreb</item>
      <item>Nikolina Šavorić, OIB 59878465795, Vinodolska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99987713083</item>
      <item>, OIB 85821130368</item>
      <item>, OIB 59878465795</item>
    </izvorni_sadrzaj>
    <derivirana_varijabla naziv="DomainObject.Predmet.SudioniciListNazivOIB_1">
      <item>, OIB 99987713083</item>
      <item>, OIB 85821130368</item>
      <item>, OIB 59878465795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St-5855/2016-20</izvorni_sadrzaj>
    <derivirana_varijabla naziv="DomainObject.PredzadnjaOdlukaIzPredmeta.Oznaka_1">St-5855/2016-20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202</properties:Words>
  <properties:Characters>1070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2018-10-05T10:12:00Z</dcterms:created>
  <dc:creator>x</dc:creator>
  <cp:lastModifiedBy>Renata Klokočki</cp:lastModifiedBy>
  <cp:lastPrinted>2018-10-05T10:15:00Z</cp:lastPrinted>
  <dcterms:modified xmlns:xsi="http://www.w3.org/2001/XMLSchema-instance" xsi:type="dcterms:W3CDTF">2018-10-05T10:16:00Z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(ZAKLJUČAK-MM-LOGISTIKA.docx)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