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bd5e" w14:paraId="55bbd5e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A3A0D">
        <w:t>35</w:t>
      </w:r>
      <w:r w:rsidR="004D6856">
        <w:t>5</w:t>
      </w:r>
      <w:r>
        <w:t>/1</w:t>
      </w:r>
      <w:r w:rsidR="0012728F">
        <w:t>6</w:t>
      </w:r>
      <w:r>
        <w:t>-</w:t>
      </w:r>
      <w:r w:rsidR="0012728F">
        <w:t>2</w:t>
      </w:r>
      <w:r w:rsidR="005A3A0D">
        <w:t>4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5A3A0D" w:rsidRPr="005A3A0D">
        <w:rPr>
          <w:bCs/>
        </w:rPr>
        <w:t>DRUŠTVO OSOBA SA INVALIDITETOM PODUNAVLJE VUKOVAR u stečaju, Vukovar, Matice hrvatske 55, RB: 16000647,  OIB 78901746860</w:t>
      </w:r>
      <w:r w:rsidR="00FD0597">
        <w:rPr>
          <w:b/>
        </w:rPr>
        <w:t xml:space="preserve">, </w:t>
      </w:r>
      <w:r>
        <w:t xml:space="preserve">dana </w:t>
      </w:r>
      <w:r w:rsidR="005A3A0D">
        <w:t>12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E9533C" w:rsidP="00F37919" w:rsidR="00E9533C">
      <w:pPr>
        <w:ind w:firstLine="708"/>
        <w:jc w:val="both"/>
        <w:rPr>
          <w:bCs/>
        </w:rPr>
      </w:pPr>
    </w:p>
    <w:p w:rsidRDefault="00E9533C" w:rsidP="00E9533C" w:rsidR="00E9533C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I. </w:t>
      </w:r>
      <w:r>
        <w:rPr>
          <w:b w:val="false"/>
        </w:rPr>
        <w:t>PRV</w:t>
      </w:r>
      <w:r w:rsidRPr="00C53552">
        <w:rPr>
          <w:b w:val="false"/>
        </w:rPr>
        <w:t xml:space="preserve">I VIŠI ISPLATNI RED </w:t>
      </w:r>
    </w:p>
    <w:p w:rsidRDefault="00E9533C" w:rsidP="00F37919" w:rsidR="00E9533C" w:rsidRPr="00C53552">
      <w:pPr>
        <w:ind w:firstLine="708"/>
        <w:jc w:val="both"/>
        <w:rPr>
          <w:bCs/>
        </w:rPr>
      </w:pPr>
    </w:p>
    <w:tbl>
      <w:tblPr>
        <w:tblW w:type="dxa" w:w="9368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86"/>
        <w:gridCol w:w="2812"/>
        <w:gridCol w:w="1984"/>
        <w:gridCol w:w="1843"/>
        <w:gridCol w:w="1843"/>
      </w:tblGrid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 w:rsidRPr="003C594B">
              <w:t>Redni</w:t>
            </w:r>
          </w:p>
          <w:p w:rsidRDefault="00D84E0B" w:rsidP="004B601A" w:rsidR="00D84E0B" w:rsidRPr="003C594B">
            <w:pPr>
              <w:spacing w:after="80"/>
              <w:jc w:val="center"/>
            </w:pPr>
            <w:r w:rsidRPr="003C594B">
              <w:t>broj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>
            <w:pPr>
              <w:spacing w:after="80"/>
              <w:jc w:val="center"/>
            </w:pPr>
            <w:r>
              <w:t>OSPORENO</w:t>
            </w: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t>1.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CF3534" w:rsidP="00CF3534" w:rsidR="00CF3534">
            <w:r>
              <w:t>Goran Primorac, Vukovar, Nuštarska 44</w:t>
            </w:r>
          </w:p>
          <w:p w:rsidRDefault="00CF3534" w:rsidP="00CF3534" w:rsidR="00CF3534" w:rsidRPr="003C594B">
            <w:r>
              <w:t>OIB 37223181295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CF3534" w:rsidP="007E433E" w:rsidR="00D84E0B" w:rsidRPr="003C594B">
            <w:pPr>
              <w:jc w:val="right"/>
            </w:pPr>
            <w:r>
              <w:t>32.428,07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CF3534" w:rsidP="007E433E" w:rsidR="00D84E0B" w:rsidRPr="003C594B">
            <w:pPr>
              <w:jc w:val="right"/>
            </w:pPr>
            <w:r>
              <w:t>32.428,07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t>2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3561A" w:rsidP="00D84E0B" w:rsidR="00D84E0B">
            <w:r>
              <w:t>Sanja Drobić, Borovo, Ive Andrića 23</w:t>
            </w:r>
          </w:p>
          <w:p w:rsidRDefault="0043561A" w:rsidP="00D84E0B" w:rsidR="0043561A" w:rsidRPr="003C594B">
            <w:r>
              <w:t>OIB 51614059163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3561A" w:rsidP="007E433E" w:rsidR="00D84E0B" w:rsidRPr="003C594B">
            <w:pPr>
              <w:jc w:val="right"/>
            </w:pPr>
            <w:r>
              <w:t>14.331,11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  <w:r w:rsidRPr="003C594B">
              <w:t xml:space="preserve">          </w:t>
            </w:r>
            <w:r w:rsidR="0043561A">
              <w:t>14.331,11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/>
        </w:tc>
      </w:tr>
      <w:tr w:rsidTr="00D84E0B" w:rsidR="0043561A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3561A" w:rsidP="00D84E0B" w:rsidR="0043561A" w:rsidRPr="003C594B">
            <w:pPr>
              <w:jc w:val="center"/>
            </w:pPr>
            <w:r>
              <w:t>3.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3561A" w:rsidP="00D84E0B" w:rsidR="0043561A">
            <w:r>
              <w:t>Marin Krizmanić, Vukovar</w:t>
            </w:r>
          </w:p>
          <w:p w:rsidRDefault="0043561A" w:rsidP="00D84E0B" w:rsidR="0043561A">
            <w:r>
              <w:t>Prosina 101</w:t>
            </w:r>
          </w:p>
          <w:p w:rsidRDefault="0043561A" w:rsidP="00D84E0B" w:rsidR="0043561A">
            <w:r>
              <w:t>OIB 53364529264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309D" w:rsidP="007E433E" w:rsidR="0043561A">
            <w:pPr>
              <w:jc w:val="right"/>
            </w:pPr>
            <w:r>
              <w:t>12.014,47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309D" w:rsidP="007E433E" w:rsidR="0043561A" w:rsidRPr="003C594B">
            <w:pPr>
              <w:jc w:val="right"/>
            </w:pPr>
            <w:r>
              <w:t>12.014,47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3561A" w:rsidP="00D84E0B" w:rsidR="0043561A" w:rsidRPr="003C594B"/>
        </w:tc>
      </w:tr>
      <w:tr w:rsidTr="00D84E0B" w:rsidR="0087309D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309D" w:rsidP="00D84E0B" w:rsidR="0087309D">
            <w:pPr>
              <w:jc w:val="center"/>
            </w:pPr>
            <w:r>
              <w:t>4.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309D" w:rsidP="00D84E0B" w:rsidR="0087309D">
            <w:r>
              <w:t>Petra Petrešin, Vukovar, Olajnica 15/10</w:t>
            </w:r>
          </w:p>
          <w:p w:rsidRDefault="0087309D" w:rsidP="00D84E0B" w:rsidR="0087309D">
            <w:r>
              <w:t>OIB 55762973117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309D" w:rsidP="007E433E" w:rsidR="0087309D">
            <w:pPr>
              <w:jc w:val="right"/>
            </w:pPr>
            <w:r>
              <w:t>15.489,44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309D" w:rsidP="007E433E" w:rsidR="0087309D">
            <w:pPr>
              <w:jc w:val="right"/>
            </w:pPr>
            <w:r>
              <w:t>15.489,44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87309D" w:rsidP="00D84E0B" w:rsidR="0087309D" w:rsidRPr="003C594B"/>
        </w:tc>
      </w:tr>
      <w:tr w:rsidTr="00D84E0B" w:rsidR="0087309D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E06A0" w:rsidP="00D84E0B" w:rsidR="0087309D">
            <w:pPr>
              <w:jc w:val="center"/>
            </w:pPr>
            <w:r>
              <w:t>5.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E06A0" w:rsidP="00D84E0B" w:rsidR="0087309D">
            <w:r>
              <w:t>Jelena Tošić, Vukovar, Vrbik 24</w:t>
            </w:r>
          </w:p>
          <w:p w:rsidRDefault="005E06A0" w:rsidP="00D84E0B" w:rsidR="005E06A0">
            <w:r>
              <w:t>OIB 68064212370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E06A0" w:rsidP="007E433E" w:rsidR="0087309D">
            <w:pPr>
              <w:jc w:val="right"/>
            </w:pPr>
            <w:r>
              <w:t>12.014,45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E06A0" w:rsidP="007E433E" w:rsidR="0087309D">
            <w:pPr>
              <w:jc w:val="right"/>
            </w:pPr>
            <w:r>
              <w:t>12.014,45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87309D" w:rsidP="00D84E0B" w:rsidR="0087309D" w:rsidRPr="003C594B"/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</w:p>
          <w:p w:rsidRDefault="005E06A0" w:rsidP="00D84E0B" w:rsidR="00D84E0B" w:rsidRPr="003C594B">
            <w:pPr>
              <w:jc w:val="center"/>
            </w:pPr>
            <w:r>
              <w:t>6</w:t>
            </w:r>
            <w:r w:rsidR="00D84E0B" w:rsidRPr="003C594B">
              <w:t>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E06A0" w:rsidP="00D84E0B" w:rsidR="00D84E0B">
            <w:r>
              <w:t>Stoja Vujanac, Trpinja, Gajčanska</w:t>
            </w:r>
            <w:r w:rsidR="009F63DE">
              <w:t xml:space="preserve"> 55</w:t>
            </w:r>
          </w:p>
          <w:p w:rsidRDefault="009F63DE" w:rsidP="00D84E0B" w:rsidR="009F63DE" w:rsidRPr="003C594B">
            <w:r>
              <w:t>OIB 84211977787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F63DE" w:rsidP="007E433E" w:rsidR="00D84E0B" w:rsidRPr="003C594B">
            <w:pPr>
              <w:jc w:val="right"/>
            </w:pPr>
            <w:r>
              <w:t>14.331,11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F63DE" w:rsidP="007E433E" w:rsidR="00D84E0B" w:rsidRPr="003C594B">
            <w:pPr>
              <w:jc w:val="right"/>
            </w:pPr>
            <w:r>
              <w:t>14.331,11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369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</w:pPr>
            <w:r w:rsidRPr="003C594B">
              <w:lastRenderedPageBreak/>
              <w:t xml:space="preserve">                  </w:t>
            </w:r>
            <w:r>
              <w:t xml:space="preserve">                </w:t>
            </w:r>
            <w:r w:rsidRPr="003C594B">
              <w:t xml:space="preserve">U K U P N O 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F63DE" w:rsidP="007E433E" w:rsidR="00D84E0B" w:rsidRPr="003C594B">
            <w:pPr>
              <w:spacing w:after="80"/>
              <w:jc w:val="right"/>
            </w:pPr>
            <w:r>
              <w:rPr>
                <w:b/>
              </w:rPr>
              <w:t>100.608,66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9F63DE" w:rsidP="007E433E" w:rsidR="00D84E0B" w:rsidRPr="003C594B">
            <w:pPr>
              <w:spacing w:after="80"/>
              <w:jc w:val="right"/>
            </w:pPr>
            <w:r>
              <w:rPr>
                <w:b/>
              </w:rPr>
              <w:t>100.608,66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 w:rsidRPr="003C594B">
            <w:pPr>
              <w:spacing w:after="80"/>
              <w:jc w:val="center"/>
              <w:rPr>
                <w:b/>
              </w:rPr>
            </w:pPr>
          </w:p>
        </w:tc>
      </w:tr>
    </w:tbl>
    <w:p w:rsidRDefault="00E9533C" w:rsidP="00E9533C" w:rsidR="00E9533C" w:rsidRPr="003C594B">
      <w:pPr>
        <w:spacing w:after="80"/>
      </w:pPr>
    </w:p>
    <w:p w:rsidRDefault="00F37919" w:rsidP="00F37919" w:rsidR="00F37919" w:rsidRPr="00C53552">
      <w:pPr>
        <w:jc w:val="both"/>
      </w:pPr>
    </w:p>
    <w:p w:rsidRDefault="00F37919" w:rsidP="00F37919" w:rsidR="00F37919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</w:t>
      </w:r>
      <w:r w:rsidR="00E9533C"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F37919" w:rsidP="00F37919" w:rsidR="00F37919"/>
    <w:tbl>
      <w:tblPr>
        <w:tblW w:type="dxa" w:w="9474"/>
        <w:jc w:val="center"/>
        <w:tblInd w:type="dxa" w:w="-25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51"/>
        <w:gridCol w:w="2953"/>
        <w:gridCol w:w="1984"/>
        <w:gridCol w:w="1843"/>
        <w:gridCol w:w="1843"/>
      </w:tblGrid>
      <w:tr w:rsidTr="00321787" w:rsidR="00321787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Redni</w:t>
            </w:r>
          </w:p>
          <w:p w:rsidRDefault="00321787" w:rsidP="004B601A" w:rsidR="00321787">
            <w:pPr>
              <w:spacing w:after="80"/>
              <w:jc w:val="center"/>
            </w:pPr>
            <w:r>
              <w:t>broj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spacing w:after="80"/>
              <w:jc w:val="center"/>
            </w:pPr>
            <w:r>
              <w:t>OSPORENO</w:t>
            </w:r>
          </w:p>
        </w:tc>
      </w:tr>
      <w:tr w:rsidTr="00321787" w:rsidR="00321787">
        <w:trPr>
          <w:trHeight w:val="1290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  <w:r>
              <w:t>1.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C6363" w:rsidP="004C6363" w:rsidR="004C6363">
            <w:pPr>
              <w:jc w:val="both"/>
            </w:pPr>
            <w:r>
              <w:t>REPUBLIKA HRVATSKA</w:t>
            </w:r>
          </w:p>
          <w:p w:rsidRDefault="004C6363" w:rsidP="004C6363" w:rsidR="004C6363">
            <w:pPr>
              <w:jc w:val="both"/>
            </w:pPr>
            <w:r>
              <w:t>Ministarstvo financija – Porezna uprava, Područni ured Slavonija i Baranja koju zastupa ŽDO GUO Vukovar</w:t>
            </w:r>
          </w:p>
          <w:p w:rsidRDefault="004C6363" w:rsidP="004C6363" w:rsidR="004C6363">
            <w:pPr>
              <w:jc w:val="both"/>
            </w:pPr>
            <w:r>
              <w:t>OIB 52634</w:t>
            </w:r>
            <w:r w:rsidR="00CD50F4">
              <w:t>238587</w:t>
            </w:r>
          </w:p>
          <w:p w:rsidRDefault="00321787" w:rsidP="00321787" w:rsidR="00321787">
            <w:pPr>
              <w:jc w:val="both"/>
            </w:pP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CD50F4" w:rsidP="00956C83" w:rsidR="00321787">
            <w:pPr>
              <w:jc w:val="right"/>
            </w:pPr>
            <w:r>
              <w:t>559.105,87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CD50F4" w:rsidP="00956C83" w:rsidR="00321787">
            <w:pPr>
              <w:jc w:val="right"/>
            </w:pPr>
            <w:r>
              <w:t>520.512,05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CD50F4" w:rsidP="00CD50F4" w:rsidR="00321787">
            <w:pPr>
              <w:jc w:val="right"/>
            </w:pPr>
            <w:r>
              <w:t>38.593,82</w:t>
            </w:r>
          </w:p>
        </w:tc>
      </w:tr>
      <w:tr w:rsidTr="0059335A" w:rsidR="00321787">
        <w:trPr>
          <w:trHeight w:val="888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</w:p>
          <w:p w:rsidRDefault="00956C83" w:rsidP="004B601A" w:rsidR="00321787">
            <w:r>
              <w:t xml:space="preserve">      </w:t>
            </w:r>
            <w:r w:rsidR="00321787">
              <w:t>2.</w:t>
            </w:r>
          </w:p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CD50F4" w:rsidP="004B601A" w:rsidR="00321787">
            <w:pPr>
              <w:jc w:val="both"/>
            </w:pPr>
            <w:r>
              <w:t>HRATSKI TELEKOM d.d. Zagreb, Roberta Frangeša Mihanovića 9</w:t>
            </w:r>
          </w:p>
          <w:p w:rsidRDefault="00CD50F4" w:rsidP="004B601A" w:rsidR="00CD50F4">
            <w:pPr>
              <w:jc w:val="both"/>
            </w:pPr>
            <w:r>
              <w:t>OIB 81793146560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F18DA" w:rsidP="00956C83" w:rsidR="00321787">
            <w:pPr>
              <w:jc w:val="right"/>
            </w:pPr>
            <w:r>
              <w:t>29.001,72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F18DA" w:rsidP="00DF18DA" w:rsidR="00321787">
            <w:pPr>
              <w:jc w:val="right"/>
            </w:pPr>
            <w:r>
              <w:t>29.001,72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321787" w:rsidR="00321787">
        <w:trPr>
          <w:trHeight w:val="955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956C83" w:rsidP="004B601A" w:rsidR="00321787">
            <w:r>
              <w:t xml:space="preserve">      </w:t>
            </w:r>
            <w:r w:rsidR="00321787">
              <w:t>3.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F18DA" w:rsidP="004B601A" w:rsidR="00321787">
            <w:pPr>
              <w:jc w:val="both"/>
            </w:pPr>
            <w:r>
              <w:t>HEP-OPERATOR DISTRIBUCIJSKOG SUSTAVA d.o.o. ELEKTRA Vinkovci, Kralja Zvonimira 96</w:t>
            </w:r>
          </w:p>
          <w:p w:rsidRDefault="00DF18DA" w:rsidP="004B601A" w:rsidR="00DF18DA">
            <w:pPr>
              <w:jc w:val="both"/>
            </w:pPr>
            <w:r>
              <w:t>OIB 46830600751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774893" w:rsidP="00956C83" w:rsidR="00321787">
            <w:pPr>
              <w:jc w:val="right"/>
            </w:pPr>
            <w:r>
              <w:t>550,84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774893" w:rsidP="00956C83" w:rsidR="00321787">
            <w:pPr>
              <w:jc w:val="right"/>
            </w:pPr>
            <w:r>
              <w:t>550,84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321787" w:rsidR="00321787">
        <w:trPr>
          <w:trHeight w:val="921"/>
          <w:jc w:val="center"/>
        </w:trPr>
        <w:tc>
          <w:tcPr>
            <w:tcW w:type="dxa" w:w="851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r>
              <w:t xml:space="preserve">    </w:t>
            </w:r>
          </w:p>
          <w:p w:rsidRDefault="00956C83" w:rsidP="004B601A" w:rsidR="00321787">
            <w:r>
              <w:t xml:space="preserve">      </w:t>
            </w:r>
            <w:r w:rsidR="00321787">
              <w:t>4.</w:t>
            </w:r>
          </w:p>
        </w:tc>
        <w:tc>
          <w:tcPr>
            <w:tcW w:type="dxa" w:w="2953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774893" w:rsidP="004B601A" w:rsidR="00321787">
            <w:pPr>
              <w:jc w:val="both"/>
            </w:pPr>
            <w:r>
              <w:t>UNIQA OSIGURANJE d.d. Zagreb, Planinska 13A</w:t>
            </w:r>
          </w:p>
          <w:p w:rsidRDefault="00774893" w:rsidP="004B601A" w:rsidR="00774893">
            <w:pPr>
              <w:jc w:val="both"/>
            </w:pPr>
            <w:r>
              <w:t>OIB 75665455333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774893" w:rsidP="00956C83" w:rsidR="00321787">
            <w:pPr>
              <w:jc w:val="right"/>
            </w:pPr>
            <w:r>
              <w:t>2.355,55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774893" w:rsidP="00956C83" w:rsidR="00321787">
            <w:pPr>
              <w:jc w:val="right"/>
            </w:pPr>
            <w:r>
              <w:t>2.355,55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0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321787" w:rsidR="00321787">
        <w:trPr>
          <w:trHeight w:val="1121"/>
          <w:jc w:val="center"/>
        </w:trPr>
        <w:tc>
          <w:tcPr>
            <w:tcW w:type="dxa" w:w="851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956C83" w:rsidP="004B601A" w:rsidR="00321787">
            <w:r>
              <w:rPr>
                <w:rFonts w:cs="Calibri" w:eastAsia="Calibri"/>
              </w:rPr>
              <w:t xml:space="preserve">      </w:t>
            </w:r>
            <w:r w:rsidR="00321787">
              <w:t>5.</w:t>
            </w:r>
          </w:p>
        </w:tc>
        <w:tc>
          <w:tcPr>
            <w:tcW w:type="dxa" w:w="295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2023A8" w:rsidP="004B601A" w:rsidR="00321787">
            <w:pPr>
              <w:jc w:val="both"/>
            </w:pPr>
            <w:r>
              <w:t>Erste &amp; Steiermaerkische bank d.d. Rijeka, Jadranski trg 3A</w:t>
            </w:r>
          </w:p>
          <w:p w:rsidRDefault="002023A8" w:rsidP="004B601A" w:rsidR="002023A8">
            <w:pPr>
              <w:jc w:val="both"/>
            </w:pPr>
            <w:r>
              <w:t>OIB 23057039320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2023A8" w:rsidP="00956C83" w:rsidR="00321787">
            <w:pPr>
              <w:jc w:val="right"/>
            </w:pPr>
            <w:r>
              <w:t>29.860,08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2023A8" w:rsidP="00956C83" w:rsidR="00321787">
            <w:pPr>
              <w:jc w:val="right"/>
            </w:pPr>
            <w:r>
              <w:t>29.860,08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321787" w:rsidP="004B601A" w:rsidR="00321787">
            <w:pPr>
              <w:jc w:val="center"/>
            </w:pPr>
          </w:p>
        </w:tc>
      </w:tr>
      <w:tr w:rsidTr="008F28B3" w:rsidR="00321787">
        <w:trPr>
          <w:trHeight w:val="948"/>
          <w:jc w:val="center"/>
        </w:trPr>
        <w:tc>
          <w:tcPr>
            <w:tcW w:type="dxa" w:w="851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jc w:val="center"/>
            </w:pPr>
          </w:p>
          <w:p w:rsidRDefault="00321787" w:rsidP="004B601A" w:rsidR="00321787">
            <w:pPr>
              <w:jc w:val="center"/>
            </w:pPr>
          </w:p>
          <w:p w:rsidRDefault="00956C83" w:rsidP="004B601A" w:rsidR="00321787">
            <w:r>
              <w:rPr>
                <w:rFonts w:cs="Calibri" w:eastAsia="Calibri"/>
              </w:rPr>
              <w:t xml:space="preserve">      </w:t>
            </w:r>
            <w:r w:rsidR="00321787">
              <w:t>6.</w:t>
            </w:r>
          </w:p>
        </w:tc>
        <w:tc>
          <w:tcPr>
            <w:tcW w:type="dxa" w:w="295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2023A8" w:rsidP="004B601A" w:rsidR="00321787">
            <w:pPr>
              <w:jc w:val="both"/>
            </w:pPr>
            <w:r>
              <w:t>Knjigovodstveno-trgovački obrt "Nada", Vukovar, K.A. Stepinca 34</w:t>
            </w:r>
          </w:p>
          <w:p w:rsidRDefault="002023A8" w:rsidP="004B601A" w:rsidR="002023A8">
            <w:pPr>
              <w:jc w:val="both"/>
            </w:pPr>
            <w:r>
              <w:t>OIB 30228201505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2023A8" w:rsidP="00956C83" w:rsidR="00321787">
            <w:pPr>
              <w:jc w:val="right"/>
            </w:pPr>
            <w:r>
              <w:t>3.000,00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2023A8" w:rsidP="00956C83" w:rsidR="00321787">
            <w:pPr>
              <w:jc w:val="right"/>
            </w:pPr>
            <w:r>
              <w:t>3.000,00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956C83" w:rsidP="00956C83" w:rsidR="00956C83">
            <w:pPr>
              <w:jc w:val="right"/>
            </w:pPr>
          </w:p>
        </w:tc>
      </w:tr>
      <w:tr w:rsidTr="00321787" w:rsidR="00321787">
        <w:trPr>
          <w:trHeight w:val="563"/>
          <w:jc w:val="center"/>
        </w:trPr>
        <w:tc>
          <w:tcPr>
            <w:tcW w:type="dxa" w:w="3804"/>
            <w:gridSpan w:val="2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4B601A" w:rsidR="00321787">
            <w:pPr>
              <w:spacing w:after="80"/>
              <w:jc w:val="center"/>
            </w:pPr>
          </w:p>
          <w:p w:rsidRDefault="004C2166" w:rsidP="004B601A" w:rsidR="004C2166" w:rsidRPr="004C2166">
            <w:pPr>
              <w:spacing w:after="80"/>
              <w:jc w:val="center"/>
              <w:rPr>
                <w:b/>
              </w:rPr>
            </w:pPr>
            <w:r w:rsidRPr="004C2166">
              <w:rPr>
                <w:b/>
              </w:rPr>
              <w:t xml:space="preserve">U K U P N O 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21787" w:rsidP="00ED462C" w:rsidR="00321787">
            <w:pPr>
              <w:spacing w:after="80"/>
              <w:jc w:val="right"/>
            </w:pPr>
          </w:p>
          <w:p w:rsidRDefault="00BE3B2A" w:rsidP="00ED462C" w:rsidR="00321787">
            <w:pPr>
              <w:spacing w:after="80"/>
              <w:jc w:val="right"/>
            </w:pPr>
            <w:r>
              <w:rPr>
                <w:b/>
              </w:rPr>
              <w:t>623.874,06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FE0952" w:rsidP="00ED462C" w:rsidR="00FE0952">
            <w:pPr>
              <w:spacing w:after="80"/>
              <w:jc w:val="right"/>
              <w:rPr>
                <w:b/>
              </w:rPr>
            </w:pPr>
          </w:p>
          <w:p w:rsidRDefault="00FE0952" w:rsidP="00ED462C" w:rsidR="00321787">
            <w:pPr>
              <w:spacing w:after="80"/>
              <w:jc w:val="right"/>
            </w:pPr>
            <w:r>
              <w:rPr>
                <w:b/>
              </w:rPr>
              <w:t>585.280,24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FE0952" w:rsidP="00ED462C" w:rsidR="00FE0952">
            <w:pPr>
              <w:spacing w:after="80"/>
              <w:jc w:val="right"/>
              <w:rPr>
                <w:b/>
              </w:rPr>
            </w:pPr>
          </w:p>
          <w:p w:rsidRDefault="00FE0952" w:rsidP="00ED462C" w:rsidR="007519CA" w:rsidRPr="00ED462C">
            <w:pPr>
              <w:spacing w:after="80"/>
              <w:jc w:val="right"/>
              <w:rPr>
                <w:b/>
              </w:rPr>
            </w:pPr>
            <w:r>
              <w:rPr>
                <w:b/>
              </w:rPr>
              <w:t>38.593,82</w:t>
            </w:r>
          </w:p>
        </w:tc>
      </w:tr>
    </w:tbl>
    <w:p w:rsidRDefault="00F37919" w:rsidP="00F37919" w:rsidR="00F37919"/>
    <w:p w:rsidRDefault="00FE0952" w:rsidP="00F37919" w:rsidR="00FE0952"/>
    <w:p w:rsidRDefault="00FE0952" w:rsidP="00F37919" w:rsidR="00FE0952"/>
    <w:p w:rsidRDefault="00F37919" w:rsidP="00F37919" w:rsidR="00F37919">
      <w:pPr>
        <w:ind w:hanging="426" w:left="1560"/>
        <w:jc w:val="both"/>
      </w:pPr>
      <w:r>
        <w:lastRenderedPageBreak/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F37919" w:rsidR="00F37919">
      <w:pPr>
        <w:ind w:hanging="426" w:left="1560"/>
        <w:jc w:val="both"/>
      </w:pPr>
      <w:r>
        <w:t>3.</w:t>
      </w:r>
      <w:r>
        <w:tab/>
        <w:t>Upućuje se vjerovnik čija tražbina je djelomično osporena na pokretanje parnice u roku 8 dana radi utvrđivanja osnovanim osporene tražbine, odnosno predlaganja nastavka parnice koja je o tražbini tekla u vrijeme otvaranja stečajnog postupka, ukoliko za to vjerovni</w:t>
      </w:r>
      <w:r w:rsidR="00BE3B2A">
        <w:t>k</w:t>
      </w:r>
      <w:r>
        <w:t xml:space="preserve"> ima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F37919" w:rsidP="00F37919" w:rsidR="00F3791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0B6101" w:rsidP="00F37919" w:rsidR="000B6101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FE0952">
        <w:t>12</w:t>
      </w:r>
      <w:r>
        <w:t>.0</w:t>
      </w:r>
      <w:r w:rsidR="004C2166">
        <w:t>7</w:t>
      </w:r>
      <w:r>
        <w:t xml:space="preserve">.2016. </w:t>
      </w:r>
      <w:r w:rsidRPr="00955826">
        <w:t>godine održano je p</w:t>
      </w:r>
      <w:r w:rsidR="008460F8">
        <w:t>rv</w:t>
      </w:r>
      <w:r>
        <w:t>o</w:t>
      </w:r>
      <w:r w:rsidRPr="00955826">
        <w:t xml:space="preserve"> ispitno ročište u stečajnom postupku nad dužnikom </w:t>
      </w:r>
      <w:r w:rsidR="00FE0952" w:rsidRPr="00FE0952">
        <w:rPr>
          <w:bCs/>
        </w:rPr>
        <w:t>DRUŠTVO OSOBA SA INVALIDITETOM PODUNAVLJE VUKOVAR u stečaju, Vukovar, Matice hrvatske 55, RB: 16000647,  OIB 78901746860</w:t>
      </w:r>
      <w:r w:rsidRPr="00DB262A">
        <w:rPr>
          <w:bCs/>
        </w:rPr>
        <w:t>,</w:t>
      </w:r>
      <w:r w:rsidRPr="00955826">
        <w:t xml:space="preserve"> na kojemu je stečajn</w:t>
      </w:r>
      <w:r w:rsidR="00FE0952">
        <w:t>i</w:t>
      </w:r>
      <w:r w:rsidRPr="00955826">
        <w:t xml:space="preserve"> upravitelj</w:t>
      </w:r>
      <w:r w:rsidR="008460F8">
        <w:t xml:space="preserve"> </w:t>
      </w:r>
      <w:r w:rsidRPr="00955826">
        <w:t>da</w:t>
      </w:r>
      <w:r w:rsidR="00FE0952">
        <w:t>o</w:t>
      </w:r>
      <w:r w:rsidRPr="00955826">
        <w:t xml:space="preserve">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FE0952">
        <w:t>i</w:t>
      </w:r>
      <w:r w:rsidRPr="00955826">
        <w:t xml:space="preserve"> upravitelj je </w:t>
      </w:r>
      <w:r w:rsidR="005206DD">
        <w:t>na propisanom obrascu sastavi</w:t>
      </w:r>
      <w:r w:rsidR="00A06878">
        <w:t>o</w:t>
      </w:r>
      <w:r w:rsidR="005206DD">
        <w:t xml:space="preserve">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236E2E" w:rsidR="00236E2E">
      <w:pPr>
        <w:spacing w:after="240"/>
        <w:ind w:firstLine="708"/>
        <w:jc w:val="both"/>
      </w:pPr>
      <w:r w:rsidRPr="00E64A64">
        <w:t>Na ročištu se stečajn</w:t>
      </w:r>
      <w:r w:rsidR="00236E2E">
        <w:t>i</w:t>
      </w:r>
      <w:r w:rsidRPr="00E64A64">
        <w:t xml:space="preserve"> upravitelj izjašnjava</w:t>
      </w:r>
      <w:r w:rsidR="00236E2E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236E2E">
        <w:t>o</w:t>
      </w:r>
      <w:r w:rsidRPr="00E64A64">
        <w:t xml:space="preserve"> da </w:t>
      </w:r>
      <w:r w:rsidR="009015EE">
        <w:t>je zaprimi</w:t>
      </w:r>
      <w:r w:rsidR="00236E2E">
        <w:t>o</w:t>
      </w:r>
      <w:r w:rsidR="009015EE">
        <w:t xml:space="preserve"> </w:t>
      </w:r>
      <w:r w:rsidR="00236E2E">
        <w:t>6 prijave tražbina vjerovnika I. višeg isplatnog reda u ukupnom iznosu od 100.608,66 kn koje tražbine su priznate u cijelosti.</w:t>
      </w:r>
    </w:p>
    <w:p w:rsidRDefault="00236E2E" w:rsidP="00236E2E" w:rsidR="00236E2E">
      <w:pPr>
        <w:spacing w:after="240"/>
        <w:ind w:firstLine="708"/>
        <w:jc w:val="both"/>
      </w:pPr>
      <w:r>
        <w:t>Nadalje sam zaprimio 6 prijava tražbina vjerovnika II. višeg isplatnog reda u ukupnom iznosu od 623.874,06 kn koje su priznate u iznosu od 585.280,24 kn, a osporen je iznos od 38.593,82 kn i to:</w:t>
      </w:r>
    </w:p>
    <w:p w:rsidRDefault="00236E2E" w:rsidP="00BF39BA" w:rsidR="000B6101" w:rsidRPr="00BF39BA">
      <w:pPr>
        <w:pStyle w:val="Odlomakpopisa"/>
        <w:numPr>
          <w:ilvl w:val="0"/>
          <w:numId w:val="2"/>
        </w:numPr>
        <w:spacing w:after="240"/>
        <w:jc w:val="both"/>
        <w:rPr>
          <w:rFonts w:cs="Times New Roman" w:hAnsi="Times New Roman" w:ascii="Times New Roman"/>
        </w:rPr>
      </w:pPr>
      <w:r w:rsidRPr="00BF39BA">
        <w:rPr>
          <w:rFonts w:cs="Times New Roman" w:hAnsi="Times New Roman" w:ascii="Times New Roman"/>
        </w:rPr>
        <w:t>RH, MF, Porezna uprava prijav</w:t>
      </w:r>
      <w:r w:rsidR="00BE3B2A" w:rsidRPr="00BF39BA">
        <w:rPr>
          <w:rFonts w:cs="Times New Roman" w:hAnsi="Times New Roman" w:ascii="Times New Roman"/>
        </w:rPr>
        <w:t>ila</w:t>
      </w:r>
      <w:r w:rsidRPr="00BF39BA">
        <w:rPr>
          <w:rFonts w:cs="Times New Roman" w:hAnsi="Times New Roman" w:ascii="Times New Roman"/>
        </w:rPr>
        <w:t xml:space="preserve"> je </w:t>
      </w:r>
      <w:r w:rsidR="00BF39BA" w:rsidRPr="00BF39BA">
        <w:rPr>
          <w:rFonts w:cs="Times New Roman" w:hAnsi="Times New Roman" w:ascii="Times New Roman"/>
        </w:rPr>
        <w:t xml:space="preserve">tražbinu u </w:t>
      </w:r>
      <w:r w:rsidRPr="00BF39BA">
        <w:rPr>
          <w:rFonts w:cs="Times New Roman" w:hAnsi="Times New Roman" w:ascii="Times New Roman"/>
        </w:rPr>
        <w:t>iznos</w:t>
      </w:r>
      <w:r w:rsidR="00BF39BA" w:rsidRPr="00BF39BA">
        <w:rPr>
          <w:rFonts w:cs="Times New Roman" w:hAnsi="Times New Roman" w:ascii="Times New Roman"/>
        </w:rPr>
        <w:t>u</w:t>
      </w:r>
      <w:r w:rsidRPr="00BF39BA">
        <w:rPr>
          <w:rFonts w:cs="Times New Roman" w:hAnsi="Times New Roman" w:ascii="Times New Roman"/>
        </w:rPr>
        <w:t xml:space="preserve"> od 559.105,87 kn, od čega je priznat iznos od 520.512,05 kn, a osporen je iznos od 38.593,82 kn iz razloga što se osporeni iznos odnosi na poreze i doprinose koji su priznati u I. višem isplatnom redu.</w:t>
      </w:r>
    </w:p>
    <w:p w:rsidRDefault="00F37919" w:rsidP="00F37919" w:rsidR="00F37919">
      <w:pPr>
        <w:ind w:firstLine="708"/>
        <w:jc w:val="both"/>
      </w:pPr>
      <w:r w:rsidRPr="00955826">
        <w:t>Kako naveden</w:t>
      </w:r>
      <w:r w:rsidR="007713BD">
        <w:t>o</w:t>
      </w:r>
      <w:r w:rsidRPr="00955826">
        <w:t xml:space="preserve"> osporavanj</w:t>
      </w:r>
      <w:r w:rsidR="007713BD">
        <w:t>e</w:t>
      </w:r>
      <w:r w:rsidRPr="00955826">
        <w:t xml:space="preserve"> nije bilo moguće otkloniti na ročištu, upućuj</w:t>
      </w:r>
      <w:r w:rsidR="007713BD">
        <w:t>e</w:t>
      </w:r>
      <w:r w:rsidRPr="00955826">
        <w:t xml:space="preserve"> se vjerovni</w:t>
      </w:r>
      <w:r w:rsidR="007713BD">
        <w:t>k</w:t>
      </w:r>
      <w:r w:rsidRPr="00955826">
        <w:t xml:space="preserve"> čij</w:t>
      </w:r>
      <w:r w:rsidR="007713BD">
        <w:t>a</w:t>
      </w:r>
      <w:r w:rsidRPr="00955826">
        <w:t xml:space="preserve"> tražbin</w:t>
      </w:r>
      <w:r w:rsidR="007713BD">
        <w:t>a</w:t>
      </w:r>
      <w:r>
        <w:t xml:space="preserve"> </w:t>
      </w:r>
      <w:r w:rsidR="007713BD">
        <w:t>je</w:t>
      </w:r>
      <w:r w:rsidRPr="00955826">
        <w:t xml:space="preserve"> </w:t>
      </w:r>
      <w:r>
        <w:t xml:space="preserve">djelomično </w:t>
      </w:r>
      <w:r w:rsidRPr="00955826">
        <w:t>osporen</w:t>
      </w:r>
      <w:r w:rsidR="007713BD">
        <w:t>a</w:t>
      </w:r>
      <w:r w:rsidRPr="00955826">
        <w:t>,</w:t>
      </w:r>
      <w:r>
        <w:t xml:space="preserve"> </w:t>
      </w:r>
      <w:r w:rsidRPr="00955826">
        <w:t xml:space="preserve">temeljem odredbe čl. </w:t>
      </w:r>
      <w:r w:rsidR="00124EE0">
        <w:t>266., 267. i 269.</w:t>
      </w:r>
      <w:r>
        <w:t xml:space="preserve"> SZ-a</w:t>
      </w:r>
      <w:r w:rsidRPr="00955826">
        <w:t>, na pokretanje parnic</w:t>
      </w:r>
      <w:r>
        <w:t>e</w:t>
      </w:r>
      <w:r w:rsidRPr="00955826">
        <w:t xml:space="preserve"> u roku 8 dana </w:t>
      </w:r>
      <w:r>
        <w:t xml:space="preserve">radi utvrđivanja osnovanim osporene tražbine, </w:t>
      </w:r>
      <w:r w:rsidRPr="00955826">
        <w:t xml:space="preserve">odnosno predlaganja nastavka parnice koja je o tražbini tekla u vrijeme otvaranja stečajnog postupka, ukoliko za to </w:t>
      </w:r>
      <w:r>
        <w:t>vjerovni</w:t>
      </w:r>
      <w:r w:rsidR="00297594">
        <w:t>k</w:t>
      </w:r>
      <w:r>
        <w:t xml:space="preserve"> </w:t>
      </w:r>
      <w:r w:rsidRPr="00955826">
        <w:t>ima pravni interes, također u roku 8 dana, te uz obavezu obavještavanja stečajnog suda o istom u daljnjem roku od 8 dana, a pod prijetnjom gubitka prava na pokretanje, odnosno nastavak parnice izvan roka određenog ovim rješenjem</w:t>
      </w:r>
      <w:r>
        <w:t>.</w:t>
      </w:r>
    </w:p>
    <w:p w:rsidRDefault="00F37919" w:rsidP="00F37919" w:rsidR="00F37919" w:rsidRPr="00955826">
      <w:pPr>
        <w:jc w:val="both"/>
      </w:pPr>
    </w:p>
    <w:p w:rsidRDefault="00F37919" w:rsidP="00F37919" w:rsidR="00F37919">
      <w:pPr>
        <w:jc w:val="both"/>
      </w:pPr>
      <w:r w:rsidRPr="00955826">
        <w:lastRenderedPageBreak/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632048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</w:p>
    <w:p w:rsidRDefault="00F37919" w:rsidP="00F37919" w:rsidR="00F37919">
      <w:pPr>
        <w:jc w:val="both"/>
      </w:pPr>
    </w:p>
    <w:p w:rsidRDefault="00486CE3" w:rsidP="00F37919" w:rsidR="00486CE3" w:rsidRPr="00955826">
      <w:pPr>
        <w:jc w:val="both"/>
      </w:pPr>
    </w:p>
    <w:p w:rsidRDefault="00F37919" w:rsidP="0059383F" w:rsidR="00F37919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4A6174">
        <w:rPr>
          <w:b w:val="false"/>
          <w:bCs w:val="false"/>
        </w:rPr>
        <w:t>12</w:t>
      </w:r>
      <w:r w:rsidRPr="00DB262A">
        <w:rPr>
          <w:b w:val="false"/>
          <w:bCs w:val="false"/>
        </w:rPr>
        <w:t xml:space="preserve">. </w:t>
      </w:r>
      <w:r w:rsidR="00297594">
        <w:rPr>
          <w:b w:val="false"/>
          <w:bCs w:val="false"/>
        </w:rPr>
        <w:t>sr</w:t>
      </w:r>
      <w:r>
        <w:rPr>
          <w:b w:val="false"/>
          <w:bCs w:val="false"/>
        </w:rPr>
        <w:t>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486CE3" w:rsidP="00486CE3" w:rsidR="00486CE3" w:rsidRPr="00486CE3"/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BF39BA" w:rsidR="00F37919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4A6174" w:rsidP="00BF39BA" w:rsidR="008E7A4D">
      <w:pPr>
        <w:numPr>
          <w:ilvl w:val="0"/>
          <w:numId w:val="1"/>
        </w:numPr>
        <w:jc w:val="both"/>
      </w:pPr>
      <w:r>
        <w:t>ŽDO GUO Vukovar</w:t>
      </w:r>
    </w:p>
    <w:p w:rsidRDefault="00F37919" w:rsidP="00BF39BA" w:rsidR="00F37919" w:rsidRPr="00BE42CE">
      <w:pPr>
        <w:numPr>
          <w:ilvl w:val="0"/>
          <w:numId w:val="1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B2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5A3A0D" w:rsidRPr="005A3A0D">
      <w:t>14 St-355/16-24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294F6B33"/>
    <w:multiLevelType w:val="hybridMultilevel"/>
    <w:tmpl w:val="4AEE1180"/>
    <w:lvl w:tplc="84B2090C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3A8"/>
    <w:rsid w:val="00202564"/>
    <w:rsid w:val="00210002"/>
    <w:rsid w:val="00216EAB"/>
    <w:rsid w:val="002258C3"/>
    <w:rsid w:val="00230110"/>
    <w:rsid w:val="00236E2E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61A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6174"/>
    <w:rsid w:val="004B654D"/>
    <w:rsid w:val="004C1927"/>
    <w:rsid w:val="004C1E7B"/>
    <w:rsid w:val="004C2166"/>
    <w:rsid w:val="004C6363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3A0D"/>
    <w:rsid w:val="005A6862"/>
    <w:rsid w:val="005B7C98"/>
    <w:rsid w:val="005C1CAA"/>
    <w:rsid w:val="005D7332"/>
    <w:rsid w:val="005E06A0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4893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309D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63DE"/>
    <w:rsid w:val="009F71B3"/>
    <w:rsid w:val="00A050DF"/>
    <w:rsid w:val="00A05188"/>
    <w:rsid w:val="00A0687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BE3B2A"/>
    <w:rsid w:val="00BF39BA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D50F4"/>
    <w:rsid w:val="00CE1F18"/>
    <w:rsid w:val="00CE48FF"/>
    <w:rsid w:val="00CF3534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18D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A7B2C"/>
    <w:rsid w:val="00EB0D47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E0952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A7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A7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osoba sa invaliditetom PODUNAVLJE Vukovar</izvorni_sadrzaj>
    <derivirana_varijabla naziv="DomainObject.Predmet.ProtustrankaFormated_1">  Društvo osoba sa invaliditetom PODUNAVLJE Vukovar</derivirana_varijabla>
  </DomainObject.Predmet.ProtustrankaFormated>
  <DomainObject.Predmet.ProtustrankaFormatedOIB>
    <izvorni_sadrzaj>  Društvo osoba sa invaliditetom PODUNAVLJE Vukovar, OIB 78901746860</izvorni_sadrzaj>
    <derivirana_varijabla naziv="DomainObject.Predmet.ProtustrankaFormatedOIB_1">  Društvo osoba sa invaliditetom PODUNAVLJE Vukovar, OIB 78901746860</derivirana_varijabla>
  </DomainObject.Predmet.ProtustrankaFormatedOIB>
  <DomainObject.Predmet.ProtustrankaFormatedWithAdress>
    <izvorni_sadrzaj> Društvo osoba sa invaliditetom PODUNAVLJE Vukovar, Matice hrvatske 55, 32000 Vukovar</izvorni_sadrzaj>
    <derivirana_varijabla naziv="DomainObject.Predmet.ProtustrankaFormatedWithAdress_1"> Društvo osoba sa invaliditetom PODUNAVLJE Vukovar, Matice hrvatske 55, 32000 Vukovar</derivirana_varijabla>
  </DomainObject.Predmet.ProtustrankaFormatedWithAdress>
  <DomainObject.Predmet.ProtustrankaFormatedWithAdressOIB>
    <izvorni_sadrzaj> Društvo osoba sa invaliditetom PODUNAVLJE Vukovar, OIB 78901746860, Matice hrvatske 55, 32000 Vukovar</izvorni_sadrzaj>
    <derivirana_varijabla naziv="DomainObject.Predmet.ProtustrankaFormatedWithAdressOIB_1"> Društvo osoba sa invaliditetom PODUNAVLJE Vukovar, OIB 78901746860, Matice hrvatske 55, 32000 Vukovar</derivirana_varijabla>
  </DomainObject.Predmet.ProtustrankaFormatedWithAdressOIB>
  <DomainObject.Predmet.ProtustrankaWithAdress>
    <izvorni_sadrzaj>Društvo osoba sa invaliditetom PODUNAVLJE Vukovar Matice hrvatske 55, 32000 Vukovar</izvorni_sadrzaj>
    <derivirana_varijabla naziv="DomainObject.Predmet.ProtustrankaWithAdress_1">Društvo osoba sa invaliditetom PODUNAVLJE Vukovar Matice hrvatske 55, 32000 Vukovar</derivirana_varijabla>
  </DomainObject.Predmet.ProtustrankaWithAdress>
  <DomainObject.Predmet.ProtustrankaWithAdressOIB>
    <izvorni_sadrzaj>Društvo osoba sa invaliditetom PODUNAVLJE Vukovar, OIB 78901746860, Matice hrvatske 55, 32000 Vukovar</izvorni_sadrzaj>
    <derivirana_varijabla naziv="DomainObject.Predmet.ProtustrankaWithAdressOIB_1">Društvo osoba sa invaliditetom PODUNAVLJE Vukovar, OIB 78901746860, Matice hrvatske 55, 32000 Vukovar</derivirana_varijabla>
  </DomainObject.Predmet.ProtustrankaWithAdressOIB>
  <DomainObject.Predmet.ProtustrankaNazivFormated>
    <izvorni_sadrzaj>Društvo osoba sa invaliditetom PODUNAVLJE Vukovar</izvorni_sadrzaj>
    <derivirana_varijabla naziv="DomainObject.Predmet.ProtustrankaNazivFormated_1">Društvo osoba sa invaliditetom PODUNAVLJE Vukovar</derivirana_varijabla>
  </DomainObject.Predmet.ProtustrankaNazivFormated>
  <DomainObject.Predmet.ProtustrankaNazivFormatedOIB>
    <izvorni_sadrzaj>Društvo osoba sa invaliditetom PODUNAVLJE Vukovar, OIB 78901746860</izvorni_sadrzaj>
    <derivirana_varijabla naziv="DomainObject.Predmet.ProtustrankaNazivFormatedOIB_1">Društvo osoba sa invaliditetom PODUNAVLJE Vukovar, OIB 78901746860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Društvo osoba sa invaliditetom PODUNAVLJE Vukovar</item>
    </izvorni_sadrzaj>
    <derivirana_varijabla naziv="DomainObject.Predmet.ProtuStrankaListFormated_1">
      <item>Društvo osoba sa invaliditetom PODUNAVLJE Vukovar</item>
    </derivirana_varijabla>
  </DomainObject.Predmet.ProtuStrankaListFormated>
  <DomainObject.Predmet.ProtuStrankaListFormatedOIB>
    <izvorni_sadrzaj>
      <item>Društvo osoba sa invaliditetom PODUNAVLJE Vukovar, OIB 78901746860</item>
    </izvorni_sadrzaj>
    <derivirana_varijabla naziv="DomainObject.Predmet.ProtuStrankaListFormatedOIB_1">
      <item>Društvo osoba sa invaliditetom PODUNAVLJE Vukovar, OIB 78901746860</item>
    </derivirana_varijabla>
  </DomainObject.Predmet.ProtuStrankaListFormatedOIB>
  <DomainObject.Predmet.ProtuStrankaListFormatedWithAdress>
    <izvorni_sadrzaj>
      <item>Društvo osoba sa invaliditetom PODUNAVLJE Vukovar, Matice hrvatske 55, 32000 Vukovar</item>
    </izvorni_sadrzaj>
    <derivirana_varijabla naziv="DomainObject.Predmet.ProtuStrankaListFormatedWithAdress_1">
      <item>Društvo osoba sa invaliditetom PODUNAVLJE Vukovar, Matice hrvatske 55, 32000 Vukovar</item>
    </derivirana_varijabla>
  </DomainObject.Predmet.ProtuStrankaListFormatedWithAdress>
  <DomainObject.Predmet.ProtuStrankaListFormatedWithAdressOIB>
    <izvorni_sadrzaj>
      <item>Društvo osoba sa invaliditetom PODUNAVLJE Vukovar, OIB 78901746860, Matice hrvatske 55, 32000 Vukovar</item>
    </izvorni_sadrzaj>
    <derivirana_varijabla naziv="DomainObject.Predmet.ProtuStrankaListFormatedWithAdressOIB_1">
      <item>Društvo osoba sa invaliditetom PODUNAVLJE Vukovar, OIB 78901746860, Matice hrvatske 55, 32000 Vukovar</item>
    </derivirana_varijabla>
  </DomainObject.Predmet.ProtuStrankaListFormatedWithAdressOIB>
  <DomainObject.Predmet.ProtuStrankaListNazivFormated>
    <izvorni_sadrzaj>
      <item>Društvo osoba sa invaliditetom PODUNAVLJE Vukovar</item>
    </izvorni_sadrzaj>
    <derivirana_varijabla naziv="DomainObject.Predmet.ProtuStrankaListNazivFormated_1">
      <item>Društvo osoba sa invaliditetom PODUNAVLJE Vukovar</item>
    </derivirana_varijabla>
  </DomainObject.Predmet.ProtuStrankaListNazivFormated>
  <DomainObject.Predmet.ProtuStrankaListNazivFormatedOIB>
    <izvorni_sadrzaj>
      <item>Društvo osoba sa invaliditetom PODUNAVLJE Vukovar, OIB 78901746860</item>
    </izvorni_sadrzaj>
    <derivirana_varijabla naziv="DomainObject.Predmet.ProtuStrankaListNazivFormatedOIB_1">
      <item>Društvo osoba sa invaliditetom PODUNAVLJE Vukovar, OIB 78901746860</item>
    </derivirana_varijabla>
  </DomainObject.Predmet.ProtuStrankaListNazivFormatedOIB>
  <DomainObject.Predmet.OstaliListFormated>
    <izvorni_sadrzaj>
      <item>ŽDO GUO Vukovar</item>
      <item>Branko Penić</item>
      <item>Filip Babić</item>
    </izvorni_sadrzaj>
    <derivirana_varijabla naziv="DomainObject.Predmet.OstaliListFormated_1">
      <item>ŽDO GUO Vukovar</item>
      <item>Branko Penić</item>
      <item>Filip Babić</item>
    </derivirana_varijabla>
  </DomainObject.Predmet.OstaliListFormated>
  <DomainObject.Predmet.OstaliListFormatedOIB>
    <izvorni_sadrzaj>
      <item>ŽDO GUO Vukovar</item>
      <item>Branko Penić, OIB 44760983293</item>
      <item>Filip Babić, OIB 57093086582</item>
    </izvorni_sadrzaj>
    <derivirana_varijabla naziv="DomainObject.Predmet.OstaliListFormatedOIB_1">
      <item>ŽDO GUO Vukovar</item>
      <item>Branko Penić, OIB 44760983293</item>
      <item>Filip Babić, OIB 57093086582</item>
    </derivirana_varijabla>
  </DomainObject.Predmet.OstaliListFormatedOIB>
  <DomainObject.Predmet.OstaliListFormatedWithAdress>
    <izvorni_sadrzaj>
      <item>ŽDO GUO Vukovar</item>
      <item>Branko Penić, Matice hrvatske 55, 35000 Slavonski Brod</item>
      <item>Filip Babić, Trg Bana J. Jelačića 18, 31000 Osijek</item>
    </izvorni_sadrzaj>
    <derivirana_varijabla naziv="DomainObject.Predmet.OstaliListFormatedWithAdress_1">
      <item>ŽDO GUO Vukovar</item>
      <item>Branko Penić, Matice hrvatske 55, 35000 Slavonski Brod</item>
      <item>Filip Babić, Trg Bana J. Jelačića 18, 31000 Osijek</item>
    </derivirana_varijabla>
  </DomainObject.Predmet.OstaliListFormatedWithAdress>
  <DomainObject.Predmet.OstaliListFormatedWithAdressOIB>
    <izvorni_sadrzaj>
      <item>ŽDO GUO Vukovar</item>
      <item>Branko Penić, OIB 44760983293, Matice hrvatske 55, 35000 Slavonski Brod</item>
      <item>Filip Babić, OIB 57093086582, Trg Bana J. Jelačića 18, 31000 Osijek</item>
    </izvorni_sadrzaj>
    <derivirana_varijabla naziv="DomainObject.Predmet.OstaliListFormatedWithAdressOIB_1">
      <item>ŽDO GUO Vukovar</item>
      <item>Branko Penić, OIB 44760983293, Matice hrvatske 55, 35000 Slavonski Brod</item>
      <item>Filip Babić, OIB 57093086582, Trg Bana J. Jelačića 18, 31000 Osijek</item>
    </derivirana_varijabla>
  </DomainObject.Predmet.OstaliListFormatedWithAdressOIB>
  <DomainObject.Predmet.OstaliListNazivFormated>
    <izvorni_sadrzaj>
      <item>ŽDO GUO Vukovar</item>
      <item>Branko Penić</item>
      <item>Filip Babić</item>
    </izvorni_sadrzaj>
    <derivirana_varijabla naziv="DomainObject.Predmet.OstaliListNazivFormated_1">
      <item>ŽDO GUO Vukovar</item>
      <item>Branko Penić</item>
      <item>Filip Babić</item>
    </derivirana_varijabla>
  </DomainObject.Predmet.OstaliListNazivFormated>
  <DomainObject.Predmet.OstaliListNazivFormatedOIB>
    <izvorni_sadrzaj>
      <item>ŽDO GUO Vukovar</item>
      <item>Branko Penić, OIB 44760983293</item>
      <item>Filip Babić, OIB 57093086582</item>
    </izvorni_sadrzaj>
    <derivirana_varijabla naziv="DomainObject.Predmet.OstaliListNazivFormatedOIB_1">
      <item>ŽDO GUO Vukovar</item>
      <item>Branko Penić, OIB 44760983293</item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Društvo osoba sa invaliditetom PODUNAVLJE Vukovar</izvorni_sadrzaj>
    <derivirana_varijabla naziv="DomainObject.Predmet.ProtustrankaIDrugi_1">Društvo osoba sa invaliditetom PODUNAVLJE Vukovar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Društvo osoba sa invaliditetom PODUNAVLJE Vukovar, OIB 78901746860, Matice hrvatske 55, 32000 Vukovar</izvorni_sadrzaj>
    <derivirana_varijabla naziv="DomainObject.Predmet.ProtustrankaIDrugiAdressOIB_1">Društvo osoba sa invaliditetom PODUNAVLJE Vukovar, OIB 78901746860, Matice hrvatske 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osoba sa invaliditetom PODUNAVLJE Vukovar</item>
      <item>RH MF PU PODRUČNI URED SLAVONIJE I BARANJE POREZNO MJESTO VUKOVAR</item>
      <item>ŽDO GUO Vukovar</item>
      <item>Branko Penić</item>
      <item>Filip Babić</item>
    </izvorni_sadrzaj>
    <derivirana_varijabla naziv="DomainObject.Predmet.SudioniciListNaziv_1">
      <item>Društvo osoba sa invaliditetom PODUNAVLJE Vukovar</item>
      <item>RH MF PU PODRUČNI URED SLAVONIJE I BARANJE POREZNO MJESTO VUKOVAR</item>
      <item>ŽDO GUO Vukovar</item>
      <item>Branko Penić</item>
      <item>Filip Babić</item>
    </derivirana_varijabla>
  </DomainObject.Predmet.SudioniciListNaziv>
  <DomainObject.Predmet.SudioniciListAdressOIB>
    <izvorni_sadrzaj>
      <item>Društvo osoba sa invaliditetom PODUNAVLJE Vukovar, OIB 78901746860, Matice hrvatske 55,32000 Vukovar</item>
      <item>RH MF PU PODRUČNI URED SLAVONIJE I BARANJE POREZNO MJESTO VUKOVAR, OIB 18683136487</item>
      <item>ŽDO GUO Vukovar</item>
      <item>Branko Penić, OIB 44760983293, Matice hrvatske 55,35000 Slavonski Brod</item>
      <item>Filip Babić, OIB 57093086582, Trg Bana J. Jelačića 18,31000 Osijek</item>
    </izvorni_sadrzaj>
    <derivirana_varijabla naziv="DomainObject.Predmet.SudioniciListAdressOIB_1">
      <item>Društvo osoba sa invaliditetom PODUNAVLJE Vukovar, OIB 78901746860, Matice hrvatske 55,32000 Vukovar</item>
      <item>RH MF PU PODRUČNI URED SLAVONIJE I BARANJE POREZNO MJESTO VUKOVAR, OIB 18683136487</item>
      <item>ŽDO GUO Vukovar</item>
      <item>Branko Penić, OIB 44760983293, Matice hrvatske 55,35000 Slavonski Brod</item>
      <item>Filip Babić, OIB 57093086582, Trg Bana J.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78901746860</item>
      <item>, OIB 18683136487</item>
      <item>, OIB null</item>
      <item>, OIB 44760983293</item>
      <item>, OIB 57093086582</item>
    </izvorni_sadrzaj>
    <derivirana_varijabla naziv="DomainObject.Predmet.SudioniciListNazivOIB_1">
      <item>, OIB 78901746860</item>
      <item>, OIB 18683136487</item>
      <item>, OIB null</item>
      <item>, OIB 44760983293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776</properties:Words>
  <properties:Characters>4324</properties:Characters>
  <properties:Lines>225</properties:Lines>
  <properties:Paragraphs>111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2016-07-12T09:34:00Z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