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01d2" w14:paraId="91901d2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C2464F" w:rsidR="000453E5">
      <w:pPr>
        <w:tabs>
          <w:tab w:pos="684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  <w:r w:rsidR="00C2464F">
        <w:rPr>
          <w:rFonts w:hAnsi="Times New Roman" w:ascii="Times New Roman"/>
          <w:noProof w:val="false"/>
          <w:szCs w:val="24"/>
        </w:rPr>
        <w:tab/>
      </w:r>
      <w:r w:rsidR="00C2464F" w:rsidRPr="00934DF0">
        <w:rPr>
          <w:rFonts w:hAnsi="Times New Roman" w:ascii="Times New Roman"/>
          <w:noProof w:val="false"/>
          <w:szCs w:val="24"/>
        </w:rPr>
        <w:t>4 St-</w:t>
      </w:r>
      <w:r w:rsidR="00C2464F">
        <w:rPr>
          <w:rFonts w:hAnsi="Times New Roman" w:ascii="Times New Roman"/>
          <w:noProof w:val="false"/>
          <w:szCs w:val="24"/>
        </w:rPr>
        <w:t>2378/2017-6</w:t>
      </w:r>
      <w:r w:rsidR="00A20648">
        <w:rPr>
          <w:rFonts w:hAnsi="Times New Roman" w:ascii="Times New Roman"/>
          <w:noProof w:val="false"/>
          <w:szCs w:val="24"/>
        </w:rPr>
        <w:t>4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C2464F" w:rsidRPr="00D83F4C">
        <w:rPr>
          <w:rFonts w:hAnsi="Times New Roman" w:ascii="Times New Roman"/>
        </w:rPr>
        <w:t>ŠPILJAR M&amp;B d.o.o.</w:t>
      </w:r>
      <w:r w:rsidR="00C2464F">
        <w:rPr>
          <w:rFonts w:hAnsi="Times New Roman" w:ascii="Times New Roman"/>
        </w:rPr>
        <w:t xml:space="preserve"> u stečaju</w:t>
      </w:r>
      <w:r w:rsidR="00C2464F" w:rsidRPr="00D83F4C">
        <w:rPr>
          <w:rFonts w:hAnsi="Times New Roman" w:ascii="Times New Roman"/>
        </w:rPr>
        <w:t>, Zagreb, Slavka Batušića 11, OIB 58864923846</w:t>
      </w:r>
      <w:r>
        <w:rPr>
          <w:rFonts w:hAnsi="Times New Roman" w:ascii="Times New Roman"/>
          <w:szCs w:val="24"/>
        </w:rPr>
        <w:t xml:space="preserve">, dana </w:t>
      </w:r>
      <w:r w:rsidR="00C2464F">
        <w:rPr>
          <w:rFonts w:hAnsi="Times New Roman" w:ascii="Times New Roman"/>
          <w:szCs w:val="24"/>
        </w:rPr>
        <w:t>17. travnja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811D80">
        <w:rPr>
          <w:rFonts w:hAnsi="Times New Roman" w:ascii="Times New Roman"/>
          <w:szCs w:val="24"/>
        </w:rPr>
        <w:t>1</w:t>
      </w:r>
      <w:r w:rsidR="00202191">
        <w:rPr>
          <w:rFonts w:hAnsi="Times New Roman" w:ascii="Times New Roman"/>
          <w:szCs w:val="24"/>
        </w:rPr>
        <w:t>3520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202191" w:rsidP="00800F23" w:rsidR="00202191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Mario Šargač, Zagreb, Fallerovo šetalište 74, OIB 59437928281, povrat jamčevine </w:t>
      </w:r>
      <w:r>
        <w:rPr>
          <w:rFonts w:hAnsi="Times New Roman" w:ascii="Times New Roman"/>
        </w:rPr>
        <w:t>u iznosu od 7.272,54 kn na račun IBAN: HR8923600003210234138</w:t>
      </w:r>
      <w:r>
        <w:rPr>
          <w:rFonts w:hAnsi="Times New Roman" w:ascii="Times New Roman"/>
          <w:szCs w:val="24"/>
        </w:rPr>
        <w:t>;</w:t>
      </w:r>
    </w:p>
    <w:p w:rsidRDefault="00700D57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4D VISION d.o.o., Rijeka, Kružna 6, OIB 33787490888, povrat jamčevine </w:t>
      </w:r>
      <w:r>
        <w:rPr>
          <w:rFonts w:hAnsi="Times New Roman" w:ascii="Times New Roman"/>
        </w:rPr>
        <w:t xml:space="preserve">u iznosu od </w:t>
      </w:r>
      <w:r w:rsidR="00202191">
        <w:rPr>
          <w:rFonts w:hAnsi="Times New Roman" w:ascii="Times New Roman"/>
        </w:rPr>
        <w:t xml:space="preserve">7.272,54 </w:t>
      </w:r>
      <w:r>
        <w:rPr>
          <w:rFonts w:hAnsi="Times New Roman" w:ascii="Times New Roman"/>
          <w:szCs w:val="24"/>
        </w:rPr>
        <w:t xml:space="preserve">kn </w:t>
      </w:r>
      <w:r>
        <w:rPr>
          <w:rFonts w:hAnsi="Times New Roman" w:ascii="Times New Roman"/>
        </w:rPr>
        <w:t>na račun IBAN: HR8024020061100867593</w:t>
      </w:r>
      <w:r>
        <w:rPr>
          <w:rFonts w:hAnsi="Times New Roman" w:ascii="Times New Roman"/>
          <w:szCs w:val="24"/>
        </w:rPr>
        <w:t xml:space="preserve">; </w:t>
      </w:r>
    </w:p>
    <w:p w:rsidRDefault="00811D80" w:rsidP="00800F23" w:rsidR="00700D57">
      <w:pPr>
        <w:pStyle w:val="Tijeloteksta"/>
        <w:ind w:firstLine="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- ponuditelju Tonka Dorić, Varaždin, Eugena Kumičića 10, OIB 01869956671, povrat jamčevine </w:t>
      </w:r>
      <w:r>
        <w:rPr>
          <w:rFonts w:hAnsi="Times New Roman" w:ascii="Times New Roman"/>
        </w:rPr>
        <w:t xml:space="preserve">u iznosu od </w:t>
      </w:r>
      <w:r w:rsidR="00202191">
        <w:rPr>
          <w:rFonts w:hAnsi="Times New Roman" w:ascii="Times New Roman"/>
        </w:rPr>
        <w:t xml:space="preserve">7.272,54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HR2223400093233126233</w:t>
      </w:r>
      <w:r w:rsidR="00700D57">
        <w:rPr>
          <w:rFonts w:hAnsi="Times New Roman" w:ascii="Times New Roman"/>
        </w:rPr>
        <w:t>;</w:t>
      </w:r>
    </w:p>
    <w:p w:rsidRDefault="00700D57" w:rsidP="00800F23" w:rsidR="00811D80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Viktor Perković-Šantar, Zagreb, Tijardovićeva ulica 8, OIB 81515526198, povrat jamčevine </w:t>
      </w:r>
      <w:r>
        <w:rPr>
          <w:rFonts w:hAnsi="Times New Roman" w:ascii="Times New Roman"/>
        </w:rPr>
        <w:t xml:space="preserve">u iznosu od </w:t>
      </w:r>
      <w:r w:rsidR="00202191">
        <w:rPr>
          <w:rFonts w:hAnsi="Times New Roman" w:ascii="Times New Roman"/>
        </w:rPr>
        <w:t xml:space="preserve">7.300,00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0D42E6">
        <w:rPr>
          <w:rFonts w:hAnsi="Times New Roman" w:ascii="Times New Roman"/>
        </w:rPr>
        <w:t>0724020063209374300</w:t>
      </w:r>
      <w:r w:rsidR="00811D80">
        <w:rPr>
          <w:rFonts w:hAnsi="Times New Roman" w:ascii="Times New Roman"/>
        </w:rPr>
        <w:t>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811D80" w:rsidR="000453E5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811D80">
        <w:rPr>
          <w:rFonts w:hAnsi="Times New Roman" w:ascii="Times New Roman"/>
          <w:szCs w:val="24"/>
        </w:rPr>
        <w:t xml:space="preserve">upisana </w:t>
      </w:r>
      <w:r w:rsidR="00811D80" w:rsidRPr="005E13FC">
        <w:rPr>
          <w:rFonts w:hAnsi="Times New Roman" w:ascii="Times New Roman"/>
          <w:szCs w:val="24"/>
        </w:rPr>
        <w:t>u zk.ul. 2480 k.o. Vrapče Novo, kat. čestica 2006, poslovno stambena kuća br. 322, zgrada i dvorište u Ilici</w:t>
      </w:r>
      <w:r w:rsidR="00811D80">
        <w:rPr>
          <w:rFonts w:hAnsi="Times New Roman" w:ascii="Times New Roman"/>
          <w:szCs w:val="24"/>
        </w:rPr>
        <w:t>,</w:t>
      </w:r>
      <w:r w:rsidR="00811D80" w:rsidRPr="00EB2F3B">
        <w:rPr>
          <w:rFonts w:hAnsi="Times New Roman" w:ascii="Times New Roman"/>
          <w:szCs w:val="24"/>
        </w:rPr>
        <w:t xml:space="preserve"> </w:t>
      </w:r>
      <w:r w:rsidR="00811D80">
        <w:rPr>
          <w:rFonts w:hAnsi="Times New Roman" w:ascii="Times New Roman"/>
          <w:szCs w:val="24"/>
        </w:rPr>
        <w:t xml:space="preserve">i to </w:t>
      </w:r>
      <w:r w:rsidR="00A20648">
        <w:rPr>
          <w:rFonts w:hAnsi="Times New Roman" w:ascii="Times New Roman"/>
        </w:rPr>
        <w:t>6. suvlasnički dio: 165/10000 etažno vlasništvo (E-6)</w:t>
      </w:r>
      <w:r w:rsidR="00052D6B" w:rsidRPr="00DA76AA">
        <w:rPr>
          <w:rFonts w:hAnsi="Times New Roman" w:ascii="Times New Roman"/>
          <w:szCs w:val="24"/>
        </w:rPr>
        <w:t>, kod Općinskog</w:t>
      </w:r>
      <w:r w:rsidR="00811D80">
        <w:rPr>
          <w:rFonts w:hAnsi="Times New Roman" w:ascii="Times New Roman"/>
          <w:szCs w:val="24"/>
        </w:rPr>
        <w:t xml:space="preserve"> građanskog</w:t>
      </w:r>
      <w:r w:rsidR="00052D6B" w:rsidRPr="00DA76AA">
        <w:rPr>
          <w:rFonts w:hAnsi="Times New Roman" w:ascii="Times New Roman"/>
          <w:szCs w:val="24"/>
        </w:rPr>
        <w:t xml:space="preserve"> suda u Zagrebu, Zemljišnoknjižni odjel Zagreb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Agencija je nakon provedene elektroničke javne dražbe dostavila sudu Izvještaj o provedenoj elektroničkoj javnoj dražbi od </w:t>
      </w:r>
      <w:r w:rsidR="00811D80">
        <w:rPr>
          <w:rFonts w:hAnsi="Times New Roman" w:ascii="Times New Roman"/>
          <w:szCs w:val="24"/>
        </w:rPr>
        <w:t>3.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 w:rsidR="00811D8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202191" w:rsidR="0020219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</w:t>
      </w:r>
      <w:r w:rsidR="00811D80">
        <w:rPr>
          <w:rFonts w:hAnsi="Times New Roman" w:ascii="Times New Roman"/>
          <w:szCs w:val="24"/>
        </w:rPr>
        <w:t>drugoj</w:t>
      </w:r>
      <w:r w:rsidR="00800F23">
        <w:rPr>
          <w:rFonts w:hAnsi="Times New Roman" w:ascii="Times New Roman"/>
          <w:szCs w:val="24"/>
        </w:rPr>
        <w:t xml:space="preserve"> elektroničkoj javnoj dražbi, koja je završena </w:t>
      </w:r>
      <w:r w:rsidR="00811D80">
        <w:rPr>
          <w:rFonts w:hAnsi="Times New Roman" w:ascii="Times New Roman"/>
          <w:szCs w:val="24"/>
        </w:rPr>
        <w:t>2. travnja</w:t>
      </w:r>
      <w:r w:rsidR="00052D6B">
        <w:rPr>
          <w:rFonts w:hAnsi="Times New Roman" w:ascii="Times New Roman"/>
          <w:szCs w:val="24"/>
        </w:rPr>
        <w:t xml:space="preserve"> 2019</w:t>
      </w:r>
      <w:r w:rsidR="00800F23">
        <w:rPr>
          <w:rFonts w:hAnsi="Times New Roman" w:ascii="Times New Roman"/>
          <w:szCs w:val="24"/>
        </w:rPr>
        <w:t xml:space="preserve">. u 23:59:59 sati, kada je završeno i nadmetanje, </w:t>
      </w:r>
      <w:r w:rsidR="00202191">
        <w:rPr>
          <w:rFonts w:hAnsi="Times New Roman" w:ascii="Times New Roman"/>
          <w:szCs w:val="24"/>
        </w:rPr>
        <w:t>te je utvrđeno da su jamčevinu u iznosu od 7.272,54 kn uplatili Mario Šargač, Zagreb, Fallerovo šetalište 74, OIB 59437928281; 4D VISION d.o.o., Rijeka, Kružna 6, OIB 33787490888; i EKOLOGIJA ČERNI d.o.o., Zagreb, Martićeva 31 c, OIB 26893712556. Također jamčevinu (i to viši iznos jamčevine od 7.300,00 kn) uplatio</w:t>
      </w:r>
      <w:r w:rsidR="00202191" w:rsidRPr="004B10FC">
        <w:rPr>
          <w:rFonts w:hAnsi="Times New Roman" w:ascii="Times New Roman"/>
          <w:szCs w:val="24"/>
        </w:rPr>
        <w:t xml:space="preserve"> </w:t>
      </w:r>
      <w:r w:rsidR="00202191">
        <w:rPr>
          <w:rFonts w:hAnsi="Times New Roman" w:ascii="Times New Roman"/>
          <w:szCs w:val="24"/>
        </w:rPr>
        <w:t>je i Viktor Perković-Šantar, Zagreb, Tijardovićeva ulica 8, OIB 81515526198. Nadalje je utvrđeno da je jamčevinu u iznosu od 7.272,54 kn uplatila izvan roka Tonka Dorić, Varaždin, Eugena Kumičića 10, OIB 01869956671, obzirom da je ta uplata izvršena 12. ožujka 2019. (list 266 spisa).</w:t>
      </w:r>
    </w:p>
    <w:p w:rsidRDefault="00811D80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811D80">
        <w:rPr>
          <w:rFonts w:hAnsi="Times New Roman" w:ascii="Times New Roman"/>
          <w:szCs w:val="24"/>
        </w:rPr>
        <w:t>2378/2017-</w:t>
      </w:r>
      <w:r w:rsidR="006A3E9B">
        <w:rPr>
          <w:rFonts w:hAnsi="Times New Roman" w:ascii="Times New Roman"/>
          <w:szCs w:val="24"/>
        </w:rPr>
        <w:t>6</w:t>
      </w:r>
      <w:r w:rsidR="00202191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od </w:t>
      </w:r>
      <w:r w:rsidR="00811D80">
        <w:rPr>
          <w:rFonts w:hAnsi="Times New Roman" w:ascii="Times New Roman"/>
          <w:szCs w:val="24"/>
        </w:rPr>
        <w:t>17.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202191">
        <w:rPr>
          <w:rFonts w:hAnsi="Times New Roman" w:ascii="Times New Roman"/>
          <w:szCs w:val="24"/>
        </w:rPr>
        <w:t>EKOLOGIJA ČERNI d.o.o., Zagreb, Martićeva 31 c, OIB 26893712556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811D80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811D80">
        <w:rPr>
          <w:rFonts w:hAnsi="Times New Roman" w:ascii="Times New Roman"/>
          <w:szCs w:val="24"/>
        </w:rPr>
        <w:t>17.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56F02" w:rsidR="00202191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66CEF">
        <w:rPr>
          <w:rFonts w:hAnsi="Times New Roman" w:ascii="Times New Roman"/>
          <w:szCs w:val="24"/>
        </w:rPr>
        <w:t>Za točnost otpravka-</w:t>
      </w:r>
    </w:p>
    <w:p w:rsidRDefault="00866CEF" w:rsidP="00866CEF" w:rsidR="00202191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866CEF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866CEF">
        <w:rPr>
          <w:rFonts w:hAnsi="Times New Roman" w:ascii="Times New Roman"/>
          <w:szCs w:val="24"/>
        </w:rPr>
        <w:tab/>
      </w:r>
      <w:r w:rsidR="00866CEF" w:rsidRPr="00866CEF">
        <w:rPr>
          <w:rFonts w:hAnsi="Times New Roman" w:ascii="Times New Roman"/>
          <w:szCs w:val="24"/>
        </w:rPr>
        <w:t>Renata Klokočki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p w:rsidRDefault="006A3E9B" w:rsidP="00D7611C" w:rsidR="006A3E9B">
      <w:pPr>
        <w:pStyle w:val="Tijeloteksta"/>
      </w:pPr>
    </w:p>
    <w:p w:rsidRDefault="00811D80" w:rsidP="00D7611C" w:rsidR="00811D80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Dna:</w:t>
      </w:r>
    </w:p>
    <w:p w:rsidRDefault="00811D80" w:rsidP="00D7611C" w:rsidR="0020219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202191">
        <w:rPr>
          <w:rFonts w:hAnsi="Times New Roman" w:ascii="Times New Roman"/>
          <w:szCs w:val="24"/>
        </w:rPr>
        <w:t>Mario Šargač, Zagreb, Fallerovo šetalište 74</w:t>
      </w:r>
    </w:p>
    <w:p w:rsidRDefault="00202191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="00700D57">
        <w:rPr>
          <w:rFonts w:hAnsi="Times New Roman" w:ascii="Times New Roman"/>
          <w:szCs w:val="24"/>
        </w:rPr>
        <w:t>4D VISION d.o.o., Rijeka, Kružna 6</w:t>
      </w:r>
    </w:p>
    <w:p w:rsidRDefault="00202191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811D80">
        <w:rPr>
          <w:rFonts w:hAnsi="Times New Roman" w:ascii="Times New Roman"/>
          <w:szCs w:val="24"/>
        </w:rPr>
        <w:t>. Tonka Dorić, Varaždin, Eugena Kumičića 10</w:t>
      </w:r>
    </w:p>
    <w:p w:rsidRDefault="00202191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700D57">
        <w:rPr>
          <w:rFonts w:hAnsi="Times New Roman" w:ascii="Times New Roman"/>
          <w:szCs w:val="24"/>
        </w:rPr>
        <w:t>. Viktor Perković-Šantar, Zagreb, Tijardovićeva ulica 8</w:t>
      </w:r>
    </w:p>
    <w:p w:rsidRDefault="00202191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811D80">
        <w:rPr>
          <w:rFonts w:hAnsi="Times New Roman" w:ascii="Times New Roman"/>
          <w:szCs w:val="24"/>
        </w:rPr>
        <w:t>. FINA, Zagreb, Ulica grada Vukovara 70</w:t>
      </w:r>
    </w:p>
    <w:p w:rsidRDefault="00202191" w:rsidP="00D7611C" w:rsidR="00811D80" w:rsidRPr="00811D80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6</w:t>
      </w:r>
      <w:r w:rsidR="00811D80">
        <w:rPr>
          <w:rFonts w:hAnsi="Times New Roman" w:ascii="Times New Roman"/>
          <w:szCs w:val="24"/>
        </w:rPr>
        <w:t>. e-Oglasna ploča suda</w:t>
      </w:r>
    </w:p>
    <w:sectPr w:rsidSect="006A3E9B" w:rsidR="00811D80" w:rsidRPr="00811D80">
      <w:headerReference w:type="default" r:id="rId10"/>
      <w:pgSz w:h="16838" w:w="11906"/>
      <w:pgMar w:gutter="0" w:footer="708" w:header="708" w:left="1417" w:bottom="2410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A20648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337A">
          <w:t>3</w:t>
        </w:r>
        <w:r>
          <w:fldChar w:fldCharType="end"/>
        </w:r>
      </w:sdtContent>
    </w:sdt>
    <w:r>
      <w:tab/>
    </w:r>
    <w:r w:rsidR="00F25376">
      <w:t xml:space="preserve">       </w:t>
    </w:r>
    <w:r w:rsidR="00C2464F" w:rsidRPr="00934DF0">
      <w:rPr>
        <w:rFonts w:hAnsi="Times New Roman" w:ascii="Times New Roman"/>
        <w:noProof w:val="false"/>
        <w:szCs w:val="24"/>
      </w:rPr>
      <w:t>4 St-</w:t>
    </w:r>
    <w:r w:rsidR="00C2464F">
      <w:rPr>
        <w:rFonts w:hAnsi="Times New Roman" w:ascii="Times New Roman"/>
        <w:noProof w:val="false"/>
        <w:szCs w:val="24"/>
      </w:rPr>
      <w:t>2378/2017-6</w:t>
    </w:r>
    <w:r w:rsidR="00A20648">
      <w:rPr>
        <w:rFonts w:hAnsi="Times New Roman" w:ascii="Times New Roman"/>
        <w:noProof w:val="false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56F02"/>
    <w:rsid w:val="000D42E6"/>
    <w:rsid w:val="000E5548"/>
    <w:rsid w:val="00116B3C"/>
    <w:rsid w:val="00202191"/>
    <w:rsid w:val="00266192"/>
    <w:rsid w:val="002B6C2C"/>
    <w:rsid w:val="003342D8"/>
    <w:rsid w:val="003A7E60"/>
    <w:rsid w:val="003B0FF0"/>
    <w:rsid w:val="00464534"/>
    <w:rsid w:val="005056C6"/>
    <w:rsid w:val="005146E0"/>
    <w:rsid w:val="0053575F"/>
    <w:rsid w:val="006A3E9B"/>
    <w:rsid w:val="006A7466"/>
    <w:rsid w:val="00700D57"/>
    <w:rsid w:val="00800F23"/>
    <w:rsid w:val="00811D80"/>
    <w:rsid w:val="00866CEF"/>
    <w:rsid w:val="008B4CCB"/>
    <w:rsid w:val="008F5835"/>
    <w:rsid w:val="0091621E"/>
    <w:rsid w:val="00966E3B"/>
    <w:rsid w:val="0098793C"/>
    <w:rsid w:val="009B4C2E"/>
    <w:rsid w:val="009C5812"/>
    <w:rsid w:val="00A20648"/>
    <w:rsid w:val="00A411C6"/>
    <w:rsid w:val="00A674A3"/>
    <w:rsid w:val="00AB3B2D"/>
    <w:rsid w:val="00AD229F"/>
    <w:rsid w:val="00B01DE5"/>
    <w:rsid w:val="00B8337A"/>
    <w:rsid w:val="00BD0892"/>
    <w:rsid w:val="00BF222B"/>
    <w:rsid w:val="00C2464F"/>
    <w:rsid w:val="00C32024"/>
    <w:rsid w:val="00C76925"/>
    <w:rsid w:val="00C77082"/>
    <w:rsid w:val="00D22ABF"/>
    <w:rsid w:val="00D7611C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3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3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3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3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3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3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3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3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St-2378/2017-62</izvorni_sadrzaj>
    <derivirana_varijabla naziv="DomainObject.PredzadnjaOdlukaIzPredmeta.Oznaka_1">St-2378/2017-62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4013</properties:Characters>
  <properties:Lines>93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2019-04-17T08:39:00Z</dcterms:created>
  <dc:creator>Renata Klokočki</dc:creator>
  <cp:lastModifiedBy>Renata Klokočki</cp:lastModifiedBy>
  <cp:lastPrinted>2019-04-17T08:45:00Z</cp:lastPrinted>
  <dcterms:modified xmlns:xsi="http://www.w3.org/2001/XMLSchema-instance" xsi:type="dcterms:W3CDTF">2019-04-17T08:47:00Z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-ŠPILJAR M&amp;B---64.docx)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