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5910" w14:paraId="f5a5910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64047B">
        <w:rPr>
          <w:rFonts w:cs="Times New Roman" w:hAnsi="Times New Roman" w:ascii="Times New Roman"/>
          <w:sz w:val="24"/>
        </w:rPr>
        <w:t>149/17-13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ED5438">
        <w:t xml:space="preserve">FINA-Regionalni centar Zagreb za pokretanje stečajnog postupka nad dužnikom </w:t>
      </w:r>
      <w:r w:rsidR="0064047B" w:rsidRPr="00B658FE">
        <w:t>KOSIĆ d.o.o.</w:t>
      </w:r>
      <w:r w:rsidR="0064047B">
        <w:t xml:space="preserve"> Karlovac, Jurja Haulika 18  MBS: </w:t>
      </w:r>
      <w:r w:rsidR="0064047B" w:rsidRPr="00B658FE">
        <w:t>020047378</w:t>
      </w:r>
      <w:r w:rsidR="0064047B">
        <w:t xml:space="preserve"> OIB: </w:t>
      </w:r>
      <w:r w:rsidR="0064047B" w:rsidRPr="00B658FE">
        <w:t>36331405551</w:t>
      </w:r>
      <w:r w:rsidRPr="003566B3">
        <w:t>dana</w:t>
      </w:r>
      <w:r w:rsidR="00965062">
        <w:t xml:space="preserve"> </w:t>
      </w:r>
      <w:r w:rsidR="0064047B">
        <w:t>5.  svibnja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64047B" w:rsidRPr="00B658FE">
        <w:t>KOSIĆ d.o.o.</w:t>
      </w:r>
      <w:r w:rsidR="0064047B">
        <w:t xml:space="preserve"> Karlovac, Jurja Haulika 18  MBS: </w:t>
      </w:r>
      <w:r w:rsidR="0064047B" w:rsidRPr="00B658FE">
        <w:t>020047378</w:t>
      </w:r>
      <w:r w:rsidR="0064047B">
        <w:t xml:space="preserve"> OIB: </w:t>
      </w:r>
      <w:r w:rsidR="0064047B" w:rsidRPr="00B658FE">
        <w:t>36331405551</w:t>
      </w:r>
      <w:r w:rsidR="0064047B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D5438">
        <w:rPr>
          <w:bCs/>
        </w:rPr>
        <w:t>1</w:t>
      </w:r>
      <w:r w:rsidR="0064047B">
        <w:rPr>
          <w:bCs/>
        </w:rPr>
        <w:t>4917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4047B">
        <w:t>18</w:t>
      </w:r>
      <w:r w:rsidR="00ED5438">
        <w:t>. siječnja 2017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64047B" w:rsidRPr="00B658FE">
        <w:t>KOSIĆ d.o.o.</w:t>
      </w:r>
      <w:r w:rsidR="0064047B">
        <w:t xml:space="preserve"> Karlovac, Jurja Haulika 18  MBS: </w:t>
      </w:r>
      <w:r w:rsidR="0064047B" w:rsidRPr="00B658FE">
        <w:t>020047378</w:t>
      </w:r>
      <w:r w:rsidR="0064047B">
        <w:t xml:space="preserve"> OIB: </w:t>
      </w:r>
      <w:r w:rsidR="0064047B" w:rsidRPr="00B658FE">
        <w:t>36331405551</w:t>
      </w:r>
      <w:r w:rsidR="00ED5438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ED5438">
        <w:t>110</w:t>
      </w:r>
      <w:r w:rsidR="0023403D" w:rsidRPr="00307A7F">
        <w:t xml:space="preserve"> st</w:t>
      </w:r>
      <w:r w:rsidR="00ED5438">
        <w:t xml:space="preserve">. 1 </w:t>
      </w:r>
      <w:r w:rsidR="0023403D">
        <w:t xml:space="preserve">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ED5438">
        <w:t>120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64047B">
        <w:t>55.450,85</w:t>
      </w:r>
      <w:r w:rsidR="009D2742">
        <w:t xml:space="preserve"> kune</w:t>
      </w:r>
      <w:r w:rsidR="00F2526D">
        <w:t xml:space="preserve"> ta</w:t>
      </w:r>
      <w:r w:rsidR="0062454C">
        <w:t xml:space="preserve"> da ima</w:t>
      </w:r>
      <w:r w:rsidR="0064047B">
        <w:t xml:space="preserve"> 3 zaposlena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64047B">
        <w:rPr>
          <w:bCs/>
        </w:rPr>
        <w:t>3. veljače</w:t>
      </w:r>
      <w:r w:rsidR="00ED5438">
        <w:rPr>
          <w:bCs/>
        </w:rPr>
        <w:t xml:space="preserve"> 2017.</w:t>
      </w:r>
      <w:r>
        <w:rPr>
          <w:bCs/>
        </w:rPr>
        <w:t xml:space="preserve">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ED5438">
        <w:rPr>
          <w:noProof w:val="false"/>
        </w:rPr>
        <w:t xml:space="preserve">5. </w:t>
      </w:r>
      <w:r w:rsidR="0064047B">
        <w:rPr>
          <w:noProof w:val="false"/>
        </w:rPr>
        <w:t xml:space="preserve">svibnja </w:t>
      </w:r>
      <w:r w:rsidR="00D34569">
        <w:rPr>
          <w:noProof w:val="false"/>
        </w:rPr>
        <w:t>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E60214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60214" w:rsidR="00E6021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60214" w:rsidP="00E60214" w:rsidR="00E60214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60214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E60214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0214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64047B">
      <w:rPr>
        <w:noProof w:val="false"/>
      </w:rPr>
      <w:t>149/17-13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4F6CE3"/>
    <w:rsid w:val="005151FF"/>
    <w:rsid w:val="005315D9"/>
    <w:rsid w:val="0062454C"/>
    <w:rsid w:val="0064047B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20806"/>
    <w:rsid w:val="00CB121F"/>
    <w:rsid w:val="00CC4CC9"/>
    <w:rsid w:val="00D34569"/>
    <w:rsid w:val="00D51262"/>
    <w:rsid w:val="00D73D48"/>
    <w:rsid w:val="00D92198"/>
    <w:rsid w:val="00DD686D"/>
    <w:rsid w:val="00E60214"/>
    <w:rsid w:val="00EA30C4"/>
    <w:rsid w:val="00EA3AF8"/>
    <w:rsid w:val="00EB07C2"/>
    <w:rsid w:val="00EC2F02"/>
    <w:rsid w:val="00ED5438"/>
    <w:rsid w:val="00EE6B44"/>
    <w:rsid w:val="00F2526D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21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21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KOSIĆ d.o.o.</izvorni_sadrzaj>
    <derivirana_varijabla naziv="DomainObject.Predmet.ProtustrankaFormated_1">  KOSIĆ d.o.o.</derivirana_varijabla>
  </DomainObject.Predmet.ProtustrankaFormated>
  <DomainObject.Predmet.ProtustrankaFormatedOIB>
    <izvorni_sadrzaj>  KOSIĆ d.o.o., OIB 36331405551</izvorni_sadrzaj>
    <derivirana_varijabla naziv="DomainObject.Predmet.ProtustrankaFormatedOIB_1">  KOSIĆ d.o.o., OIB 36331405551</derivirana_varijabla>
  </DomainObject.Predmet.ProtustrankaFormatedOIB>
  <DomainObject.Predmet.ProtustrankaFormatedWithAdress>
    <izvorni_sadrzaj> KOSIĆ d.o.o., Jurja Haulika 18, 47000 Karlovac</izvorni_sadrzaj>
    <derivirana_varijabla naziv="DomainObject.Predmet.ProtustrankaFormatedWithAdress_1"> KOSIĆ d.o.o., Jurja Haulika 18, 47000 Karlovac</derivirana_varijabla>
  </DomainObject.Predmet.ProtustrankaFormatedWithAdress>
  <DomainObject.Predmet.ProtustrankaFormatedWithAdressOIB>
    <izvorni_sadrzaj> KOSIĆ d.o.o., OIB 36331405551, Jurja Haulika 18, 47000 Karlovac</izvorni_sadrzaj>
    <derivirana_varijabla naziv="DomainObject.Predmet.ProtustrankaFormatedWithAdressOIB_1"> KOSIĆ d.o.o., OIB 36331405551, Jurja Haulika 18, 47000 Karlovac</derivirana_varijabla>
  </DomainObject.Predmet.ProtustrankaFormatedWithAdressOIB>
  <DomainObject.Predmet.ProtustrankaWithAdress>
    <izvorni_sadrzaj>KOSIĆ d.o.o. Jurja Haulika 18, 47000 Karlovac</izvorni_sadrzaj>
    <derivirana_varijabla naziv="DomainObject.Predmet.ProtustrankaWithAdress_1">KOSIĆ d.o.o. Jurja Haulika 18, 47000 Karlovac</derivirana_varijabla>
  </DomainObject.Predmet.ProtustrankaWithAdress>
  <DomainObject.Predmet.ProtustrankaWithAdressOIB>
    <izvorni_sadrzaj>KOSIĆ d.o.o., OIB 36331405551, Jurja Haulika 18, 47000 Karlovac</izvorni_sadrzaj>
    <derivirana_varijabla naziv="DomainObject.Predmet.ProtustrankaWithAdressOIB_1">KOSIĆ d.o.o., OIB 36331405551, Jurja Haulika 18, 47000 Karlovac</derivirana_varijabla>
  </DomainObject.Predmet.ProtustrankaWithAdressOIB>
  <DomainObject.Predmet.ProtustrankaNazivFormated>
    <izvorni_sadrzaj>KOSIĆ d.o.o.</izvorni_sadrzaj>
    <derivirana_varijabla naziv="DomainObject.Predmet.ProtustrankaNazivFormated_1">KOSIĆ d.o.o.</derivirana_varijabla>
  </DomainObject.Predmet.ProtustrankaNazivFormated>
  <DomainObject.Predmet.ProtustrankaNazivFormatedOIB>
    <izvorni_sadrzaj>KOSIĆ d.o.o., OIB 36331405551</izvorni_sadrzaj>
    <derivirana_varijabla naziv="DomainObject.Predmet.ProtustrankaNazivFormatedOIB_1">KOSIĆ d.o.o., OIB 36331405551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KOSIĆ d.o.o.</item>
    </izvorni_sadrzaj>
    <derivirana_varijabla naziv="DomainObject.Predmet.ProtuStrankaListFormated_1">
      <item>KOSIĆ d.o.o.</item>
    </derivirana_varijabla>
  </DomainObject.Predmet.ProtuStrankaListFormated>
  <DomainObject.Predmet.ProtuStrankaListFormatedOIB>
    <izvorni_sadrzaj>
      <item>KOSIĆ d.o.o., OIB 36331405551</item>
    </izvorni_sadrzaj>
    <derivirana_varijabla naziv="DomainObject.Predmet.ProtuStrankaListFormatedOIB_1">
      <item>KOSIĆ d.o.o., OIB 36331405551</item>
    </derivirana_varijabla>
  </DomainObject.Predmet.ProtuStrankaListFormatedOIB>
  <DomainObject.Predmet.ProtuStrankaListFormatedWithAdress>
    <izvorni_sadrzaj>
      <item>KOSIĆ d.o.o., Jurja Haulika 18, 47000 Karlovac</item>
    </izvorni_sadrzaj>
    <derivirana_varijabla naziv="DomainObject.Predmet.ProtuStrankaListFormatedWithAdress_1">
      <item>KOSIĆ d.o.o., Jurja Haulika 18, 47000 Karlovac</item>
    </derivirana_varijabla>
  </DomainObject.Predmet.ProtuStrankaListFormatedWithAdress>
  <DomainObject.Predmet.ProtuStrankaListFormatedWithAdressOIB>
    <izvorni_sadrzaj>
      <item>KOSIĆ d.o.o., OIB 36331405551, Jurja Haulika 18, 47000 Karlovac</item>
    </izvorni_sadrzaj>
    <derivirana_varijabla naziv="DomainObject.Predmet.ProtuStrankaListFormatedWithAdressOIB_1">
      <item>KOSIĆ d.o.o., OIB 36331405551, Jurja Haulika 18, 47000 Karlovac</item>
    </derivirana_varijabla>
  </DomainObject.Predmet.ProtuStrankaListFormatedWithAdressOIB>
  <DomainObject.Predmet.ProtuStrankaListNazivFormated>
    <izvorni_sadrzaj>
      <item>KOSIĆ d.o.o.</item>
    </izvorni_sadrzaj>
    <derivirana_varijabla naziv="DomainObject.Predmet.ProtuStrankaListNazivFormated_1">
      <item>KOSIĆ d.o.o.</item>
    </derivirana_varijabla>
  </DomainObject.Predmet.ProtuStrankaListNazivFormated>
  <DomainObject.Predmet.ProtuStrankaListNazivFormatedOIB>
    <izvorni_sadrzaj>
      <item>KOSIĆ d.o.o., OIB 36331405551</item>
    </izvorni_sadrzaj>
    <derivirana_varijabla naziv="DomainObject.Predmet.ProtuStrankaListNazivFormatedOIB_1">
      <item>KOSIĆ d.o.o., OIB 36331405551</item>
    </derivirana_varijabla>
  </DomainObject.Predmet.ProtuStrankaListNazivFormatedOIB>
  <DomainObject.Predmet.OstaliListFormated>
    <izvorni_sadrzaj>
      <item>Đuro Kosić</item>
    </izvorni_sadrzaj>
    <derivirana_varijabla naziv="DomainObject.Predmet.OstaliListFormated_1">
      <item>Đuro Kosić</item>
    </derivirana_varijabla>
  </DomainObject.Predmet.OstaliListFormated>
  <DomainObject.Predmet.OstaliListFormatedOIB>
    <izvorni_sadrzaj>
      <item>Đuro Kosić, OIB 91323804577</item>
    </izvorni_sadrzaj>
    <derivirana_varijabla naziv="DomainObject.Predmet.OstaliListFormatedOIB_1">
      <item>Đuro Kosić, OIB 91323804577</item>
    </derivirana_varijabla>
  </DomainObject.Predmet.OstaliListFormatedOIB>
  <DomainObject.Predmet.OstaliListFormatedWithAdress>
    <izvorni_sadrzaj>
      <item>Đuro Kosić, Jurja Haulika 18, 47000 Karlovac</item>
    </izvorni_sadrzaj>
    <derivirana_varijabla naziv="DomainObject.Predmet.OstaliListFormatedWithAdress_1">
      <item>Đuro Kosić, Jurja Haulika 18, 47000 Karlovac</item>
    </derivirana_varijabla>
  </DomainObject.Predmet.OstaliListFormatedWithAdress>
  <DomainObject.Predmet.OstaliListFormatedWithAdressOIB>
    <izvorni_sadrzaj>
      <item>Đuro Kosić, OIB 91323804577, Jurja Haulika 18, 47000 Karlovac</item>
    </izvorni_sadrzaj>
    <derivirana_varijabla naziv="DomainObject.Predmet.OstaliListFormatedWithAdressOIB_1">
      <item>Đuro Kosić, OIB 91323804577, Jurja Haulika 18, 47000 Karlovac</item>
    </derivirana_varijabla>
  </DomainObject.Predmet.OstaliListFormatedWithAdressOIB>
  <DomainObject.Predmet.OstaliListNazivFormated>
    <izvorni_sadrzaj>
      <item>Đuro Kosić</item>
    </izvorni_sadrzaj>
    <derivirana_varijabla naziv="DomainObject.Predmet.OstaliListNazivFormated_1">
      <item>Đuro Kosić</item>
    </derivirana_varijabla>
  </DomainObject.Predmet.OstaliListNazivFormated>
  <DomainObject.Predmet.OstaliListNazivFormatedOIB>
    <izvorni_sadrzaj>
      <item>Đuro Kosić, OIB 91323804577</item>
    </izvorni_sadrzaj>
    <derivirana_varijabla naziv="DomainObject.Predmet.OstaliListNazivFormatedOIB_1">
      <item>Đuro Kosić, OIB 91323804577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KOSIĆ d.o.o.</izvorni_sadrzaj>
    <derivirana_varijabla naziv="DomainObject.Predmet.ProtustrankaIDrugi_1">KOSIĆ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KOSIĆ d.o.o., OIB 36331405551, Jurja Haulika 18, 47000 Karlovac</izvorni_sadrzaj>
    <derivirana_varijabla naziv="DomainObject.Predmet.ProtustrankaIDrugiAdressOIB_1">KOSIĆ d.o.o., OIB 36331405551, Jurja Haulika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KOSIĆ d.o.o.</item>
      <item>Đuro Kosić</item>
    </izvorni_sadrzaj>
    <derivirana_varijabla naziv="DomainObject.Predmet.SudioniciListNaziv_1">
      <item>FINA regionalni centar Zagreb, podružnica Karlovac</item>
      <item>KOSIĆ d.o.o.</item>
      <item>Đuro Kosić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KOSIĆ d.o.o., OIB 36331405551, Jurja Haulika 18,47000 Karlovac</item>
      <item>Đuro Kosić, OIB 91323804577, Jurja Haulika 18,47000 Karlovac</item>
    </izvorni_sadrzaj>
    <derivirana_varijabla naziv="DomainObject.Predmet.SudioniciListAdressOIB_1">
      <item>FINA regionalni centar Zagreb, podružnica Karlovac, OIB 85821130368, Vitezovićeva 1,47000 Karlovac</item>
      <item>KOSIĆ d.o.o., OIB 36331405551, Jurja Haulika 18,47000 Karlovac</item>
      <item>Đuro Kosić, OIB 91323804577, Jurja Haulika 18,47000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36331405551</item>
      <item>, OIB 91323804577</item>
    </izvorni_sadrzaj>
    <derivirana_varijabla naziv="DomainObject.Predmet.SudioniciListNazivOIB_1">
      <item>, OIB 85821130368</item>
      <item>, OIB 36331405551</item>
      <item>, OIB 91323804577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2728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2017-05-05T09:06:00Z</dcterms:created>
  <dc:creator>Vinka Mihalinčić</dc:creator>
  <cp:lastModifiedBy>Vinka Mihalinčić</cp:lastModifiedBy>
  <cp:lastPrinted>2017-04-05T08:38:00Z</cp:lastPrinted>
  <dcterms:modified xmlns:xsi="http://www.w3.org/2001/XMLSchema-instance" xsi:type="dcterms:W3CDTF">2017-05-05T09:07:00Z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